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ABD" w:rsidRDefault="00A96ABD">
      <w:r>
        <w:rPr>
          <w:noProof/>
          <w:lang w:eastAsia="tr-TR"/>
        </w:rPr>
        <w:pict>
          <v:rect id="_x0000_s1026" style="position:absolute;margin-left:-54pt;margin-top:-9pt;width:547.5pt;height:17.25pt;z-index:251645952">
            <v:textbox>
              <w:txbxContent>
                <w:p w:rsidR="00A96ABD" w:rsidRPr="003D6450" w:rsidRDefault="00A96ABD">
                  <w:pPr>
                    <w:rPr>
                      <w:sz w:val="18"/>
                      <w:szCs w:val="18"/>
                    </w:rPr>
                  </w:pPr>
                  <w:r w:rsidRPr="003D6450">
                    <w:rPr>
                      <w:sz w:val="18"/>
                      <w:szCs w:val="18"/>
                    </w:rPr>
                    <w:t>ADI, SOYADI:</w:t>
                  </w:r>
                  <w:r>
                    <w:rPr>
                      <w:sz w:val="18"/>
                      <w:szCs w:val="18"/>
                    </w:rPr>
                    <w:t xml:space="preserve">                                                                                                                 TARİH: </w:t>
                  </w:r>
                  <w:r w:rsidRPr="00537367">
                    <w:rPr>
                      <w:sz w:val="18"/>
                      <w:szCs w:val="18"/>
                    </w:rPr>
                    <w:t xml:space="preserve"> </w:t>
                  </w:r>
                  <w:hyperlink r:id="rId5" w:history="1">
                    <w:r w:rsidRPr="00537367">
                      <w:rPr>
                        <w:rStyle w:val="Hyperlink"/>
                        <w:rFonts w:ascii="Verdana" w:hAnsi="Verdana"/>
                        <w:sz w:val="18"/>
                        <w:szCs w:val="18"/>
                      </w:rPr>
                      <w:t>www.sorubak.com</w:t>
                    </w:r>
                  </w:hyperlink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26.9pt;margin-top:-11.6pt;width:0;height:34.5pt;z-index:251648000" o:connectortype="straight"/>
        </w:pict>
      </w:r>
      <w:r>
        <w:rPr>
          <w:noProof/>
          <w:lang w:eastAsia="tr-TR"/>
        </w:rPr>
        <w:pict>
          <v:rect id="_x0000_s1028" style="position:absolute;margin-left:-47.6pt;margin-top:5.65pt;width:547.5pt;height:17.25pt;z-index:251646976">
            <v:textbox>
              <w:txbxContent>
                <w:p w:rsidR="00A96ABD" w:rsidRPr="009A6087" w:rsidRDefault="00A96ABD">
                  <w:pPr>
                    <w:rPr>
                      <w:sz w:val="18"/>
                      <w:szCs w:val="18"/>
                    </w:rPr>
                  </w:pPr>
                  <w:r w:rsidRPr="009A6087">
                    <w:rPr>
                      <w:sz w:val="18"/>
                      <w:szCs w:val="18"/>
                    </w:rPr>
                    <w:t xml:space="preserve">SINIF  :                               </w:t>
                  </w:r>
                  <w:r>
                    <w:rPr>
                      <w:sz w:val="18"/>
                      <w:szCs w:val="18"/>
                    </w:rPr>
                    <w:t xml:space="preserve">    </w:t>
                  </w:r>
                  <w:r w:rsidRPr="009A6087">
                    <w:rPr>
                      <w:sz w:val="18"/>
                      <w:szCs w:val="18"/>
                    </w:rPr>
                    <w:t xml:space="preserve">         </w:t>
                  </w:r>
                  <w:r>
                    <w:rPr>
                      <w:sz w:val="18"/>
                      <w:szCs w:val="18"/>
                    </w:rPr>
                    <w:t xml:space="preserve">            </w:t>
                  </w:r>
                  <w:r w:rsidRPr="009A6087">
                    <w:rPr>
                      <w:sz w:val="18"/>
                      <w:szCs w:val="18"/>
                    </w:rPr>
                    <w:t xml:space="preserve">  NO:                                   </w:t>
                  </w:r>
                  <w:r>
                    <w:rPr>
                      <w:sz w:val="18"/>
                      <w:szCs w:val="18"/>
                    </w:rPr>
                    <w:t xml:space="preserve">                        </w:t>
                  </w:r>
                  <w:r w:rsidRPr="009A6087">
                    <w:rPr>
                      <w:sz w:val="18"/>
                      <w:szCs w:val="18"/>
                    </w:rPr>
                    <w:t xml:space="preserve">PUAN:                                            </w:t>
                  </w:r>
                  <w:r>
                    <w:rPr>
                      <w:sz w:val="18"/>
                      <w:szCs w:val="18"/>
                    </w:rPr>
                    <w:t xml:space="preserve">               </w:t>
                  </w:r>
                  <w:r w:rsidRPr="009A6087">
                    <w:rPr>
                      <w:sz w:val="18"/>
                      <w:szCs w:val="18"/>
                    </w:rPr>
                    <w:t xml:space="preserve">         NOT: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-47.6pt;margin-top:-46.85pt;width:547.5pt;height:35.25pt;z-index:251644928">
            <v:textbox>
              <w:txbxContent>
                <w:p w:rsidR="00A96ABD" w:rsidRPr="003D6450" w:rsidRDefault="00A96ABD" w:rsidP="003D6450">
                  <w:pPr>
                    <w:jc w:val="center"/>
                    <w:rPr>
                      <w:b/>
                    </w:rPr>
                  </w:pPr>
                  <w:r w:rsidRPr="003D6450">
                    <w:rPr>
                      <w:b/>
                    </w:rPr>
                    <w:t xml:space="preserve">ŞEHİT PİYADE ER NEZİR AKGÜL İLKÖĞRETİM OKULU </w:t>
                  </w:r>
                  <w:r>
                    <w:rPr>
                      <w:b/>
                    </w:rPr>
                    <w:t>2012-2013</w:t>
                  </w:r>
                  <w:r w:rsidRPr="003D6450">
                    <w:rPr>
                      <w:b/>
                    </w:rPr>
                    <w:t xml:space="preserve"> EĞİTİM ÖĞRETİM YILI   </w:t>
                  </w:r>
                  <w:r>
                    <w:rPr>
                      <w:b/>
                    </w:rPr>
                    <w:t xml:space="preserve">                                                        </w:t>
                  </w:r>
                  <w:r w:rsidRPr="003D6450">
                    <w:rPr>
                      <w:b/>
                    </w:rPr>
                    <w:t xml:space="preserve">    4 – D SINIFI MATEMATİK DERSİ 1. DÖNEM 2. YAZILI SORULARI</w:t>
                  </w:r>
                </w:p>
              </w:txbxContent>
            </v:textbox>
          </v:rect>
        </w:pict>
      </w:r>
    </w:p>
    <w:p w:rsidR="00A96ABD" w:rsidRDefault="00A96ABD"/>
    <w:p w:rsidR="00A96ABD" w:rsidRPr="009E4D4B" w:rsidRDefault="00A96ABD">
      <w:pPr>
        <w:rPr>
          <w:b/>
        </w:rPr>
      </w:pPr>
      <w:r w:rsidRPr="009E4D4B">
        <w:rPr>
          <w:b/>
        </w:rPr>
        <w:t>A.Aşağıdaki sayıların okunuşlarını yanlarına yazın.( 8 puan )</w:t>
      </w:r>
    </w:p>
    <w:p w:rsidR="00A96ABD" w:rsidRDefault="00A96ABD">
      <w:r>
        <w:t>30896  :                                                                     5089    :                                                                          806905:                                                                    57603 :</w:t>
      </w:r>
    </w:p>
    <w:p w:rsidR="00A96ABD" w:rsidRPr="009E4D4B" w:rsidRDefault="00A96ABD">
      <w:pPr>
        <w:rPr>
          <w:b/>
        </w:rPr>
      </w:pPr>
      <w:r w:rsidRPr="009E4D4B">
        <w:rPr>
          <w:b/>
        </w:rPr>
        <w:t>B.Aşağıda okunuşları verilen sayıları rakamla yazın. ( 8 puan )</w:t>
      </w:r>
    </w:p>
    <w:p w:rsidR="00A96ABD" w:rsidRDefault="00A96ABD">
      <w:r>
        <w:t>İki yüz seksen sekiz bin yirmi beş:                                    elli üç bin iki yüz iki :                                                        yüz bir bin kırk beş:                                                              otuz beş bin sekiz:</w:t>
      </w:r>
    </w:p>
    <w:p w:rsidR="00A96ABD" w:rsidRPr="009E4D4B" w:rsidRDefault="00A96ABD">
      <w:pPr>
        <w:rPr>
          <w:b/>
        </w:rPr>
      </w:pPr>
      <w:r w:rsidRPr="009E4D4B">
        <w:rPr>
          <w:b/>
        </w:rPr>
        <w:t>C. Aşağıdaki sayıların çözümlemesini yanlarına yazın.</w:t>
      </w:r>
      <w:r>
        <w:rPr>
          <w:b/>
        </w:rPr>
        <w:t xml:space="preserve"> ( 8 puan )</w:t>
      </w:r>
    </w:p>
    <w:p w:rsidR="00A96ABD" w:rsidRDefault="00A96ABD">
      <w:r>
        <w:t>768409 :                                                                        60879:                                                                         86470:                                                                        465708</w:t>
      </w:r>
    </w:p>
    <w:p w:rsidR="00A96ABD" w:rsidRPr="009E4D4B" w:rsidRDefault="00A96ABD">
      <w:pPr>
        <w:rPr>
          <w:b/>
        </w:rPr>
      </w:pPr>
      <w:r w:rsidRPr="009E4D4B">
        <w:rPr>
          <w:b/>
        </w:rPr>
        <w:t>D.Aşağıdaki çözümlemesi verilen sayıları bulunuz.( 8 puan )</w:t>
      </w:r>
    </w:p>
    <w:p w:rsidR="00A96ABD" w:rsidRDefault="00A96ABD">
      <w:r>
        <w:t>900000 +8000 + 60 + 9 =                                               70000 + 5000 + 600 + 5=                                         500000 + 9000 + 400 + 1=                                              30000 + 300 + 50 =</w:t>
      </w:r>
    </w:p>
    <w:p w:rsidR="00A96ABD" w:rsidRDefault="00A96ABD">
      <w:pPr>
        <w:rPr>
          <w:b/>
        </w:rPr>
      </w:pPr>
      <w:r w:rsidRPr="009E4D4B">
        <w:rPr>
          <w:b/>
        </w:rPr>
        <w:t>E.Aşağıdaki sayıları en yakın onluğa ve yüzlüğe yuvarlayın. ( 8 puan )</w:t>
      </w:r>
    </w:p>
    <w:p w:rsidR="00A96ABD" w:rsidRDefault="00A96ABD">
      <w:r>
        <w:t xml:space="preserve">                   Yüzlüğe                   Onluğa           6755:                                                                              7845:                                                                              8734:                                                                          8997:</w:t>
      </w:r>
    </w:p>
    <w:p w:rsidR="00A96ABD" w:rsidRPr="00983026" w:rsidRDefault="00A96ABD">
      <w:pPr>
        <w:rPr>
          <w:b/>
        </w:rPr>
      </w:pPr>
      <w:r w:rsidRPr="00983026">
        <w:rPr>
          <w:b/>
        </w:rPr>
        <w:t>F.Aşağıdaki sayıları küçükten büyüğe sıralayın.</w:t>
      </w:r>
      <w:r>
        <w:rPr>
          <w:b/>
        </w:rPr>
        <w:t>( 2puan)</w:t>
      </w:r>
    </w:p>
    <w:p w:rsidR="00A96ABD" w:rsidRDefault="00A96ABD">
      <w:r>
        <w:t xml:space="preserve">67980          67890         67098         67988     </w:t>
      </w:r>
    </w:p>
    <w:p w:rsidR="00A96ABD" w:rsidRDefault="00A96ABD">
      <w:pPr>
        <w:rPr>
          <w:b/>
        </w:rPr>
      </w:pPr>
    </w:p>
    <w:p w:rsidR="00A96ABD" w:rsidRDefault="00A96ABD">
      <w:pPr>
        <w:rPr>
          <w:b/>
        </w:rPr>
      </w:pPr>
    </w:p>
    <w:p w:rsidR="00A96ABD" w:rsidRPr="00773620" w:rsidRDefault="00A96ABD">
      <w:pPr>
        <w:rPr>
          <w:b/>
        </w:rPr>
      </w:pPr>
      <w:r>
        <w:rPr>
          <w:b/>
        </w:rPr>
        <w:t>G</w:t>
      </w:r>
      <w:r w:rsidRPr="00773620">
        <w:rPr>
          <w:b/>
        </w:rPr>
        <w:t>.</w:t>
      </w:r>
      <w:r>
        <w:rPr>
          <w:b/>
        </w:rPr>
        <w:t xml:space="preserve"> </w:t>
      </w:r>
      <w:r w:rsidRPr="00773620">
        <w:rPr>
          <w:b/>
        </w:rPr>
        <w:t>Aşağıdaki soruları cevaplandırın.</w:t>
      </w:r>
      <w:r>
        <w:rPr>
          <w:b/>
        </w:rPr>
        <w:t>(18 puan)</w:t>
      </w:r>
    </w:p>
    <w:p w:rsidR="00A96ABD" w:rsidRDefault="00A96ABD">
      <w:r w:rsidRPr="00773620">
        <w:rPr>
          <w:b/>
        </w:rPr>
        <w:t>1.</w:t>
      </w:r>
      <w:r>
        <w:t>Rakamları birbirinden farklı, 4 basamaklı en büyük ve en küçük sayının toplamı kaçtır?</w:t>
      </w:r>
    </w:p>
    <w:p w:rsidR="00A96ABD" w:rsidRDefault="00A96ABD"/>
    <w:p w:rsidR="00A96ABD" w:rsidRDefault="00A96ABD"/>
    <w:p w:rsidR="00A96ABD" w:rsidRDefault="00A96ABD">
      <w:r w:rsidRPr="00773620">
        <w:rPr>
          <w:b/>
        </w:rPr>
        <w:t>2.</w:t>
      </w:r>
      <w:r>
        <w:t xml:space="preserve">  “2 – 4 – 0 – 5 – </w:t>
      </w:r>
      <w:smartTag w:uri="urn:schemas-microsoft-com:office:smarttags" w:element="metricconverter">
        <w:smartTagPr>
          <w:attr w:name="ProductID" w:val="9”"/>
        </w:smartTagPr>
        <w:r>
          <w:t>9”</w:t>
        </w:r>
      </w:smartTag>
      <w:r>
        <w:t xml:space="preserve"> sayılarından elde edilecek en büyük tek ve en küçük çift sayının toplamı kaçtır?</w:t>
      </w:r>
    </w:p>
    <w:p w:rsidR="00A96ABD" w:rsidRDefault="00A96ABD"/>
    <w:p w:rsidR="00A96ABD" w:rsidRDefault="00A96ABD"/>
    <w:p w:rsidR="00A96ABD" w:rsidRDefault="00A96ABD">
      <w:r w:rsidRPr="00773620">
        <w:rPr>
          <w:b/>
        </w:rPr>
        <w:t>3.</w:t>
      </w:r>
      <w:r>
        <w:t xml:space="preserve">Ali, 25 Mart Salı günü bize geldi. 10 gün sonra eve dönecek. Ali, hangi gün eve dönecektir? </w:t>
      </w:r>
    </w:p>
    <w:p w:rsidR="00A96ABD" w:rsidRDefault="00A96ABD"/>
    <w:p w:rsidR="00A96ABD" w:rsidRPr="00EC3F8D" w:rsidRDefault="00A96ABD">
      <w:pPr>
        <w:rPr>
          <w:b/>
        </w:rPr>
      </w:pPr>
      <w:r>
        <w:rPr>
          <w:noProof/>
          <w:lang w:eastAsia="tr-TR"/>
        </w:rPr>
        <w:pict>
          <v:rect id="_x0000_s1030" style="position:absolute;margin-left:148.9pt;margin-top:.55pt;width:41.25pt;height:30.75pt;z-index:251650048"/>
        </w:pict>
      </w:r>
      <w:r>
        <w:rPr>
          <w:noProof/>
          <w:lang w:eastAsia="tr-TR"/>
        </w:rPr>
        <w:pict>
          <v:rect id="_x0000_s1031" style="position:absolute;margin-left:19.15pt;margin-top:.55pt;width:78.75pt;height:30.75pt;z-index:251649024"/>
        </w:pict>
      </w:r>
      <w:r w:rsidRPr="00EC3F8D">
        <w:rPr>
          <w:b/>
        </w:rPr>
        <w:t>4.</w:t>
      </w:r>
    </w:p>
    <w:p w:rsidR="00A96ABD" w:rsidRDefault="00A96ABD"/>
    <w:p w:rsidR="00A96ABD" w:rsidRDefault="00A96ABD">
      <w:r>
        <w:t>Yukarıdaki kare ve dikdörtgeni adlandırınız.</w:t>
      </w:r>
    </w:p>
    <w:p w:rsidR="00A96ABD" w:rsidRDefault="00A96ABD"/>
    <w:p w:rsidR="00A96ABD" w:rsidRDefault="00A96ABD">
      <w:r>
        <w:rPr>
          <w:noProof/>
          <w:lang w:eastAsia="tr-TR"/>
        </w:rPr>
        <w:pict>
          <v:shape id="_x0000_s1032" type="#_x0000_t32" style="position:absolute;margin-left:159.4pt;margin-top:21.55pt;width:27pt;height:27pt;flip:x;z-index:251655168" o:connectortype="straight"/>
        </w:pict>
      </w:r>
      <w:r>
        <w:rPr>
          <w:noProof/>
          <w:lang w:eastAsia="tr-TR"/>
        </w:rPr>
        <w:pict>
          <v:shape id="_x0000_s1033" type="#_x0000_t32" style="position:absolute;margin-left:119.65pt;margin-top:21.55pt;width:0;height:27pt;z-index:251654144" o:connectortype="straight"/>
        </w:pict>
      </w:r>
      <w:r>
        <w:rPr>
          <w:noProof/>
          <w:lang w:eastAsia="tr-TR"/>
        </w:rPr>
        <w:pict>
          <v:shape id="_x0000_s1034" type="#_x0000_t32" style="position:absolute;margin-left:85.15pt;margin-top:21.55pt;width:34.5pt;height:0;z-index:251653120" o:connectortype="straight"/>
        </w:pict>
      </w:r>
      <w:r w:rsidRPr="00F05E3F">
        <w:rPr>
          <w:b/>
        </w:rPr>
        <w:t>5.</w:t>
      </w:r>
      <w:r>
        <w:t>Aşağıdaki açıların türlerini altlarına yazın.</w:t>
      </w:r>
    </w:p>
    <w:p w:rsidR="00A96ABD" w:rsidRDefault="00A96ABD">
      <w:r>
        <w:rPr>
          <w:noProof/>
          <w:lang w:eastAsia="tr-TR"/>
        </w:rPr>
        <w:pict>
          <v:shape id="_x0000_s1035" type="#_x0000_t32" style="position:absolute;margin-left:159.4pt;margin-top:19.35pt;width:34.5pt;height:3.75pt;flip:y;z-index:251656192" o:connectortype="straight"/>
        </w:pict>
      </w:r>
      <w:r>
        <w:rPr>
          <w:noProof/>
          <w:lang w:eastAsia="tr-TR"/>
        </w:rPr>
        <w:pict>
          <v:shape id="_x0000_s1036" type="#_x0000_t32" style="position:absolute;margin-left:19.15pt;margin-top:23.1pt;width:27pt;height:0;z-index:251652096" o:connectortype="straight"/>
        </w:pict>
      </w:r>
      <w:r>
        <w:rPr>
          <w:noProof/>
          <w:lang w:eastAsia="tr-TR"/>
        </w:rPr>
        <w:pict>
          <v:shape id="_x0000_s1037" type="#_x0000_t32" style="position:absolute;margin-left:2.65pt;margin-top:.6pt;width:16.5pt;height:22.5pt;z-index:251651072" o:connectortype="straight"/>
        </w:pict>
      </w:r>
    </w:p>
    <w:p w:rsidR="00A96ABD" w:rsidRDefault="00A96ABD">
      <w:r>
        <w:t>……………………..       ………………..       ………………….</w:t>
      </w:r>
    </w:p>
    <w:p w:rsidR="00A96ABD" w:rsidRDefault="00A96ABD"/>
    <w:p w:rsidR="00A96ABD" w:rsidRDefault="00A96ABD"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8" type="#_x0000_t5" style="position:absolute;margin-left:21.4pt;margin-top:29.7pt;width:24.75pt;height:51pt;z-index:251657216"/>
        </w:pict>
      </w:r>
      <w:r w:rsidRPr="00F05E3F">
        <w:rPr>
          <w:b/>
        </w:rPr>
        <w:t>6.</w:t>
      </w:r>
      <w:r>
        <w:t>Aşağıdaki üçgenleri, kenarlarına göre çeşitlerini yazın.</w:t>
      </w:r>
    </w:p>
    <w:p w:rsidR="00A96ABD" w:rsidRDefault="00A96ABD">
      <w:r>
        <w:rPr>
          <w:noProof/>
          <w:lang w:eastAsia="tr-TR"/>
        </w:rPr>
        <w:pict>
          <v:shape id="_x0000_s1039" type="#_x0000_t5" style="position:absolute;margin-left:78.4pt;margin-top:0;width:47.25pt;height:33pt;z-index:251658240"/>
        </w:pict>
      </w:r>
      <w:r>
        <w:rPr>
          <w:noProof/>
          <w:lang w:eastAsia="tr-TR"/>
        </w:rPr>
        <w:pict>
          <v:shape id="_x0000_s1040" type="#_x0000_t32" style="position:absolute;margin-left:166.9pt;margin-top:6.8pt;width:67.5pt;height:4.5pt;z-index:251660288" o:connectortype="straight"/>
        </w:pict>
      </w:r>
      <w:r>
        <w:rPr>
          <w:noProof/>
          <w:lang w:eastAsia="tr-TR"/>
        </w:rPr>
        <w:pict>
          <v:shape id="_x0000_s1041" type="#_x0000_t32" style="position:absolute;margin-left:159.4pt;margin-top:11.3pt;width:75pt;height:28.5pt;flip:x;z-index:251661312" o:connectortype="straight"/>
        </w:pict>
      </w:r>
      <w:r>
        <w:rPr>
          <w:noProof/>
          <w:lang w:eastAsia="tr-TR"/>
        </w:rPr>
        <w:pict>
          <v:shape id="_x0000_s1042" type="#_x0000_t32" style="position:absolute;margin-left:159.4pt;margin-top:6.8pt;width:7.5pt;height:33pt;flip:x;z-index:251659264" o:connectortype="straight"/>
        </w:pict>
      </w:r>
      <w:r>
        <w:t xml:space="preserve">     </w:t>
      </w:r>
    </w:p>
    <w:p w:rsidR="00A96ABD" w:rsidRDefault="00A96ABD"/>
    <w:p w:rsidR="00A96ABD" w:rsidRDefault="00A96ABD">
      <w:r>
        <w:t>………………………   ……………………..   ……………….....</w:t>
      </w:r>
    </w:p>
    <w:p w:rsidR="00A96ABD" w:rsidRDefault="00A96ABD"/>
    <w:p w:rsidR="00A96ABD" w:rsidRDefault="00A96ABD">
      <w:pPr>
        <w:rPr>
          <w:b/>
        </w:rPr>
      </w:pPr>
      <w:r>
        <w:rPr>
          <w:b/>
        </w:rPr>
        <w:t>H.  Aşağıdaki çoktan seçmeli soruları yapınız.(20 puan)</w:t>
      </w:r>
    </w:p>
    <w:p w:rsidR="00A96ABD" w:rsidRDefault="00A96ABD">
      <w:pPr>
        <w:rPr>
          <w:b/>
        </w:rPr>
      </w:pPr>
    </w:p>
    <w:p w:rsidR="00A96ABD" w:rsidRDefault="00A96ABD">
      <w:r>
        <w:rPr>
          <w:noProof/>
          <w:lang w:eastAsia="tr-TR"/>
        </w:rPr>
        <w:pict>
          <v:shape id="_x0000_s1043" type="#_x0000_t32" style="position:absolute;margin-left:40.15pt;margin-top:15.4pt;width:39pt;height:57pt;flip:x;z-index:251663360" o:connectortype="straight"/>
        </w:pict>
      </w:r>
      <w:r>
        <w:rPr>
          <w:noProof/>
          <w:lang w:eastAsia="tr-TR"/>
        </w:rPr>
        <w:pict>
          <v:shape id="_x0000_s1044" type="#_x0000_t32" style="position:absolute;margin-left:23.65pt;margin-top:15.4pt;width:16.5pt;height:57pt;z-index:251664384" o:connectortype="straight"/>
        </w:pict>
      </w:r>
      <w:r>
        <w:rPr>
          <w:noProof/>
          <w:lang w:eastAsia="tr-TR"/>
        </w:rPr>
        <w:pict>
          <v:shape id="_x0000_s1045" type="#_x0000_t32" style="position:absolute;margin-left:23.65pt;margin-top:15.4pt;width:55.5pt;height:57pt;z-index:251665408" o:connectortype="straight"/>
        </w:pict>
      </w:r>
      <w:r>
        <w:rPr>
          <w:noProof/>
          <w:lang w:eastAsia="tr-TR"/>
        </w:rPr>
        <w:pict>
          <v:rect id="_x0000_s1046" style="position:absolute;margin-left:23.65pt;margin-top:15.4pt;width:55.5pt;height:57pt;z-index:251662336"/>
        </w:pict>
      </w:r>
      <w:r>
        <w:rPr>
          <w:b/>
        </w:rPr>
        <w:t>1</w:t>
      </w:r>
      <w:r w:rsidRPr="008B75FD">
        <w:rPr>
          <w:b/>
        </w:rPr>
        <w:t>.</w:t>
      </w:r>
      <w:r>
        <w:rPr>
          <w:b/>
        </w:rPr>
        <w:t xml:space="preserve">   </w:t>
      </w:r>
      <w:r>
        <w:t>A                        B      Yandaki karenin köşe-</w:t>
      </w:r>
    </w:p>
    <w:p w:rsidR="00A96ABD" w:rsidRDefault="00A96ABD">
      <w:r>
        <w:t xml:space="preserve">                                         geni aşağıdakilerden  </w:t>
      </w:r>
    </w:p>
    <w:p w:rsidR="00A96ABD" w:rsidRDefault="00A96ABD">
      <w:r>
        <w:t xml:space="preserve">                                         hangisidir?</w:t>
      </w:r>
    </w:p>
    <w:p w:rsidR="00A96ABD" w:rsidRDefault="00A96ABD">
      <w:r>
        <w:t xml:space="preserve">       C      D              E</w:t>
      </w:r>
    </w:p>
    <w:p w:rsidR="00A96ABD" w:rsidRDefault="00A96ABD" w:rsidP="008B75FD">
      <w:r>
        <w:t>A.[AE]             B.[BD]              C.[DA]           D.[AB]</w:t>
      </w:r>
    </w:p>
    <w:p w:rsidR="00A96ABD" w:rsidRPr="008B75FD" w:rsidRDefault="00A96ABD">
      <w:r>
        <w:t xml:space="preserve">      </w:t>
      </w:r>
    </w:p>
    <w:p w:rsidR="00A96ABD" w:rsidRDefault="00A96ABD">
      <w:r w:rsidRPr="00A248EE">
        <w:rPr>
          <w:b/>
        </w:rPr>
        <w:t xml:space="preserve">  2.</w:t>
      </w:r>
      <w:r>
        <w:t xml:space="preserve"> Ardışık iki sayının toplamı 41’dir. Büyük sayı kaçtır?</w:t>
      </w:r>
    </w:p>
    <w:p w:rsidR="00A96ABD" w:rsidRDefault="00A96ABD">
      <w:r>
        <w:t xml:space="preserve">A.19                B.20                C.21               D.22   </w:t>
      </w:r>
    </w:p>
    <w:p w:rsidR="00A96ABD" w:rsidRDefault="00A96ABD"/>
    <w:p w:rsidR="00A96ABD" w:rsidRDefault="00A96ABD"/>
    <w:p w:rsidR="00A96ABD" w:rsidRDefault="00A96ABD">
      <w:r w:rsidRPr="00C77BAA">
        <w:rPr>
          <w:b/>
        </w:rPr>
        <w:t xml:space="preserve">3.  </w:t>
      </w:r>
      <w:r>
        <w:t xml:space="preserve">Aşağıdaki sayıların hangisinde  “7”sayısının </w:t>
      </w:r>
      <w:r w:rsidRPr="00EA6C9F">
        <w:rPr>
          <w:b/>
        </w:rPr>
        <w:t>basamak değeri</w:t>
      </w:r>
      <w:r>
        <w:t xml:space="preserve"> en büyüktür?</w:t>
      </w:r>
    </w:p>
    <w:p w:rsidR="00A96ABD" w:rsidRDefault="00A96ABD">
      <w:r>
        <w:t>A.98697         B.700         C.89670       D.456371</w:t>
      </w:r>
    </w:p>
    <w:p w:rsidR="00A96ABD" w:rsidRDefault="00A96ABD"/>
    <w:p w:rsidR="00A96ABD" w:rsidRDefault="00A96ABD">
      <w:pPr>
        <w:rPr>
          <w:b/>
        </w:rPr>
      </w:pPr>
    </w:p>
    <w:p w:rsidR="00A96ABD" w:rsidRDefault="00A96ABD">
      <w:r w:rsidRPr="00EA6C9F">
        <w:rPr>
          <w:b/>
        </w:rPr>
        <w:t>4.</w:t>
      </w:r>
      <w:r>
        <w:t xml:space="preserve"> “üç yüz sekiz bin kırk üç”  olarak okunan sayı aşağıdakilerden hangisidir?</w:t>
      </w:r>
    </w:p>
    <w:p w:rsidR="00A96ABD" w:rsidRDefault="00A96ABD">
      <w:pPr>
        <w:rPr>
          <w:b/>
        </w:rPr>
      </w:pPr>
      <w:r>
        <w:t>A.380043       B.30843       C.38043      D.308043</w:t>
      </w:r>
      <w:r w:rsidRPr="00C77BAA">
        <w:rPr>
          <w:b/>
        </w:rPr>
        <w:t xml:space="preserve">    </w:t>
      </w:r>
    </w:p>
    <w:p w:rsidR="00A96ABD" w:rsidRDefault="00A96ABD">
      <w:pPr>
        <w:rPr>
          <w:b/>
        </w:rPr>
      </w:pPr>
    </w:p>
    <w:p w:rsidR="00A96ABD" w:rsidRDefault="00A96ABD">
      <w:pPr>
        <w:rPr>
          <w:b/>
        </w:rPr>
      </w:pPr>
    </w:p>
    <w:p w:rsidR="00A96ABD" w:rsidRDefault="00A96ABD">
      <w:r>
        <w:rPr>
          <w:b/>
        </w:rPr>
        <w:t>5.</w:t>
      </w:r>
      <w:r>
        <w:t xml:space="preserve">     “2 ay + 3 hafta + 13 gün” toplam kaç gün eder?</w:t>
      </w:r>
    </w:p>
    <w:p w:rsidR="00A96ABD" w:rsidRDefault="00A96ABD">
      <w:pPr>
        <w:rPr>
          <w:b/>
        </w:rPr>
      </w:pPr>
      <w:r>
        <w:t xml:space="preserve">A. 94                  B.84                 C. 87              D.97 </w:t>
      </w:r>
      <w:r w:rsidRPr="00C77BAA">
        <w:rPr>
          <w:b/>
        </w:rPr>
        <w:t xml:space="preserve">      </w:t>
      </w:r>
    </w:p>
    <w:p w:rsidR="00A96ABD" w:rsidRDefault="00A96ABD">
      <w:pPr>
        <w:rPr>
          <w:b/>
        </w:rPr>
      </w:pPr>
    </w:p>
    <w:p w:rsidR="00A96ABD" w:rsidRDefault="00A96ABD">
      <w:pPr>
        <w:rPr>
          <w:b/>
        </w:rPr>
      </w:pPr>
    </w:p>
    <w:p w:rsidR="00A96ABD" w:rsidRDefault="00A96ABD">
      <w:pPr>
        <w:rPr>
          <w:b/>
        </w:rPr>
      </w:pPr>
      <w:r>
        <w:rPr>
          <w:noProof/>
          <w:lang w:eastAsia="tr-TR"/>
        </w:rPr>
        <w:pict>
          <v:rect id="_x0000_s1047" style="position:absolute;margin-left:-1.85pt;margin-top:33.4pt;width:237pt;height:39.75pt;z-index:251666432">
            <v:textbox>
              <w:txbxContent>
                <w:p w:rsidR="00A96ABD" w:rsidRDefault="00A96ABD">
                  <w:r>
                    <w:t xml:space="preserve">Eş kenar üçgen – 180 – dikdörtgen – iletki – köşegen – kare – 360 – ikiz kenar – simetri </w:t>
                  </w:r>
                </w:p>
              </w:txbxContent>
            </v:textbox>
          </v:rect>
        </w:pict>
      </w:r>
      <w:r>
        <w:rPr>
          <w:b/>
        </w:rPr>
        <w:t>I.Aşağıda boş bırakılan yerleri doldurunuz.(10 puan)</w:t>
      </w:r>
    </w:p>
    <w:p w:rsidR="00A96ABD" w:rsidRDefault="00A96ABD" w:rsidP="009E06D8">
      <w:pPr>
        <w:jc w:val="both"/>
        <w:rPr>
          <w:b/>
        </w:rPr>
      </w:pPr>
    </w:p>
    <w:p w:rsidR="00A96ABD" w:rsidRDefault="00A96ABD" w:rsidP="009E06D8">
      <w:pPr>
        <w:jc w:val="both"/>
        <w:rPr>
          <w:b/>
        </w:rPr>
      </w:pPr>
    </w:p>
    <w:p w:rsidR="00A96ABD" w:rsidRDefault="00A96ABD" w:rsidP="009E06D8">
      <w:pPr>
        <w:jc w:val="both"/>
      </w:pPr>
      <w:r w:rsidRPr="009E06D8">
        <w:rPr>
          <w:b/>
        </w:rPr>
        <w:t>1</w:t>
      </w:r>
      <w:r>
        <w:t>.</w:t>
      </w:r>
      <w:r w:rsidRPr="009277ED">
        <w:t xml:space="preserve">Bir üçgenin iç açıları toplamı …………… </w:t>
      </w:r>
      <w:r>
        <w:t xml:space="preserve">             </w:t>
      </w:r>
      <w:r w:rsidRPr="009277ED">
        <w:t>derecedir.</w:t>
      </w:r>
    </w:p>
    <w:p w:rsidR="00A96ABD" w:rsidRDefault="00A96ABD" w:rsidP="009E06D8">
      <w:pPr>
        <w:jc w:val="both"/>
      </w:pPr>
      <w:r w:rsidRPr="009E06D8">
        <w:rPr>
          <w:b/>
        </w:rPr>
        <w:t>2.</w:t>
      </w:r>
      <w:r w:rsidRPr="009277ED">
        <w:t>Açıları ölçerken ve çizerken …………………… kullanırız.</w:t>
      </w:r>
    </w:p>
    <w:p w:rsidR="00A96ABD" w:rsidRDefault="00A96ABD" w:rsidP="009E06D8">
      <w:pPr>
        <w:ind w:right="-517" w:hanging="360"/>
      </w:pPr>
      <w:r w:rsidRPr="009E06D8">
        <w:rPr>
          <w:b/>
        </w:rPr>
        <w:t xml:space="preserve">       3.</w:t>
      </w:r>
      <w:r w:rsidRPr="009277ED">
        <w:t xml:space="preserve">Karenin ve dikdörtgenin komşu olmayan iki </w:t>
      </w:r>
      <w:r>
        <w:t xml:space="preserve">                  </w:t>
      </w:r>
      <w:r w:rsidRPr="009277ED">
        <w:t xml:space="preserve">köşesini </w:t>
      </w:r>
      <w:r>
        <w:t>birleştiren doğru parçasına…..</w:t>
      </w:r>
      <w:r w:rsidRPr="009277ED">
        <w:t>............denir.</w:t>
      </w:r>
    </w:p>
    <w:p w:rsidR="00A96ABD" w:rsidRDefault="00A96ABD" w:rsidP="009E06D8">
      <w:pPr>
        <w:ind w:right="-517"/>
      </w:pPr>
      <w:r w:rsidRPr="009E06D8">
        <w:rPr>
          <w:b/>
        </w:rPr>
        <w:t>4.</w:t>
      </w:r>
      <w:r w:rsidRPr="009E06D8">
        <w:t xml:space="preserve"> </w:t>
      </w:r>
      <w:r w:rsidRPr="009277ED">
        <w:t>Karşılıklı kenarları birbirine eşit ve açıları dik olan geometrik şekle ………………….. denir.</w:t>
      </w:r>
    </w:p>
    <w:p w:rsidR="00A96ABD" w:rsidRDefault="00A96ABD" w:rsidP="009E06D8">
      <w:pPr>
        <w:ind w:right="-517"/>
      </w:pPr>
      <w:r w:rsidRPr="009E06D8">
        <w:rPr>
          <w:b/>
        </w:rPr>
        <w:t>5.</w:t>
      </w:r>
      <w:r>
        <w:t>Bütün açıları ve kenarları birbirine eşit olan üçgene…………………………..……..denir.</w:t>
      </w:r>
    </w:p>
    <w:p w:rsidR="00A96ABD" w:rsidRDefault="00A96ABD" w:rsidP="009E06D8">
      <w:pPr>
        <w:ind w:right="-517"/>
      </w:pPr>
    </w:p>
    <w:p w:rsidR="00A96ABD" w:rsidRDefault="00A96ABD" w:rsidP="009E06D8">
      <w:pPr>
        <w:ind w:right="-517"/>
        <w:rPr>
          <w:b/>
        </w:rPr>
      </w:pPr>
      <w:r>
        <w:rPr>
          <w:b/>
        </w:rPr>
        <w:t>İ.</w:t>
      </w:r>
      <w:r w:rsidRPr="009E06D8">
        <w:rPr>
          <w:b/>
        </w:rPr>
        <w:t>Aşağıdaki ş</w:t>
      </w:r>
      <w:r>
        <w:rPr>
          <w:b/>
        </w:rPr>
        <w:t>ekillerin simetri eksenini çiz</w:t>
      </w:r>
      <w:r w:rsidRPr="009E06D8">
        <w:rPr>
          <w:b/>
        </w:rPr>
        <w:t>.</w:t>
      </w:r>
      <w:r>
        <w:rPr>
          <w:b/>
        </w:rPr>
        <w:t>(10 puan)</w:t>
      </w:r>
    </w:p>
    <w:p w:rsidR="00A96ABD" w:rsidRDefault="00A96ABD" w:rsidP="009E06D8">
      <w:pPr>
        <w:ind w:right="-517"/>
        <w:rPr>
          <w:b/>
        </w:rPr>
      </w:pPr>
      <w:r>
        <w:rPr>
          <w:noProof/>
          <w:lang w:eastAsia="tr-T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48" type="#_x0000_t80" style="position:absolute;margin-left:195.4pt;margin-top:13.35pt;width:47.25pt;height:47.25pt;z-index:251670528"/>
        </w:pict>
      </w:r>
      <w:r>
        <w:rPr>
          <w:noProof/>
          <w:lang w:eastAsia="tr-TR"/>
        </w:rPr>
        <w:pict>
          <v:rect id="_x0000_s1049" style="position:absolute;margin-left:120.4pt;margin-top:13.35pt;width:60pt;height:36.75pt;z-index:251669504"/>
        </w:pict>
      </w:r>
      <w:r>
        <w:rPr>
          <w:noProof/>
          <w:lang w:eastAsia="tr-TR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_x0000_s1050" type="#_x0000_t94" style="position:absolute;margin-left:54.4pt;margin-top:13.35pt;width:54pt;height:39.75pt;z-index:251668480"/>
        </w:pict>
      </w: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51" type="#_x0000_t96" style="position:absolute;margin-left:-1.85pt;margin-top:10.35pt;width:42.75pt;height:50.25pt;z-index:251667456"/>
        </w:pict>
      </w:r>
    </w:p>
    <w:p w:rsidR="00A96ABD" w:rsidRPr="009E06D8" w:rsidRDefault="00A96ABD" w:rsidP="009E06D8">
      <w:pPr>
        <w:ind w:right="-517"/>
        <w:rPr>
          <w:b/>
        </w:rPr>
      </w:pPr>
    </w:p>
    <w:p w:rsidR="00A96ABD" w:rsidRDefault="00A96ABD" w:rsidP="009E06D8">
      <w:pPr>
        <w:ind w:right="-517"/>
      </w:pPr>
    </w:p>
    <w:p w:rsidR="00A96ABD" w:rsidRDefault="00A96ABD" w:rsidP="009E06D8">
      <w:pPr>
        <w:ind w:right="-517"/>
      </w:pPr>
    </w:p>
    <w:p w:rsidR="00A96ABD" w:rsidRPr="009277ED" w:rsidRDefault="00A96ABD" w:rsidP="00F93EC5">
      <w:pPr>
        <w:ind w:right="-517"/>
        <w:jc w:val="center"/>
      </w:pPr>
      <w:r>
        <w:t>BAŞARILAR DİLERİM… CEVAPLARI KONTROL EDİN… İŞLEMLER İÇİN AŞAĞIDAKİ BOŞLUĞU KULLANABİLİRSİNİZ.</w:t>
      </w:r>
    </w:p>
    <w:p w:rsidR="00A96ABD" w:rsidRPr="009277ED" w:rsidRDefault="00A96ABD" w:rsidP="009E06D8">
      <w:pPr>
        <w:jc w:val="both"/>
      </w:pPr>
    </w:p>
    <w:p w:rsidR="00A96ABD" w:rsidRPr="009277ED" w:rsidRDefault="00A96ABD" w:rsidP="009E06D8">
      <w:pPr>
        <w:jc w:val="both"/>
      </w:pPr>
    </w:p>
    <w:p w:rsidR="00A96ABD" w:rsidRDefault="00A96ABD">
      <w:pPr>
        <w:rPr>
          <w:b/>
        </w:rPr>
      </w:pPr>
    </w:p>
    <w:p w:rsidR="00A96ABD" w:rsidRPr="0027314E" w:rsidRDefault="00A96ABD">
      <w:pPr>
        <w:rPr>
          <w:b/>
        </w:rPr>
      </w:pPr>
    </w:p>
    <w:sectPr w:rsidR="00A96ABD" w:rsidRPr="0027314E" w:rsidSect="0037432B">
      <w:pgSz w:w="11906" w:h="16838"/>
      <w:pgMar w:top="1417" w:right="1417" w:bottom="1417" w:left="1417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1B74C4"/>
    <w:multiLevelType w:val="hybridMultilevel"/>
    <w:tmpl w:val="F21CA2E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4FF1"/>
    <w:rsid w:val="0002030C"/>
    <w:rsid w:val="00123E61"/>
    <w:rsid w:val="001E1DC0"/>
    <w:rsid w:val="002259E6"/>
    <w:rsid w:val="0027314E"/>
    <w:rsid w:val="0037432B"/>
    <w:rsid w:val="003D6450"/>
    <w:rsid w:val="00537367"/>
    <w:rsid w:val="00545FCF"/>
    <w:rsid w:val="00773620"/>
    <w:rsid w:val="008B75FD"/>
    <w:rsid w:val="009277ED"/>
    <w:rsid w:val="00983026"/>
    <w:rsid w:val="00991BCF"/>
    <w:rsid w:val="009A6087"/>
    <w:rsid w:val="009E06D8"/>
    <w:rsid w:val="009E4D4B"/>
    <w:rsid w:val="009E517E"/>
    <w:rsid w:val="00A248EE"/>
    <w:rsid w:val="00A96ABD"/>
    <w:rsid w:val="00AB0523"/>
    <w:rsid w:val="00B14FF1"/>
    <w:rsid w:val="00C77BAA"/>
    <w:rsid w:val="00EA6C9F"/>
    <w:rsid w:val="00EC3F8D"/>
    <w:rsid w:val="00F05E3F"/>
    <w:rsid w:val="00F75150"/>
    <w:rsid w:val="00F93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9E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B75F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2731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7314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53736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203</TotalTime>
  <Pages>2</Pages>
  <Words>568</Words>
  <Characters>3242</Characters>
  <Application>Microsoft Office Outlook</Application>
  <DocSecurity>0</DocSecurity>
  <Lines>0</Lines>
  <Paragraphs>0</Paragraphs>
  <ScaleCrop>false</ScaleCrop>
  <Company>by olmez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UltraXP User</dc:creator>
  <cp:keywords/>
  <dc:description/>
  <cp:lastModifiedBy>edanur</cp:lastModifiedBy>
  <cp:revision>6</cp:revision>
  <dcterms:created xsi:type="dcterms:W3CDTF">2010-12-10T20:25:00Z</dcterms:created>
  <dcterms:modified xsi:type="dcterms:W3CDTF">2012-12-09T14:25:00Z</dcterms:modified>
</cp:coreProperties>
</file>