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ED" w:rsidRPr="002C707A" w:rsidRDefault="008E7EED" w:rsidP="00677D4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</w:p>
    <w:p w:rsidR="008E7EED" w:rsidRPr="002C707A" w:rsidRDefault="008E7EED" w:rsidP="002C57BA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rect id="_x0000_s1026" style="position:absolute;margin-left:40.2pt;margin-top:11.75pt;width:228pt;height:73.5pt;z-index:251669504" strokeweight="2pt">
            <v:textbox style="mso-next-textbox:#_x0000_s1026">
              <w:txbxContent>
                <w:p w:rsidR="008E7EED" w:rsidRPr="002C57BA" w:rsidRDefault="008E7EED" w:rsidP="002C57BA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57B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Aşağıdaki soruları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yanıtlarken</w:t>
                  </w:r>
                  <w:r w:rsidRPr="002C57B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yön yıldızından faydalanmayı unutma sakın.</w:t>
                  </w:r>
                </w:p>
                <w:p w:rsidR="008E7EED" w:rsidRDefault="008E7EED">
                  <w:r w:rsidRPr="002C57B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Sınıfta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yön yıldızını</w:t>
                  </w:r>
                  <w:r w:rsidRPr="002C57B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nasıl çeviriyorduk hatırla.</w:t>
                  </w:r>
                  <w:r w:rsidRPr="002C57B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</w:t>
      </w:r>
    </w:p>
    <w:p w:rsidR="008E7EED" w:rsidRPr="002C707A" w:rsidRDefault="008E7EED" w:rsidP="002C57BA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88.95pt;margin-top:5.95pt;width:21.75pt;height:16.5pt;z-index:251670528" strokeweight="2pt"/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weather46ik9" style="position:absolute;margin-left:102.05pt;margin-top:12.75pt;width:32.25pt;height:39.75pt;z-index:251645952;visibility:visible">
            <v:imagedata r:id="rId4" o:title="" grayscale="t" bilevel="t"/>
          </v:shape>
        </w:pict>
      </w: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 id="Resim 1" o:spid="_x0000_s1029" type="#_x0000_t75" alt="7FFE93D48E1F18928CAD1B3FA4D79" style="position:absolute;margin-left:85.2pt;margin-top:1.35pt;width:62.3pt;height:71.25pt;z-index:251644928;visibility:visible">
            <v:imagedata r:id="rId5" o:title="" gain="64225f" blacklevel="-13107f" grayscale="t"/>
          </v:shape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rect id="_x0000_s1030" style="position:absolute;margin-left:40.2pt;margin-top:4.45pt;width:19.5pt;height:21.55pt;z-index:251652096" strokecolor="white">
            <v:textbox>
              <w:txbxContent>
                <w:p w:rsidR="008E7EED" w:rsidRPr="00006B04" w:rsidRDefault="008E7EED" w:rsidP="00006B04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  <w:r w:rsidRPr="00006B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66.2pt;margin-top:4.45pt;width:19.5pt;height:21.55pt;z-index:251651072" strokecolor="white">
            <v:textbox>
              <w:txbxContent>
                <w:p w:rsidR="008E7EED" w:rsidRPr="00006B04" w:rsidRDefault="008E7EED" w:rsidP="00006B04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Pr="00006B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63.45pt;margin-top:11.95pt;width:17.25pt;height:0;flip:x;z-index:251648000" o:connectortype="straight" strokeweight="1.25pt">
            <v:stroke endarrow="block"/>
          </v:shape>
        </w:pict>
      </w:r>
      <w:r>
        <w:rPr>
          <w:noProof/>
        </w:rPr>
        <w:pict>
          <v:shape id="_x0000_s1033" type="#_x0000_t32" style="position:absolute;margin-left:148.95pt;margin-top:11.95pt;width:17.25pt;height:0;z-index:251649024" o:connectortype="straight" strokeweight="1.25pt">
            <v:stroke endarrow="block"/>
          </v:shape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 id="_x0000_s1034" type="#_x0000_t32" style="position:absolute;margin-left:115.95pt;margin-top:23.5pt;width:0;height:18.75pt;z-index:251650048" o:connectortype="straight" strokeweight="1.25pt">
            <v:stroke endarrow="block"/>
          </v:shape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rect id="_x0000_s1035" style="position:absolute;margin-left:103.95pt;margin-top:16.8pt;width:19.5pt;height:21.55pt;z-index:251653120" strokecolor="white">
            <v:textbox>
              <w:txbxContent>
                <w:p w:rsidR="008E7EED" w:rsidRPr="00006B04" w:rsidRDefault="008E7EED" w:rsidP="00006B04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06B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3 </w:t>
                  </w:r>
                </w:p>
              </w:txbxContent>
            </v:textbox>
          </v:rect>
        </w:pict>
      </w:r>
    </w:p>
    <w:p w:rsidR="008E7EED" w:rsidRPr="002C707A" w:rsidRDefault="008E7EED" w:rsidP="00006B0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</w:p>
    <w:p w:rsidR="008E7EED" w:rsidRPr="002C707A" w:rsidRDefault="008E7EED" w:rsidP="00006B0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Aşağıdaki 1,2 ve 3. soruları yukarıdaki resme</w:t>
      </w:r>
    </w:p>
    <w:p w:rsidR="008E7EED" w:rsidRPr="002C707A" w:rsidRDefault="008E7EED" w:rsidP="00006B0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göre cevaplandır.</w:t>
      </w:r>
    </w:p>
    <w:p w:rsidR="008E7EED" w:rsidRPr="002C707A" w:rsidRDefault="008E7EED" w:rsidP="00006B0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1-) Yukarıdaki resme göre 1 numaralı yön</w:t>
      </w:r>
    </w:p>
    <w:p w:rsidR="008E7EED" w:rsidRPr="002C707A" w:rsidRDefault="008E7EED" w:rsidP="00006B0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   hangisidir?</w:t>
      </w:r>
    </w:p>
    <w:p w:rsidR="008E7EED" w:rsidRPr="002C707A" w:rsidRDefault="008E7EED" w:rsidP="00006B04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  A-)batı                  B-) kuzey                 C-) güney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</w: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>2-)  Yukarıdaki resme göre 2 numaralı yön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  hangisidir?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A-)batı                  B-) kuzey                 C-) güney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</w: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>3-)  Yukarıdaki resme göre 3 numaralı yön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 hangisidir?</w:t>
      </w: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A-)batı                  B-) kuzey                 C-) güney</w:t>
      </w:r>
      <w:r>
        <w:rPr>
          <w:noProof/>
        </w:rPr>
        <w:pict>
          <v:rect id="_x0000_s1036" style="position:absolute;margin-left:129.45pt;margin-top:18.35pt;width:19.5pt;height:21.55pt;z-index:251663360;mso-position-horizontal-relative:text;mso-position-vertical-relative:text" strokecolor="white">
            <v:textbox>
              <w:txbxContent>
                <w:p w:rsidR="008E7EED" w:rsidRPr="00006B04" w:rsidRDefault="008E7EED" w:rsidP="005430E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Pr="00006B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 id="_x0000_s1037" type="#_x0000_t32" style="position:absolute;margin-left:138.8pt;margin-top:18.8pt;width:0;height:17.25pt;flip:y;z-index:251658240" o:connectortype="straight" strokeweight="1.25pt">
            <v:stroke endarrow="block"/>
          </v:shape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 id="_x0000_s1038" type="#_x0000_t75" alt="7FFE93D48E1F18928CAD1B3FA4D79" style="position:absolute;margin-left:109.55pt;margin-top:13.85pt;width:62.3pt;height:71.25pt;z-index:251654144;visibility:visible">
            <v:imagedata r:id="rId5" o:title="" gain="64225f" blacklevel="-13107f" grayscale="t"/>
          </v:shape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 id="_x0000_s1039" type="#_x0000_t75" alt="weather46ik9" style="position:absolute;margin-left:53.3pt;margin-top:-.35pt;width:32.25pt;height:39.75pt;z-index:251655168;visibility:visible">
            <v:imagedata r:id="rId4" o:title="" grayscale="t" bilevel="t"/>
          </v:shape>
        </w:pict>
      </w:r>
      <w:r>
        <w:rPr>
          <w:noProof/>
        </w:rPr>
        <w:pict>
          <v:rect id="_x0000_s1040" style="position:absolute;margin-left:190.6pt;margin-top:10.35pt;width:19.5pt;height:21.55pt;z-index:251662336" strokecolor="white">
            <v:textbox>
              <w:txbxContent>
                <w:p w:rsidR="008E7EED" w:rsidRPr="00006B04" w:rsidRDefault="008E7EED" w:rsidP="005430E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  <w:r w:rsidRPr="00006B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1" type="#_x0000_t32" style="position:absolute;margin-left:173.35pt;margin-top:21.4pt;width:17.25pt;height:0;z-index:251660288" o:connectortype="straight" strokeweight="1.25pt">
            <v:stroke endarrow="block"/>
          </v:shape>
        </w:pict>
      </w: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 id="_x0000_s1042" type="#_x0000_t32" style="position:absolute;margin-left:138.8pt;margin-top:10.25pt;width:0;height:18.75pt;z-index:251659264" o:connectortype="straight" strokeweight="1.25pt">
            <v:stroke endarrow="block"/>
          </v:shape>
        </w:pict>
      </w: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rect id="_x0000_s1043" style="position:absolute;margin-left:129.45pt;margin-top:3.55pt;width:19.5pt;height:21.55pt;z-index:251661312" strokecolor="white">
            <v:textbox>
              <w:txbxContent>
                <w:p w:rsidR="008E7EED" w:rsidRPr="00006B04" w:rsidRDefault="008E7EED" w:rsidP="005430EB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  <w:r w:rsidRPr="00006B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  </w:t>
      </w: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                                                                    </w: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>Aşağıdaki 4,5 ve 6. soruları yukarıdaki resme</w:t>
      </w: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 göre cevaplandır.</w:t>
      </w:r>
    </w:p>
    <w:p w:rsidR="008E7EED" w:rsidRPr="002C707A" w:rsidRDefault="008E7EED" w:rsidP="00E87C85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4-) Yukarıdaki resme göre 1 numaralı yön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  hangisidir?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A-)batı                  B-) kuzey                 C-) güney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     </w: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>5-) Yukarıdaki resme göre 2 numaralı yön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 hangisidir?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 A-)batı                  B-) kuzey                 C-) güney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    </w: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>6-) Yukarıdaki resme göre 3 numaralı yön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  hangisidir?</w:t>
      </w:r>
    </w:p>
    <w:p w:rsidR="008E7EED" w:rsidRPr="002C707A" w:rsidRDefault="008E7EED" w:rsidP="005430E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         A-)batı                  B-) kuzey                 C-) güney</w:t>
      </w:r>
    </w:p>
    <w:p w:rsidR="008E7EED" w:rsidRPr="002C707A" w:rsidRDefault="008E7EED" w:rsidP="005430EB">
      <w:pPr>
        <w:rPr>
          <w:color w:val="000000"/>
        </w:rPr>
      </w:pPr>
    </w:p>
    <w:p w:rsidR="008E7EED" w:rsidRPr="002C707A" w:rsidRDefault="008E7EED" w:rsidP="005430EB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rect id="_x0000_s1044" style="position:absolute;margin-left:126.25pt;margin-top:21.1pt;width:19.5pt;height:21.55pt;z-index:251668480" strokecolor="white">
            <v:textbox>
              <w:txbxContent>
                <w:p w:rsidR="008E7EED" w:rsidRPr="00006B04" w:rsidRDefault="008E7EED" w:rsidP="0030210F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  <w:r w:rsidRPr="00006B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 id="_x0000_s1045" type="#_x0000_t32" style="position:absolute;margin-left:136pt;margin-top:17.2pt;width:0;height:17.25pt;flip:y;z-index:251646976" o:connectortype="straight" strokeweight="1.25pt">
            <v:stroke endarrow="block"/>
          </v:shape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 id="_x0000_s1046" type="#_x0000_t75" alt="7FFE93D48E1F18928CAD1B3FA4D79" style="position:absolute;margin-left:105.25pt;margin-top:15.15pt;width:62.3pt;height:71.25pt;z-index:251665408;visibility:visible">
            <v:imagedata r:id="rId5" o:title="" gain="64225f" blacklevel="-13107f" grayscale="t"/>
          </v:shape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rect id="_x0000_s1047" style="position:absolute;margin-left:188.5pt;margin-top:12.95pt;width:19.5pt;height:21.55pt;z-index:251667456" strokecolor="white">
            <v:textbox>
              <w:txbxContent>
                <w:p w:rsidR="008E7EED" w:rsidRPr="00006B04" w:rsidRDefault="008E7EED" w:rsidP="0030210F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  <w:r w:rsidRPr="00006B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margin-left:60.65pt;margin-top:12.95pt;width:19.5pt;height:21.55pt;z-index:251666432" strokecolor="white">
            <v:textbox>
              <w:txbxContent>
                <w:p w:rsidR="008E7EED" w:rsidRPr="00006B04" w:rsidRDefault="008E7EED" w:rsidP="0030210F">
                  <w:pPr>
                    <w:pStyle w:val="NoSpacing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  <w:r w:rsidRPr="00006B0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 id="_x0000_s1049" type="#_x0000_t32" style="position:absolute;margin-left:171.25pt;margin-top:.3pt;width:17.25pt;height:0;z-index:251656192" o:connectortype="straight" strokeweight="1.25pt">
            <v:stroke endarrow="block"/>
          </v:shape>
        </w:pict>
      </w:r>
      <w:r>
        <w:rPr>
          <w:noProof/>
        </w:rPr>
        <w:pict>
          <v:shape id="_x0000_s1050" type="#_x0000_t32" style="position:absolute;margin-left:83.15pt;margin-top:.3pt;width:17.25pt;height:0;flip:x;z-index:251657216" o:connectortype="straight" strokeweight="1.25pt">
            <v:stroke endarrow="block"/>
          </v:shape>
        </w:pict>
      </w:r>
    </w:p>
    <w:p w:rsidR="008E7EED" w:rsidRPr="002C707A" w:rsidRDefault="008E7EED">
      <w:pPr>
        <w:rPr>
          <w:color w:val="000000"/>
        </w:rPr>
      </w:pPr>
      <w:r>
        <w:rPr>
          <w:noProof/>
        </w:rPr>
        <w:pict>
          <v:shape id="_x0000_s1051" type="#_x0000_t75" alt="weather46ik9" style="position:absolute;margin-left:122.5pt;margin-top:10.1pt;width:32.25pt;height:39.75pt;z-index:251664384;visibility:visible">
            <v:imagedata r:id="rId4" o:title="" grayscale="t" bilevel="t"/>
          </v:shape>
        </w:pict>
      </w:r>
    </w:p>
    <w:p w:rsidR="008E7EED" w:rsidRPr="002C707A" w:rsidRDefault="008E7EED">
      <w:pPr>
        <w:rPr>
          <w:color w:val="000000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Aşağıdaki 7,8 ve 9. soruları yukarıdaki resme</w:t>
      </w: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göre cevaplandır.</w:t>
      </w: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7-) Yukarıdaki resme göre 1 numaralı yön</w:t>
      </w: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hangisidir?</w:t>
      </w: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A-)batı                  B-) kuzey                 C-) güney</w:t>
      </w: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8-) Yukarıdaki resme göre 2 numaralı yön</w:t>
      </w: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hangisidir?</w:t>
      </w: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A-)batı                  B-) kuzey                 C-) güney</w:t>
      </w: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9-) Yukarıdaki resme göre 3 numaralı yön</w:t>
      </w:r>
    </w:p>
    <w:p w:rsidR="008E7EED" w:rsidRPr="002C707A" w:rsidRDefault="008E7EED" w:rsidP="0030210F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hangisidir?</w:t>
      </w:r>
    </w:p>
    <w:p w:rsidR="008E7EED" w:rsidRPr="002C707A" w:rsidRDefault="008E7EED" w:rsidP="0030210F">
      <w:pPr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A-)batı                  B-) kuzey                 C-) güney</w:t>
      </w:r>
    </w:p>
    <w:p w:rsidR="008E7EED" w:rsidRPr="002C707A" w:rsidRDefault="008E7EED" w:rsidP="001E120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1E120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1E120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1E120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1E1201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1E1201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10-) Sağ kolumu kuzeye uzatırsam </w:t>
      </w:r>
      <w:r w:rsidRPr="002C707A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arkam </w: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hangi </w:t>
      </w:r>
    </w:p>
    <w:p w:rsidR="008E7EED" w:rsidRPr="002C707A" w:rsidRDefault="008E7EED" w:rsidP="001E1201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yönü gösterir?</w:t>
      </w:r>
    </w:p>
    <w:p w:rsidR="008E7EED" w:rsidRPr="002C707A" w:rsidRDefault="008E7EED" w:rsidP="001E1201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A-)batı                  B-) kuzey                 C-) güney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11-) Sol kolumu güneye uzatırsam </w:t>
      </w:r>
      <w:r w:rsidRPr="002C707A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arkam </w: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hangi 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yönü gösterir?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A-)batı                  B-) kuzey                 C-) doğu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12-) Önümü güneye dönersem </w:t>
      </w:r>
      <w:r w:rsidRPr="002C707A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arkam </w: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hangi yön 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olur?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A-)batı                  B-) kuzey                 C-) güney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13-) Arkamı batıya dönersem </w:t>
      </w:r>
      <w:r w:rsidRPr="002C707A">
        <w:rPr>
          <w:rFonts w:ascii="Times New Roman" w:hAnsi="Times New Roman"/>
          <w:b/>
          <w:color w:val="000000"/>
          <w:sz w:val="24"/>
          <w:szCs w:val="24"/>
          <w:u w:val="single"/>
        </w:rPr>
        <w:t>sağ kolum</w: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hangi yönü gösterir?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A-)güney                  B-) doğu                 C-) kuzey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14-) Sağ kolumu batıya uzatırsam </w:t>
      </w:r>
      <w:r w:rsidRPr="002C707A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arkam </w: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hangi 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yönü gösterir?</w:t>
      </w:r>
    </w:p>
    <w:p w:rsidR="008E7EED" w:rsidRPr="002C707A" w:rsidRDefault="008E7EED" w:rsidP="00966462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A-)güney                  B-) doğu                 C-) kuzey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15-) Arkamı batıya dönersem </w:t>
      </w:r>
      <w:r w:rsidRPr="002C707A">
        <w:rPr>
          <w:rFonts w:ascii="Times New Roman" w:hAnsi="Times New Roman"/>
          <w:b/>
          <w:color w:val="000000"/>
          <w:sz w:val="24"/>
          <w:szCs w:val="24"/>
          <w:u w:val="single"/>
        </w:rPr>
        <w:t>sağ kolum</w:t>
      </w:r>
      <w:r w:rsidRPr="002C707A">
        <w:rPr>
          <w:rFonts w:ascii="Times New Roman" w:hAnsi="Times New Roman"/>
          <w:b/>
          <w:color w:val="000000"/>
          <w:sz w:val="24"/>
          <w:szCs w:val="24"/>
        </w:rPr>
        <w:t xml:space="preserve"> hangi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yönü gösterir?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 w:rsidRPr="002C707A">
        <w:rPr>
          <w:rFonts w:ascii="Times New Roman" w:hAnsi="Times New Roman"/>
          <w:b/>
          <w:color w:val="000000"/>
          <w:sz w:val="24"/>
          <w:szCs w:val="24"/>
        </w:rPr>
        <w:t>A-) güney             B-) kuzey               C-) doğu</w:t>
      </w:r>
    </w:p>
    <w:p w:rsidR="008E7EED" w:rsidRPr="002C707A" w:rsidRDefault="008E7EED" w:rsidP="00EB607B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</w:p>
    <w:p w:rsidR="008E7EED" w:rsidRPr="002C707A" w:rsidRDefault="008E7EED" w:rsidP="00EB607B">
      <w:pPr>
        <w:ind w:right="-72"/>
        <w:rPr>
          <w:color w:val="000000"/>
        </w:rPr>
      </w:pPr>
    </w:p>
    <w:p w:rsidR="008E7EED" w:rsidRDefault="008E7EED" w:rsidP="00943713">
      <w:pPr>
        <w:rPr>
          <w:rFonts w:ascii="Comic Sans MS" w:hAnsi="Comic Sans MS"/>
        </w:rPr>
      </w:pPr>
      <w:hyperlink r:id="rId6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8E7EED" w:rsidRPr="002C707A" w:rsidRDefault="008E7EED" w:rsidP="001E1201">
      <w:pPr>
        <w:ind w:right="-72"/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  <w:r w:rsidRPr="002C707A">
        <w:rPr>
          <w:color w:val="000000"/>
        </w:rPr>
        <w:t xml:space="preserve">   </w:t>
      </w: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p w:rsidR="008E7EED" w:rsidRPr="002C707A" w:rsidRDefault="008E7EED">
      <w:pPr>
        <w:rPr>
          <w:color w:val="000000"/>
        </w:rPr>
      </w:pPr>
    </w:p>
    <w:sectPr w:rsidR="008E7EED" w:rsidRPr="002C707A" w:rsidSect="001E1201">
      <w:pgSz w:w="11906" w:h="16838"/>
      <w:pgMar w:top="284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13B5"/>
    <w:rsid w:val="00006B04"/>
    <w:rsid w:val="001E1201"/>
    <w:rsid w:val="002932B1"/>
    <w:rsid w:val="002C57BA"/>
    <w:rsid w:val="002C707A"/>
    <w:rsid w:val="0030210F"/>
    <w:rsid w:val="004513B5"/>
    <w:rsid w:val="0051135D"/>
    <w:rsid w:val="005430EB"/>
    <w:rsid w:val="006158A2"/>
    <w:rsid w:val="00677D44"/>
    <w:rsid w:val="00713D5B"/>
    <w:rsid w:val="008E7EED"/>
    <w:rsid w:val="00943713"/>
    <w:rsid w:val="00966462"/>
    <w:rsid w:val="00B83BD8"/>
    <w:rsid w:val="00E87C85"/>
    <w:rsid w:val="00EB607B"/>
    <w:rsid w:val="00F63959"/>
    <w:rsid w:val="00FE4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95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51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13B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77D44"/>
  </w:style>
  <w:style w:type="character" w:styleId="Hyperlink">
    <w:name w:val="Hyperlink"/>
    <w:basedOn w:val="DefaultParagraphFont"/>
    <w:uiPriority w:val="99"/>
    <w:rsid w:val="0094371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8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</TotalTime>
  <Pages>2</Pages>
  <Words>396</Words>
  <Characters>2261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Hoca</dc:creator>
  <cp:keywords>www.sorubak.com</cp:keywords>
  <dc:description>www.sorubak.com</dc:description>
  <cp:lastModifiedBy>Ersin Kaynak</cp:lastModifiedBy>
  <cp:revision>9</cp:revision>
  <cp:lastPrinted>2010-12-26T18:11:00Z</cp:lastPrinted>
  <dcterms:created xsi:type="dcterms:W3CDTF">2010-12-26T17:59:00Z</dcterms:created>
  <dcterms:modified xsi:type="dcterms:W3CDTF">2013-02-07T12:16:00Z</dcterms:modified>
  <cp:category>www.sorubak.com</cp:category>
  <cp:contentType>www.sorubak.com</cp:contentType>
  <cp:contentStatus>www.sorubak.com</cp:contentStatus>
  <cp:version>www.sorubak.com</cp:version>
</cp:coreProperties>
</file>