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F83" w:rsidRDefault="00CE1F83" w:rsidP="00BF2D92">
      <w:pPr>
        <w:pStyle w:val="msonormalcxspilk"/>
        <w:spacing w:after="0" w:afterAutospacing="0" w:line="240" w:lineRule="atLeast"/>
        <w:contextualSpacing/>
        <w:rPr>
          <w:rFonts w:ascii="Arial Black" w:hAnsi="Arial Black"/>
          <w:sz w:val="26"/>
          <w:szCs w:val="26"/>
        </w:rPr>
      </w:pPr>
      <w:hyperlink r:id="rId7" w:history="1">
        <w:r>
          <w:rPr>
            <w:rStyle w:val="Hyperlink"/>
            <w:rFonts w:eastAsia="Batang" w:cs="Calibri"/>
            <w:b/>
          </w:rPr>
          <w:t>www.sorubak.com</w:t>
        </w:r>
      </w:hyperlink>
      <w:r>
        <w:rPr>
          <w:rFonts w:eastAsia="Batang" w:cs="Calibri"/>
          <w:b/>
          <w:color w:val="5F497A"/>
        </w:rPr>
        <w:t xml:space="preserve"> </w:t>
      </w:r>
    </w:p>
    <w:p w:rsidR="00CE1F83" w:rsidRDefault="00CE1F83" w:rsidP="00A3384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                                    </w:t>
      </w:r>
    </w:p>
    <w:p w:rsidR="00CE1F83" w:rsidRPr="002C4D38" w:rsidRDefault="00CE1F83" w:rsidP="00A3384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</w:t>
      </w:r>
      <w:r w:rsidRPr="002C4D38">
        <w:rPr>
          <w:rFonts w:ascii="Comic Sans MS" w:hAnsi="Comic Sans MS"/>
          <w:i/>
        </w:rPr>
        <w:t>ALIŞTIRMALAR</w:t>
      </w:r>
      <w:r>
        <w:rPr>
          <w:rFonts w:ascii="Comic Sans MS" w:hAnsi="Comic Sans MS"/>
          <w:i/>
        </w:rPr>
        <w:t xml:space="preserve"> </w:t>
      </w: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ab/>
      </w:r>
      <w:r w:rsidRPr="002C4D38">
        <w:rPr>
          <w:i/>
        </w:rPr>
        <w:tab/>
      </w:r>
      <w:r w:rsidRPr="002C4D38">
        <w:rPr>
          <w:b/>
          <w:i/>
        </w:rPr>
        <w:t>1.Aşağıdaki boşlukları uygun sözcüklerle tamamlayınız</w:t>
      </w:r>
      <w:r w:rsidRPr="002C4D38">
        <w:rPr>
          <w:i/>
        </w:rPr>
        <w:t>.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numPr>
          <w:ilvl w:val="0"/>
          <w:numId w:val="1"/>
        </w:numPr>
        <w:rPr>
          <w:i/>
        </w:rPr>
      </w:pPr>
      <w:r w:rsidRPr="002C4D38">
        <w:rPr>
          <w:i/>
        </w:rPr>
        <w:t>Uzunluk ölçüsü temel birimi …………………..dir.</w:t>
      </w:r>
    </w:p>
    <w:p w:rsidR="00CE1F83" w:rsidRPr="002C4D38" w:rsidRDefault="00CE1F83" w:rsidP="00A33848">
      <w:pPr>
        <w:numPr>
          <w:ilvl w:val="0"/>
          <w:numId w:val="1"/>
        </w:numPr>
        <w:rPr>
          <w:i/>
        </w:rPr>
      </w:pPr>
      <w:r w:rsidRPr="002C4D38">
        <w:rPr>
          <w:i/>
        </w:rPr>
        <w:t>Metreyi kısaca ……….harfiyle gösteririz.</w:t>
      </w:r>
    </w:p>
    <w:p w:rsidR="00CE1F83" w:rsidRPr="002C4D38" w:rsidRDefault="00CE1F83" w:rsidP="00A33848">
      <w:pPr>
        <w:numPr>
          <w:ilvl w:val="0"/>
          <w:numId w:val="1"/>
        </w:numPr>
        <w:rPr>
          <w:i/>
        </w:rPr>
      </w:pPr>
      <w:r w:rsidRPr="002C4D38">
        <w:rPr>
          <w:i/>
        </w:rPr>
        <w:t>Metrenin as katları ……………………..,………………………….ve …………………………dir.</w:t>
      </w:r>
    </w:p>
    <w:p w:rsidR="00CE1F83" w:rsidRPr="002C4D38" w:rsidRDefault="00CE1F83" w:rsidP="00A33848">
      <w:pPr>
        <w:ind w:left="1416"/>
        <w:rPr>
          <w:b/>
          <w:i/>
        </w:rPr>
      </w:pPr>
      <w:r w:rsidRPr="002C4D38">
        <w:rPr>
          <w:b/>
          <w:i/>
        </w:rPr>
        <w:t>2.Aşağıdaki alıştırmaları yapınız.</w:t>
      </w:r>
    </w:p>
    <w:p w:rsidR="00CE1F83" w:rsidRPr="002C4D38" w:rsidRDefault="00CE1F83" w:rsidP="00A33848">
      <w:pPr>
        <w:rPr>
          <w:b/>
          <w:i/>
        </w:rPr>
      </w:pP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 xml:space="preserve">15 dm = </w:t>
      </w:r>
      <w:smartTag w:uri="urn:schemas-microsoft-com:office:smarttags" w:element="metricconverter">
        <w:smartTagPr>
          <w:attr w:name="ProductID" w:val="150 cm"/>
        </w:smartTagPr>
        <w:r w:rsidRPr="002C4D38">
          <w:rPr>
            <w:i/>
          </w:rPr>
          <w:t>150 cm</w:t>
        </w:r>
      </w:smartTag>
      <w:r w:rsidRPr="002C4D38">
        <w:rPr>
          <w:i/>
        </w:rPr>
        <w:tab/>
      </w:r>
      <w:r w:rsidRPr="002C4D38">
        <w:rPr>
          <w:i/>
        </w:rPr>
        <w:tab/>
        <w:t xml:space="preserve">3m = …….cm 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 cm"/>
        </w:smartTagPr>
        <w:r w:rsidRPr="002C4D38">
          <w:rPr>
            <w:i/>
          </w:rPr>
          <w:t>60 cm</w:t>
        </w:r>
      </w:smartTag>
      <w:r w:rsidRPr="002C4D38">
        <w:rPr>
          <w:i/>
        </w:rPr>
        <w:t xml:space="preserve"> =……..mm</w:t>
      </w:r>
      <w:r w:rsidRPr="002C4D38">
        <w:rPr>
          <w:i/>
        </w:rPr>
        <w:tab/>
      </w:r>
      <w:r w:rsidRPr="002C4D38">
        <w:rPr>
          <w:i/>
        </w:rPr>
        <w:tab/>
        <w:t>5m =……….mm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19 m"/>
        </w:smartTagPr>
        <w:r w:rsidRPr="002C4D38">
          <w:rPr>
            <w:i/>
          </w:rPr>
          <w:t>19 m</w:t>
        </w:r>
      </w:smartTag>
      <w:r w:rsidRPr="002C4D38">
        <w:rPr>
          <w:i/>
        </w:rPr>
        <w:t xml:space="preserve"> =………mm</w:t>
      </w:r>
      <w:r w:rsidRPr="002C4D38">
        <w:rPr>
          <w:i/>
        </w:rPr>
        <w:tab/>
      </w:r>
      <w:r w:rsidRPr="002C4D38">
        <w:rPr>
          <w:i/>
        </w:rPr>
        <w:tab/>
        <w:t>46 dm =………cm</w:t>
      </w:r>
      <w:r w:rsidRPr="002C4D38">
        <w:rPr>
          <w:i/>
        </w:rPr>
        <w:tab/>
      </w:r>
      <w:r w:rsidRPr="002C4D38">
        <w:rPr>
          <w:i/>
        </w:rPr>
        <w:tab/>
        <w:t>9 dm =……..mm</w:t>
      </w:r>
      <w:r w:rsidRPr="002C4D38">
        <w:rPr>
          <w:i/>
        </w:rPr>
        <w:tab/>
      </w:r>
      <w:r w:rsidRPr="002C4D38">
        <w:rPr>
          <w:i/>
        </w:rPr>
        <w:tab/>
        <w:t>17 dm =…….cm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11 cm"/>
        </w:smartTagPr>
        <w:r w:rsidRPr="002C4D38">
          <w:rPr>
            <w:i/>
          </w:rPr>
          <w:t>11 cm</w:t>
        </w:r>
      </w:smartTag>
      <w:r w:rsidRPr="002C4D38">
        <w:rPr>
          <w:i/>
        </w:rPr>
        <w:t xml:space="preserve"> =………mm</w:t>
      </w:r>
      <w:r w:rsidRPr="002C4D38">
        <w:rPr>
          <w:i/>
        </w:rPr>
        <w:tab/>
      </w:r>
      <w:r w:rsidRPr="002C4D38">
        <w:rPr>
          <w:i/>
        </w:rPr>
        <w:tab/>
        <w:t>12 dm = ………mm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7 m"/>
        </w:smartTagPr>
        <w:r w:rsidRPr="002C4D38">
          <w:rPr>
            <w:i/>
          </w:rPr>
          <w:t>7 m</w:t>
        </w:r>
      </w:smartTag>
      <w:r w:rsidRPr="002C4D38">
        <w:rPr>
          <w:i/>
        </w:rPr>
        <w:t xml:space="preserve"> =……..cm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4 m"/>
        </w:smartTagPr>
        <w:r w:rsidRPr="002C4D38">
          <w:rPr>
            <w:i/>
          </w:rPr>
          <w:t>4 m</w:t>
        </w:r>
      </w:smartTag>
      <w:r w:rsidRPr="002C4D38">
        <w:rPr>
          <w:i/>
        </w:rPr>
        <w:t xml:space="preserve"> =………mm</w:t>
      </w:r>
    </w:p>
    <w:p w:rsidR="00CE1F83" w:rsidRPr="002C4D38" w:rsidRDefault="00CE1F83" w:rsidP="00A33848">
      <w:pPr>
        <w:rPr>
          <w:b/>
          <w:i/>
        </w:rPr>
      </w:pPr>
      <w:r w:rsidRPr="002C4D38">
        <w:rPr>
          <w:i/>
        </w:rPr>
        <w:tab/>
      </w:r>
      <w:r w:rsidRPr="002C4D38">
        <w:rPr>
          <w:i/>
        </w:rPr>
        <w:tab/>
      </w:r>
      <w:r w:rsidRPr="002C4D38">
        <w:rPr>
          <w:b/>
          <w:i/>
        </w:rPr>
        <w:t>3. Aşağıdaki alıştırmaları yapınız.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100 cm"/>
        </w:smartTagPr>
        <w:r w:rsidRPr="002C4D38">
          <w:rPr>
            <w:i/>
          </w:rPr>
          <w:t>100 cm</w:t>
        </w:r>
      </w:smartTag>
      <w:r w:rsidRPr="002C4D38">
        <w:rPr>
          <w:i/>
        </w:rPr>
        <w:t xml:space="preserve"> =..…….m </w:t>
      </w:r>
      <w:r w:rsidRPr="002C4D38">
        <w:rPr>
          <w:i/>
        </w:rPr>
        <w:tab/>
      </w:r>
      <w:r w:rsidRPr="002C4D38">
        <w:rPr>
          <w:i/>
        </w:rPr>
        <w:tab/>
        <w:t>150 dm =…….m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00 mm"/>
        </w:smartTagPr>
        <w:r w:rsidRPr="002C4D38">
          <w:rPr>
            <w:i/>
          </w:rPr>
          <w:t>6000 mm</w:t>
        </w:r>
      </w:smartTag>
      <w:r w:rsidRPr="002C4D38">
        <w:rPr>
          <w:i/>
        </w:rPr>
        <w:t xml:space="preserve"> =………m</w:t>
      </w:r>
      <w:r w:rsidRPr="002C4D38">
        <w:rPr>
          <w:i/>
        </w:rPr>
        <w:tab/>
        <w:t xml:space="preserve">         </w:t>
      </w:r>
      <w:smartTag w:uri="urn:schemas-microsoft-com:office:smarttags" w:element="metricconverter">
        <w:smartTagPr>
          <w:attr w:name="ProductID" w:val="800 mm"/>
        </w:smartTagPr>
        <w:r w:rsidRPr="002C4D38">
          <w:rPr>
            <w:i/>
          </w:rPr>
          <w:t>800 mm</w:t>
        </w:r>
      </w:smartTag>
      <w:r w:rsidRPr="002C4D38">
        <w:rPr>
          <w:i/>
        </w:rPr>
        <w:t xml:space="preserve"> =..…...dm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120 cm"/>
        </w:smartTagPr>
        <w:r w:rsidRPr="002C4D38">
          <w:rPr>
            <w:i/>
          </w:rPr>
          <w:t>120 cm</w:t>
        </w:r>
      </w:smartTag>
      <w:r w:rsidRPr="002C4D38">
        <w:rPr>
          <w:i/>
        </w:rPr>
        <w:t xml:space="preserve"> = ………dm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3000 mm"/>
        </w:smartTagPr>
        <w:r w:rsidRPr="002C4D38">
          <w:rPr>
            <w:i/>
          </w:rPr>
          <w:t>3000 mm</w:t>
        </w:r>
      </w:smartTag>
      <w:r w:rsidRPr="002C4D38">
        <w:rPr>
          <w:i/>
        </w:rPr>
        <w:t xml:space="preserve"> =………cm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200 cm"/>
        </w:smartTagPr>
        <w:r w:rsidRPr="002C4D38">
          <w:rPr>
            <w:i/>
          </w:rPr>
          <w:t>200 cm</w:t>
        </w:r>
      </w:smartTag>
      <w:r w:rsidRPr="002C4D38">
        <w:rPr>
          <w:i/>
        </w:rPr>
        <w:t xml:space="preserve"> =……..m</w:t>
      </w:r>
      <w:r w:rsidRPr="002C4D38">
        <w:rPr>
          <w:i/>
        </w:rPr>
        <w:tab/>
        <w:t xml:space="preserve">        </w:t>
      </w:r>
      <w:smartTag w:uri="urn:schemas-microsoft-com:office:smarttags" w:element="metricconverter">
        <w:smartTagPr>
          <w:attr w:name="ProductID" w:val="130 cm"/>
        </w:smartTagPr>
        <w:r w:rsidRPr="002C4D38">
          <w:rPr>
            <w:i/>
          </w:rPr>
          <w:t>130 cm</w:t>
        </w:r>
      </w:smartTag>
      <w:r w:rsidRPr="002C4D38">
        <w:rPr>
          <w:i/>
        </w:rPr>
        <w:t xml:space="preserve"> = ……...dm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>40 dm =……..m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380 mm"/>
        </w:smartTagPr>
        <w:r w:rsidRPr="002C4D38">
          <w:rPr>
            <w:i/>
          </w:rPr>
          <w:t>380 mm</w:t>
        </w:r>
      </w:smartTag>
      <w:r w:rsidRPr="002C4D38">
        <w:rPr>
          <w:i/>
        </w:rPr>
        <w:t xml:space="preserve"> =………cm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0 cm"/>
        </w:smartTagPr>
        <w:r w:rsidRPr="002C4D38">
          <w:rPr>
            <w:i/>
          </w:rPr>
          <w:t>600 cm</w:t>
        </w:r>
      </w:smartTag>
      <w:r w:rsidRPr="002C4D38">
        <w:rPr>
          <w:i/>
        </w:rPr>
        <w:t xml:space="preserve"> =……..dm</w:t>
      </w:r>
      <w:r w:rsidRPr="002C4D38">
        <w:rPr>
          <w:i/>
        </w:rPr>
        <w:tab/>
        <w:t xml:space="preserve">         740 dm =……. .m</w:t>
      </w:r>
    </w:p>
    <w:p w:rsidR="00CE1F83" w:rsidRPr="002C4D38" w:rsidRDefault="00CE1F83" w:rsidP="00A33848">
      <w:pPr>
        <w:rPr>
          <w:b/>
          <w:i/>
        </w:rPr>
      </w:pPr>
      <w:r w:rsidRPr="002C4D38">
        <w:rPr>
          <w:i/>
        </w:rPr>
        <w:tab/>
      </w:r>
      <w:r w:rsidRPr="002C4D38">
        <w:rPr>
          <w:i/>
        </w:rPr>
        <w:tab/>
      </w:r>
      <w:r w:rsidRPr="002C4D38">
        <w:rPr>
          <w:b/>
          <w:i/>
        </w:rPr>
        <w:t>4. Aşağıdaki eşitlikleri  tamamlayınız.</w:t>
      </w:r>
    </w:p>
    <w:p w:rsidR="00CE1F83" w:rsidRPr="002C4D38" w:rsidRDefault="00CE1F83" w:rsidP="00A33848">
      <w:pPr>
        <w:rPr>
          <w:b/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4200 mm"/>
        </w:smartTagPr>
        <w:r w:rsidRPr="002C4D38">
          <w:rPr>
            <w:i/>
          </w:rPr>
          <w:t>4200 mm</w:t>
        </w:r>
      </w:smartTag>
      <w:r w:rsidRPr="002C4D38">
        <w:rPr>
          <w:i/>
        </w:rPr>
        <w:t xml:space="preserve"> =……..dm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500 cm"/>
        </w:smartTagPr>
        <w:r w:rsidRPr="002C4D38">
          <w:rPr>
            <w:i/>
          </w:rPr>
          <w:t>500 cm</w:t>
        </w:r>
      </w:smartTag>
      <w:r w:rsidRPr="002C4D38">
        <w:rPr>
          <w:i/>
        </w:rPr>
        <w:t xml:space="preserve"> =………dm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2500 cm"/>
        </w:smartTagPr>
        <w:r w:rsidRPr="002C4D38">
          <w:rPr>
            <w:i/>
          </w:rPr>
          <w:t>2500 cm</w:t>
        </w:r>
      </w:smartTag>
      <w:r w:rsidRPr="002C4D38">
        <w:rPr>
          <w:i/>
        </w:rPr>
        <w:t xml:space="preserve"> =………m</w:t>
      </w:r>
      <w:r w:rsidRPr="002C4D38">
        <w:rPr>
          <w:i/>
        </w:rPr>
        <w:tab/>
        <w:t xml:space="preserve">          </w:t>
      </w:r>
      <w:smartTag w:uri="urn:schemas-microsoft-com:office:smarttags" w:element="metricconverter">
        <w:smartTagPr>
          <w:attr w:name="ProductID" w:val="120 cm"/>
        </w:smartTagPr>
        <w:r w:rsidRPr="002C4D38">
          <w:rPr>
            <w:i/>
          </w:rPr>
          <w:t>120 cm</w:t>
        </w:r>
      </w:smartTag>
      <w:r w:rsidRPr="002C4D38">
        <w:rPr>
          <w:i/>
        </w:rPr>
        <w:t xml:space="preserve"> =……..dm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 xml:space="preserve">160 dm =……….m 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0 mm"/>
        </w:smartTagPr>
        <w:r w:rsidRPr="002C4D38">
          <w:rPr>
            <w:i/>
          </w:rPr>
          <w:t>600 mm</w:t>
        </w:r>
      </w:smartTag>
      <w:r w:rsidRPr="002C4D38">
        <w:rPr>
          <w:i/>
        </w:rPr>
        <w:t xml:space="preserve"> =……….dm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3000 mm"/>
        </w:smartTagPr>
        <w:r w:rsidRPr="002C4D38">
          <w:rPr>
            <w:i/>
          </w:rPr>
          <w:t>3000 mm</w:t>
        </w:r>
      </w:smartTag>
      <w:r w:rsidRPr="002C4D38">
        <w:rPr>
          <w:i/>
        </w:rPr>
        <w:t xml:space="preserve"> =………dm           </w:t>
      </w:r>
      <w:smartTag w:uri="urn:schemas-microsoft-com:office:smarttags" w:element="metricconverter">
        <w:smartTagPr>
          <w:attr w:name="ProductID" w:val="200 cm"/>
        </w:smartTagPr>
        <w:r w:rsidRPr="002C4D38">
          <w:rPr>
            <w:i/>
          </w:rPr>
          <w:t>200 cm</w:t>
        </w:r>
      </w:smartTag>
      <w:r w:rsidRPr="002C4D38">
        <w:rPr>
          <w:i/>
        </w:rPr>
        <w:t xml:space="preserve"> =……..m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ind w:left="-228" w:right="-283" w:hanging="57"/>
        <w:rPr>
          <w:i/>
        </w:rPr>
      </w:pPr>
      <w:r w:rsidRPr="002C4D38">
        <w:rPr>
          <w:i/>
        </w:rPr>
        <w:t xml:space="preserve">  </w:t>
      </w:r>
      <w:smartTag w:uri="urn:schemas-microsoft-com:office:smarttags" w:element="metricconverter">
        <w:smartTagPr>
          <w:attr w:name="ProductID" w:val="1600 mm"/>
        </w:smartTagPr>
        <w:r w:rsidRPr="002C4D38">
          <w:rPr>
            <w:i/>
          </w:rPr>
          <w:t>1600 mm</w:t>
        </w:r>
      </w:smartTag>
      <w:r w:rsidRPr="002C4D38">
        <w:rPr>
          <w:i/>
        </w:rPr>
        <w:t xml:space="preserve"> =……….dm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800 cm"/>
        </w:smartTagPr>
        <w:r w:rsidRPr="002C4D38">
          <w:rPr>
            <w:i/>
          </w:rPr>
          <w:t>800 cm</w:t>
        </w:r>
      </w:smartTag>
      <w:r w:rsidRPr="002C4D38">
        <w:rPr>
          <w:i/>
        </w:rPr>
        <w:t xml:space="preserve"> =……...m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5000 cm"/>
        </w:smartTagPr>
        <w:r w:rsidRPr="002C4D38">
          <w:rPr>
            <w:i/>
          </w:rPr>
          <w:t>5000 cm</w:t>
        </w:r>
      </w:smartTag>
      <w:r w:rsidRPr="002C4D38">
        <w:rPr>
          <w:i/>
        </w:rPr>
        <w:t xml:space="preserve"> =………dm             250 mm=……cm</w:t>
      </w:r>
    </w:p>
    <w:p w:rsidR="00CE1F83" w:rsidRPr="002C4D38" w:rsidRDefault="00CE1F83" w:rsidP="00A33848">
      <w:pPr>
        <w:rPr>
          <w:b/>
          <w:i/>
        </w:rPr>
      </w:pPr>
      <w:r w:rsidRPr="002C4D38">
        <w:rPr>
          <w:i/>
        </w:rPr>
        <w:tab/>
      </w:r>
      <w:r w:rsidRPr="002C4D38">
        <w:rPr>
          <w:i/>
        </w:rPr>
        <w:tab/>
      </w:r>
      <w:r w:rsidRPr="002C4D38">
        <w:rPr>
          <w:b/>
          <w:i/>
        </w:rPr>
        <w:t>5. Aşağıdaki alıştırmaları yapınız.</w:t>
      </w:r>
    </w:p>
    <w:p w:rsidR="00CE1F83" w:rsidRPr="002C4D38" w:rsidRDefault="00CE1F83" w:rsidP="00A33848">
      <w:pPr>
        <w:rPr>
          <w:b/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6 m"/>
        </w:smartTagPr>
        <w:r w:rsidRPr="002C4D38">
          <w:rPr>
            <w:i/>
          </w:rPr>
          <w:t>6 m</w:t>
        </w:r>
      </w:smartTag>
      <w:r w:rsidRPr="002C4D38">
        <w:rPr>
          <w:i/>
        </w:rPr>
        <w:t xml:space="preserve"> =………dm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9 m"/>
        </w:smartTagPr>
        <w:r w:rsidRPr="002C4D38">
          <w:rPr>
            <w:i/>
          </w:rPr>
          <w:t>9 m</w:t>
        </w:r>
      </w:smartTag>
      <w:r w:rsidRPr="002C4D38">
        <w:rPr>
          <w:i/>
        </w:rPr>
        <w:t xml:space="preserve"> =……..cm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54 cm"/>
        </w:smartTagPr>
        <w:r w:rsidRPr="002C4D38">
          <w:rPr>
            <w:i/>
          </w:rPr>
          <w:t>54 cm</w:t>
        </w:r>
      </w:smartTag>
      <w:r w:rsidRPr="002C4D38">
        <w:rPr>
          <w:i/>
        </w:rPr>
        <w:t xml:space="preserve"> =………mm</w:t>
      </w:r>
      <w:r w:rsidRPr="002C4D38">
        <w:rPr>
          <w:i/>
        </w:rPr>
        <w:tab/>
        <w:t xml:space="preserve">            13 dm =……mm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>47 dm =…….cm</w:t>
      </w:r>
      <w:r w:rsidRPr="002C4D38">
        <w:rPr>
          <w:i/>
        </w:rPr>
        <w:tab/>
      </w:r>
      <w:r w:rsidRPr="002C4D38">
        <w:rPr>
          <w:i/>
        </w:rPr>
        <w:tab/>
        <w:t>65 dm =………mm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94 cm"/>
        </w:smartTagPr>
        <w:r w:rsidRPr="002C4D38">
          <w:rPr>
            <w:i/>
          </w:rPr>
          <w:t>94 cm</w:t>
        </w:r>
      </w:smartTag>
      <w:r w:rsidRPr="002C4D38">
        <w:rPr>
          <w:i/>
        </w:rPr>
        <w:t xml:space="preserve"> = ……….mm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20 m"/>
        </w:smartTagPr>
        <w:r w:rsidRPr="002C4D38">
          <w:rPr>
            <w:i/>
          </w:rPr>
          <w:t>20 m</w:t>
        </w:r>
      </w:smartTag>
      <w:r w:rsidRPr="002C4D38">
        <w:rPr>
          <w:i/>
        </w:rPr>
        <w:t xml:space="preserve"> =……..dm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r w:rsidRPr="002C4D38">
        <w:rPr>
          <w:i/>
        </w:rPr>
        <w:t>70 dm =……….cm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16 m"/>
        </w:smartTagPr>
        <w:r w:rsidRPr="002C4D38">
          <w:rPr>
            <w:i/>
          </w:rPr>
          <w:t>16 m</w:t>
        </w:r>
      </w:smartTag>
      <w:r w:rsidRPr="002C4D38">
        <w:rPr>
          <w:i/>
        </w:rPr>
        <w:t xml:space="preserve"> =………cm</w:t>
      </w:r>
      <w:r w:rsidRPr="002C4D38">
        <w:rPr>
          <w:i/>
        </w:rPr>
        <w:tab/>
      </w:r>
      <w:r w:rsidRPr="002C4D38">
        <w:rPr>
          <w:i/>
        </w:rPr>
        <w:tab/>
        <w:t>18 dm =………mm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 cm"/>
        </w:smartTagPr>
        <w:r w:rsidRPr="002C4D38">
          <w:rPr>
            <w:i/>
          </w:rPr>
          <w:t>60 cm</w:t>
        </w:r>
      </w:smartTag>
      <w:r w:rsidRPr="002C4D38">
        <w:rPr>
          <w:i/>
        </w:rPr>
        <w:t xml:space="preserve"> =…….mm</w:t>
      </w:r>
    </w:p>
    <w:p w:rsidR="00CE1F83" w:rsidRPr="002C4D38" w:rsidRDefault="00CE1F83" w:rsidP="00A3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55"/>
        </w:tabs>
        <w:rPr>
          <w:b/>
          <w:i/>
        </w:rPr>
      </w:pPr>
      <w:r w:rsidRPr="002C4D38">
        <w:rPr>
          <w:i/>
        </w:rPr>
        <w:tab/>
      </w:r>
      <w:r w:rsidRPr="002C4D38">
        <w:rPr>
          <w:i/>
        </w:rPr>
        <w:tab/>
      </w:r>
      <w:r w:rsidRPr="002C4D38">
        <w:rPr>
          <w:b/>
          <w:i/>
        </w:rPr>
        <w:t>6. Aşağıdaki alıştırmaları yapınız.</w:t>
      </w:r>
      <w:r w:rsidRPr="002C4D38">
        <w:rPr>
          <w:b/>
          <w:i/>
        </w:rPr>
        <w:tab/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230 mm"/>
        </w:smartTagPr>
        <w:r w:rsidRPr="002C4D38">
          <w:rPr>
            <w:i/>
          </w:rPr>
          <w:t>230 mm</w:t>
        </w:r>
      </w:smartTag>
      <w:r w:rsidRPr="002C4D38">
        <w:rPr>
          <w:i/>
        </w:rPr>
        <w:t xml:space="preserve"> =………cm</w:t>
      </w:r>
      <w:r w:rsidRPr="002C4D38">
        <w:rPr>
          <w:i/>
        </w:rPr>
        <w:tab/>
      </w:r>
      <w:r w:rsidRPr="002C4D38">
        <w:rPr>
          <w:i/>
        </w:rPr>
        <w:tab/>
        <w:t>900 dm =……….m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400 mm"/>
        </w:smartTagPr>
        <w:r w:rsidRPr="002C4D38">
          <w:rPr>
            <w:i/>
          </w:rPr>
          <w:t>400 mm</w:t>
        </w:r>
      </w:smartTag>
      <w:r w:rsidRPr="002C4D38">
        <w:rPr>
          <w:i/>
        </w:rPr>
        <w:t xml:space="preserve"> =………dm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330 cm"/>
        </w:smartTagPr>
        <w:r w:rsidRPr="002C4D38">
          <w:rPr>
            <w:i/>
          </w:rPr>
          <w:t>330 cm</w:t>
        </w:r>
      </w:smartTag>
      <w:r w:rsidRPr="002C4D38">
        <w:rPr>
          <w:i/>
        </w:rPr>
        <w:t xml:space="preserve"> =……dm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10 cm"/>
        </w:smartTagPr>
        <w:r w:rsidRPr="002C4D38">
          <w:rPr>
            <w:i/>
          </w:rPr>
          <w:t>10 cm</w:t>
        </w:r>
      </w:smartTag>
      <w:r w:rsidRPr="002C4D38">
        <w:rPr>
          <w:i/>
        </w:rPr>
        <w:t xml:space="preserve"> = ……….dm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2600 mm"/>
        </w:smartTagPr>
        <w:r w:rsidRPr="002C4D38">
          <w:rPr>
            <w:i/>
          </w:rPr>
          <w:t>2600 mm</w:t>
        </w:r>
      </w:smartTag>
      <w:r w:rsidRPr="002C4D38">
        <w:rPr>
          <w:i/>
        </w:rPr>
        <w:t xml:space="preserve"> =……..cm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600 cm"/>
        </w:smartTagPr>
        <w:r w:rsidRPr="002C4D38">
          <w:rPr>
            <w:i/>
          </w:rPr>
          <w:t>600 cm</w:t>
        </w:r>
      </w:smartTag>
      <w:r w:rsidRPr="002C4D38">
        <w:rPr>
          <w:i/>
        </w:rPr>
        <w:t xml:space="preserve"> =……….m</w:t>
      </w:r>
      <w:r w:rsidRPr="002C4D38">
        <w:rPr>
          <w:i/>
        </w:rPr>
        <w:tab/>
      </w:r>
      <w:r w:rsidRPr="002C4D38">
        <w:rPr>
          <w:i/>
        </w:rPr>
        <w:tab/>
        <w:t>460 dm =…….m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b/>
          <w:i/>
        </w:rPr>
      </w:pPr>
      <w:r w:rsidRPr="002C4D38">
        <w:rPr>
          <w:b/>
          <w:i/>
        </w:rPr>
        <w:tab/>
        <w:t>7) Aşağıdaki eşitlikleri tamamlayınız.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5 m"/>
        </w:smartTagPr>
        <w:r w:rsidRPr="002C4D38">
          <w:rPr>
            <w:b/>
            <w:i/>
          </w:rPr>
          <w:t>5 m</w:t>
        </w:r>
      </w:smartTag>
      <w:r w:rsidRPr="002C4D38">
        <w:rPr>
          <w:i/>
        </w:rPr>
        <w:t xml:space="preserve"> = …….. dm = ……….. ..cm = ..………. mm</w:t>
      </w:r>
      <w:r w:rsidRPr="002C4D38">
        <w:rPr>
          <w:i/>
        </w:rPr>
        <w:tab/>
      </w:r>
      <w:r w:rsidRPr="002C4D38">
        <w:rPr>
          <w:i/>
        </w:rPr>
        <w:tab/>
      </w:r>
      <w:smartTag w:uri="urn:schemas-microsoft-com:office:smarttags" w:element="metricconverter">
        <w:smartTagPr>
          <w:attr w:name="ProductID" w:val="7 m"/>
        </w:smartTagPr>
        <w:r w:rsidRPr="002C4D38">
          <w:rPr>
            <w:b/>
            <w:i/>
          </w:rPr>
          <w:t>7 m</w:t>
        </w:r>
      </w:smartTag>
      <w:r w:rsidRPr="002C4D38">
        <w:rPr>
          <w:i/>
        </w:rPr>
        <w:t xml:space="preserve"> = …….. dm = ……….. cm = ....……. mm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6 m"/>
        </w:smartTagPr>
        <w:r w:rsidRPr="002C4D38">
          <w:rPr>
            <w:b/>
            <w:i/>
          </w:rPr>
          <w:t>6 m</w:t>
        </w:r>
      </w:smartTag>
      <w:r w:rsidRPr="002C4D38">
        <w:rPr>
          <w:i/>
        </w:rPr>
        <w:t xml:space="preserve"> = …….. dm = ……….. ..cm = ..………. mm               </w:t>
      </w:r>
      <w:smartTag w:uri="urn:schemas-microsoft-com:office:smarttags" w:element="metricconverter">
        <w:smartTagPr>
          <w:attr w:name="ProductID" w:val="4 m"/>
        </w:smartTagPr>
        <w:r w:rsidRPr="002C4D38">
          <w:rPr>
            <w:b/>
            <w:i/>
          </w:rPr>
          <w:t>4 m</w:t>
        </w:r>
      </w:smartTag>
      <w:r w:rsidRPr="002C4D38">
        <w:rPr>
          <w:i/>
        </w:rPr>
        <w:t xml:space="preserve"> = …….. dm = ……….. cm = ....……..mm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i/>
        </w:rPr>
      </w:pPr>
      <w:smartTag w:uri="urn:schemas-microsoft-com:office:smarttags" w:element="metricconverter">
        <w:smartTagPr>
          <w:attr w:name="ProductID" w:val="8 m"/>
        </w:smartTagPr>
        <w:r w:rsidRPr="002C4D38">
          <w:rPr>
            <w:b/>
            <w:i/>
          </w:rPr>
          <w:t>8 m</w:t>
        </w:r>
      </w:smartTag>
      <w:r w:rsidRPr="002C4D38">
        <w:rPr>
          <w:i/>
        </w:rPr>
        <w:t xml:space="preserve"> = …….. dm = ……….. ..cm = ..………. mm               </w:t>
      </w:r>
      <w:smartTag w:uri="urn:schemas-microsoft-com:office:smarttags" w:element="metricconverter">
        <w:smartTagPr>
          <w:attr w:name="ProductID" w:val="9 m"/>
        </w:smartTagPr>
        <w:r w:rsidRPr="002C4D38">
          <w:rPr>
            <w:b/>
            <w:i/>
          </w:rPr>
          <w:t>9 m</w:t>
        </w:r>
      </w:smartTag>
      <w:r w:rsidRPr="002C4D38">
        <w:rPr>
          <w:i/>
        </w:rPr>
        <w:t xml:space="preserve"> = …….. dm = ………...cm = ………. mm</w:t>
      </w:r>
    </w:p>
    <w:p w:rsidR="00CE1F83" w:rsidRPr="002C4D38" w:rsidRDefault="00CE1F83" w:rsidP="00A33848">
      <w:pPr>
        <w:rPr>
          <w:b/>
          <w:i/>
        </w:rPr>
      </w:pPr>
      <w:r w:rsidRPr="002C4D38">
        <w:rPr>
          <w:b/>
          <w:i/>
        </w:rPr>
        <w:tab/>
        <w:t>8) Aşağıdaki eşitlikleri tamamlayınız.</w:t>
      </w:r>
    </w:p>
    <w:p w:rsidR="00CE1F83" w:rsidRPr="002C4D38" w:rsidRDefault="00CE1F83" w:rsidP="00A33848">
      <w:pPr>
        <w:rPr>
          <w:b/>
          <w:i/>
        </w:rPr>
      </w:pPr>
      <w:r w:rsidRPr="002C4D38">
        <w:rPr>
          <w:b/>
          <w:i/>
        </w:rPr>
        <w:t>4 dm 3 dm</w:t>
      </w:r>
      <w:r w:rsidRPr="002C4D38">
        <w:rPr>
          <w:i/>
        </w:rPr>
        <w:t xml:space="preserve"> = ………….. </w:t>
      </w:r>
      <w:r w:rsidRPr="002C4D38">
        <w:rPr>
          <w:b/>
          <w:i/>
        </w:rPr>
        <w:t>dm</w:t>
      </w:r>
      <w:r w:rsidRPr="002C4D38">
        <w:rPr>
          <w:i/>
        </w:rPr>
        <w:tab/>
      </w:r>
      <w:r w:rsidRPr="002C4D38">
        <w:rPr>
          <w:i/>
        </w:rPr>
        <w:tab/>
        <w:t xml:space="preserve">   </w:t>
      </w:r>
      <w:smartTag w:uri="urn:schemas-microsoft-com:office:smarttags" w:element="metricconverter">
        <w:smartTagPr>
          <w:attr w:name="ProductID" w:val="5 m"/>
        </w:smartTagPr>
        <w:r w:rsidRPr="002C4D38">
          <w:rPr>
            <w:b/>
            <w:i/>
          </w:rPr>
          <w:t>5 m</w:t>
        </w:r>
      </w:smartTag>
      <w:r w:rsidRPr="002C4D38">
        <w:rPr>
          <w:b/>
          <w:i/>
        </w:rPr>
        <w:t xml:space="preserve"> 6 dm</w:t>
      </w:r>
      <w:r w:rsidRPr="002C4D38">
        <w:rPr>
          <w:i/>
        </w:rPr>
        <w:t xml:space="preserve"> = …………… </w:t>
      </w:r>
      <w:r w:rsidRPr="002C4D38">
        <w:rPr>
          <w:b/>
          <w:i/>
        </w:rPr>
        <w:t>dm</w:t>
      </w:r>
      <w:r w:rsidRPr="002C4D38">
        <w:rPr>
          <w:i/>
        </w:rPr>
        <w:tab/>
        <w:t xml:space="preserve">     </w:t>
      </w:r>
      <w:smartTag w:uri="urn:schemas-microsoft-com:office:smarttags" w:element="metricconverter">
        <w:smartTagPr>
          <w:attr w:name="ProductID" w:val="3 m"/>
        </w:smartTagPr>
        <w:r w:rsidRPr="002C4D38">
          <w:rPr>
            <w:b/>
            <w:i/>
          </w:rPr>
          <w:t>3 m</w:t>
        </w:r>
      </w:smartTag>
      <w:r w:rsidRPr="002C4D38">
        <w:rPr>
          <w:b/>
          <w:i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2C4D38">
          <w:rPr>
            <w:b/>
            <w:i/>
          </w:rPr>
          <w:t>2 cm</w:t>
        </w:r>
      </w:smartTag>
      <w:r w:rsidRPr="002C4D38">
        <w:rPr>
          <w:i/>
        </w:rPr>
        <w:t xml:space="preserve"> = ……………</w:t>
      </w:r>
      <w:r w:rsidRPr="002C4D38">
        <w:rPr>
          <w:b/>
          <w:i/>
        </w:rPr>
        <w:t>cm</w:t>
      </w:r>
    </w:p>
    <w:p w:rsidR="00CE1F83" w:rsidRPr="002C4D38" w:rsidRDefault="00CE1F83" w:rsidP="00A33848">
      <w:pPr>
        <w:rPr>
          <w:i/>
        </w:rPr>
      </w:pPr>
    </w:p>
    <w:p w:rsidR="00CE1F83" w:rsidRPr="002C4D38" w:rsidRDefault="00CE1F83" w:rsidP="00A33848">
      <w:pPr>
        <w:rPr>
          <w:b/>
          <w:i/>
        </w:rPr>
      </w:pPr>
      <w:r w:rsidRPr="002C4D38">
        <w:rPr>
          <w:b/>
          <w:i/>
        </w:rPr>
        <w:t xml:space="preserve">6 dm </w:t>
      </w:r>
      <w:smartTag w:uri="urn:schemas-microsoft-com:office:smarttags" w:element="metricconverter">
        <w:smartTagPr>
          <w:attr w:name="ProductID" w:val="5 cm"/>
        </w:smartTagPr>
        <w:r w:rsidRPr="002C4D38">
          <w:rPr>
            <w:b/>
            <w:i/>
          </w:rPr>
          <w:t>5 cm</w:t>
        </w:r>
      </w:smartTag>
      <w:r w:rsidRPr="002C4D38">
        <w:rPr>
          <w:i/>
        </w:rPr>
        <w:t xml:space="preserve"> = ……………</w:t>
      </w:r>
      <w:r w:rsidRPr="002C4D38">
        <w:rPr>
          <w:b/>
          <w:i/>
        </w:rPr>
        <w:t>cm</w:t>
      </w:r>
      <w:r w:rsidRPr="002C4D38">
        <w:rPr>
          <w:i/>
        </w:rPr>
        <w:tab/>
      </w:r>
      <w:r w:rsidRPr="002C4D38">
        <w:rPr>
          <w:i/>
        </w:rPr>
        <w:tab/>
        <w:t xml:space="preserve">   </w:t>
      </w:r>
      <w:smartTag w:uri="urn:schemas-microsoft-com:office:smarttags" w:element="metricconverter">
        <w:smartTagPr>
          <w:attr w:name="ProductID" w:val="7 cm"/>
        </w:smartTagPr>
        <w:r w:rsidRPr="002C4D38">
          <w:rPr>
            <w:b/>
            <w:i/>
          </w:rPr>
          <w:t>7 cm</w:t>
        </w:r>
      </w:smartTag>
      <w:r w:rsidRPr="002C4D38">
        <w:rPr>
          <w:b/>
          <w:i/>
        </w:rPr>
        <w:t xml:space="preserve"> </w:t>
      </w:r>
      <w:smartTag w:uri="urn:schemas-microsoft-com:office:smarttags" w:element="metricconverter">
        <w:smartTagPr>
          <w:attr w:name="ProductID" w:val="4 mm"/>
        </w:smartTagPr>
        <w:r w:rsidRPr="002C4D38">
          <w:rPr>
            <w:b/>
            <w:i/>
          </w:rPr>
          <w:t>4 mm</w:t>
        </w:r>
      </w:smartTag>
      <w:r w:rsidRPr="002C4D38">
        <w:rPr>
          <w:i/>
        </w:rPr>
        <w:t xml:space="preserve"> = …………..</w:t>
      </w:r>
      <w:r w:rsidRPr="002C4D38">
        <w:rPr>
          <w:b/>
          <w:i/>
        </w:rPr>
        <w:t>mm</w:t>
      </w:r>
      <w:r w:rsidRPr="002C4D38">
        <w:rPr>
          <w:i/>
        </w:rPr>
        <w:tab/>
        <w:t xml:space="preserve">     </w:t>
      </w:r>
      <w:r w:rsidRPr="002C4D38">
        <w:rPr>
          <w:b/>
          <w:i/>
        </w:rPr>
        <w:t xml:space="preserve">8 dm </w:t>
      </w:r>
      <w:smartTag w:uri="urn:schemas-microsoft-com:office:smarttags" w:element="metricconverter">
        <w:smartTagPr>
          <w:attr w:name="ProductID" w:val="2 mm"/>
        </w:smartTagPr>
        <w:r w:rsidRPr="002C4D38">
          <w:rPr>
            <w:b/>
            <w:i/>
          </w:rPr>
          <w:t>2 mm</w:t>
        </w:r>
      </w:smartTag>
      <w:r w:rsidRPr="002C4D38">
        <w:rPr>
          <w:i/>
        </w:rPr>
        <w:t xml:space="preserve"> =………….</w:t>
      </w:r>
      <w:r w:rsidRPr="002C4D38">
        <w:rPr>
          <w:b/>
          <w:i/>
        </w:rPr>
        <w:t>mm</w:t>
      </w:r>
    </w:p>
    <w:p w:rsidR="00CE1F83" w:rsidRPr="002C4D38" w:rsidRDefault="00CE1F83" w:rsidP="00A33848">
      <w:pPr>
        <w:rPr>
          <w:b/>
          <w:i/>
        </w:rPr>
      </w:pPr>
    </w:p>
    <w:p w:rsidR="00CE1F83" w:rsidRPr="00A33848" w:rsidRDefault="00CE1F83">
      <w:pPr>
        <w:rPr>
          <w:b/>
          <w:i/>
        </w:rPr>
      </w:pPr>
      <w:smartTag w:uri="urn:schemas-microsoft-com:office:smarttags" w:element="metricconverter">
        <w:smartTagPr>
          <w:attr w:name="ProductID" w:val="3 m"/>
        </w:smartTagPr>
        <w:r w:rsidRPr="002C4D38">
          <w:rPr>
            <w:b/>
            <w:i/>
          </w:rPr>
          <w:t>3 m</w:t>
        </w:r>
      </w:smartTag>
      <w:r w:rsidRPr="002C4D38">
        <w:rPr>
          <w:b/>
          <w:i/>
        </w:rPr>
        <w:t xml:space="preserve"> </w:t>
      </w:r>
      <w:smartTag w:uri="urn:schemas-microsoft-com:office:smarttags" w:element="metricconverter">
        <w:smartTagPr>
          <w:attr w:name="ProductID" w:val="28 cm"/>
        </w:smartTagPr>
        <w:r w:rsidRPr="002C4D38">
          <w:rPr>
            <w:b/>
            <w:i/>
          </w:rPr>
          <w:t>28 cm</w:t>
        </w:r>
      </w:smartTag>
      <w:r w:rsidRPr="002C4D38">
        <w:rPr>
          <w:b/>
          <w:i/>
        </w:rPr>
        <w:t xml:space="preserve"> = </w:t>
      </w:r>
      <w:r w:rsidRPr="002C4D38">
        <w:rPr>
          <w:i/>
        </w:rPr>
        <w:t>……………. c</w:t>
      </w:r>
      <w:r w:rsidRPr="002C4D38">
        <w:rPr>
          <w:b/>
          <w:i/>
        </w:rPr>
        <w:t xml:space="preserve">m             23 dm </w:t>
      </w:r>
      <w:smartTag w:uri="urn:schemas-microsoft-com:office:smarttags" w:element="metricconverter">
        <w:smartTagPr>
          <w:attr w:name="ProductID" w:val="54 mm"/>
        </w:smartTagPr>
        <w:r w:rsidRPr="002C4D38">
          <w:rPr>
            <w:b/>
            <w:i/>
          </w:rPr>
          <w:t>54 mm</w:t>
        </w:r>
      </w:smartTag>
      <w:r w:rsidRPr="002C4D38">
        <w:rPr>
          <w:b/>
          <w:i/>
        </w:rPr>
        <w:t xml:space="preserve"> =</w:t>
      </w:r>
      <w:r w:rsidRPr="002C4D38">
        <w:rPr>
          <w:i/>
        </w:rPr>
        <w:t xml:space="preserve"> ………..</w:t>
      </w:r>
      <w:r w:rsidRPr="002C4D38">
        <w:rPr>
          <w:b/>
          <w:i/>
        </w:rPr>
        <w:t xml:space="preserve"> mm</w:t>
      </w:r>
      <w:r w:rsidRPr="002C4D38">
        <w:rPr>
          <w:b/>
          <w:i/>
        </w:rPr>
        <w:tab/>
        <w:t xml:space="preserve">    </w:t>
      </w:r>
      <w:smartTag w:uri="urn:schemas-microsoft-com:office:smarttags" w:element="metricconverter">
        <w:smartTagPr>
          <w:attr w:name="ProductID" w:val="9 m"/>
        </w:smartTagPr>
        <w:r w:rsidRPr="002C4D38">
          <w:rPr>
            <w:b/>
            <w:i/>
          </w:rPr>
          <w:t>9 m</w:t>
        </w:r>
      </w:smartTag>
      <w:r w:rsidRPr="002C4D38">
        <w:rPr>
          <w:b/>
          <w:i/>
        </w:rPr>
        <w:t xml:space="preserve">  </w:t>
      </w:r>
      <w:smartTag w:uri="urn:schemas-microsoft-com:office:smarttags" w:element="metricconverter">
        <w:smartTagPr>
          <w:attr w:name="ProductID" w:val="96 mm"/>
        </w:smartTagPr>
        <w:r w:rsidRPr="002C4D38">
          <w:rPr>
            <w:b/>
            <w:i/>
          </w:rPr>
          <w:t>96 mm</w:t>
        </w:r>
      </w:smartTag>
      <w:r w:rsidRPr="002C4D38">
        <w:rPr>
          <w:b/>
          <w:i/>
        </w:rPr>
        <w:t xml:space="preserve"> = </w:t>
      </w:r>
      <w:r w:rsidRPr="002C4D38">
        <w:rPr>
          <w:i/>
        </w:rPr>
        <w:t>…………</w:t>
      </w:r>
      <w:r w:rsidRPr="002C4D38">
        <w:rPr>
          <w:b/>
          <w:i/>
        </w:rPr>
        <w:t xml:space="preserve"> mm</w:t>
      </w:r>
      <w:r w:rsidRPr="002C4D38">
        <w:rPr>
          <w:b/>
          <w:i/>
        </w:rPr>
        <w:tab/>
      </w:r>
    </w:p>
    <w:sectPr w:rsidR="00CE1F83" w:rsidRPr="00A33848" w:rsidSect="002C4D38">
      <w:headerReference w:type="even" r:id="rId8"/>
      <w:headerReference w:type="first" r:id="rId9"/>
      <w:pgSz w:w="11906" w:h="16838" w:code="9"/>
      <w:pgMar w:top="0" w:right="850" w:bottom="851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F83" w:rsidRDefault="00CE1F83" w:rsidP="007C170F">
      <w:r>
        <w:separator/>
      </w:r>
    </w:p>
  </w:endnote>
  <w:endnote w:type="continuationSeparator" w:id="0">
    <w:p w:rsidR="00CE1F83" w:rsidRDefault="00CE1F83" w:rsidP="007C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F83" w:rsidRDefault="00CE1F83" w:rsidP="007C170F">
      <w:r>
        <w:separator/>
      </w:r>
    </w:p>
  </w:footnote>
  <w:footnote w:type="continuationSeparator" w:id="0">
    <w:p w:rsidR="00CE1F83" w:rsidRDefault="00CE1F83" w:rsidP="007C1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83" w:rsidRDefault="00CE1F8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9360" o:spid="_x0000_s2049" type="#_x0000_t136" style="position:absolute;margin-left:0;margin-top:0;width:608.75pt;height:110.6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Murat Çiçe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83" w:rsidRDefault="00CE1F8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9359" o:spid="_x0000_s2050" type="#_x0000_t136" style="position:absolute;margin-left:0;margin-top:0;width:608.75pt;height:110.6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Murat Çiçe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C2F79"/>
    <w:multiLevelType w:val="hybridMultilevel"/>
    <w:tmpl w:val="C518B8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848"/>
    <w:rsid w:val="00137413"/>
    <w:rsid w:val="0024498D"/>
    <w:rsid w:val="00262F52"/>
    <w:rsid w:val="002C4D38"/>
    <w:rsid w:val="003C0BA9"/>
    <w:rsid w:val="00494285"/>
    <w:rsid w:val="007C170F"/>
    <w:rsid w:val="00A33848"/>
    <w:rsid w:val="00B568DA"/>
    <w:rsid w:val="00BF2D92"/>
    <w:rsid w:val="00CE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4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8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384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A338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3848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568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68D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F2D92"/>
    <w:rPr>
      <w:rFonts w:cs="Times New Roman"/>
      <w:color w:val="0000FF"/>
      <w:u w:val="single"/>
    </w:rPr>
  </w:style>
  <w:style w:type="paragraph" w:customStyle="1" w:styleId="msonormalcxspilk">
    <w:name w:val="msonormalcxspilk"/>
    <w:basedOn w:val="Normal"/>
    <w:uiPriority w:val="99"/>
    <w:rsid w:val="00BF2D92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296</Words>
  <Characters>1691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2011-11-24T09:19:00Z</dcterms:created>
  <dcterms:modified xsi:type="dcterms:W3CDTF">2012-12-02T09:01:00Z</dcterms:modified>
  <cp:category>www.sorubak.com</cp:category>
</cp:coreProperties>
</file>