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1F" w:rsidRPr="00767B5A" w:rsidRDefault="00DD651F" w:rsidP="00767B5A">
      <w:pPr>
        <w:spacing w:after="0"/>
        <w:jc w:val="center"/>
        <w:rPr>
          <w:rFonts w:ascii="Times New Roman" w:hAnsi="Times New Roman"/>
          <w:b/>
        </w:rPr>
      </w:pPr>
      <w:r w:rsidRPr="00767B5A">
        <w:rPr>
          <w:rFonts w:ascii="Times New Roman" w:hAnsi="Times New Roman"/>
          <w:b/>
        </w:rPr>
        <w:t xml:space="preserve">CEMİL SÖNMEZ İLKOKULU SOSYAL BİLGİLER DERSİ </w:t>
      </w:r>
    </w:p>
    <w:p w:rsidR="00DD651F" w:rsidRPr="00767B5A" w:rsidRDefault="00DD651F" w:rsidP="00767B5A">
      <w:pPr>
        <w:spacing w:after="0"/>
        <w:jc w:val="center"/>
        <w:rPr>
          <w:rFonts w:ascii="Times New Roman" w:hAnsi="Times New Roman"/>
          <w:b/>
        </w:rPr>
      </w:pPr>
      <w:r w:rsidRPr="00767B5A">
        <w:rPr>
          <w:rFonts w:ascii="Times New Roman" w:hAnsi="Times New Roman"/>
          <w:b/>
        </w:rPr>
        <w:t>1. DÖNEM 2. YAZILI SINAVI</w:t>
      </w:r>
    </w:p>
    <w:p w:rsidR="00DD651F" w:rsidRPr="00767B5A" w:rsidRDefault="00DD651F" w:rsidP="00305209">
      <w:pPr>
        <w:rPr>
          <w:rFonts w:ascii="Times New Roman" w:hAnsi="Times New Roman"/>
          <w:b/>
        </w:rPr>
      </w:pPr>
      <w:r w:rsidRPr="00767B5A">
        <w:rPr>
          <w:rFonts w:ascii="Times New Roman" w:hAnsi="Times New Roman"/>
          <w:b/>
        </w:rPr>
        <w:t xml:space="preserve">Adı Soyadı:                                        </w:t>
      </w:r>
      <w:r w:rsidRPr="00767B5A">
        <w:rPr>
          <w:rFonts w:ascii="Times New Roman" w:hAnsi="Times New Roman"/>
          <w:b/>
        </w:rPr>
        <w:tab/>
        <w:t xml:space="preserve">      sınıf:                                  no:</w:t>
      </w:r>
    </w:p>
    <w:p w:rsidR="00DD651F" w:rsidRDefault="00DD651F" w:rsidP="00FD4404">
      <w:pPr>
        <w:rPr>
          <w:rFonts w:ascii="Century Gothic" w:hAnsi="Century Gothic"/>
        </w:rPr>
      </w:pPr>
      <w:r w:rsidRPr="00767B5A">
        <w:rPr>
          <w:rFonts w:ascii="Times New Roman" w:hAnsi="Times New Roman"/>
          <w:b/>
        </w:rPr>
        <w:t>SORULAR</w:t>
      </w:r>
      <w:hyperlink r:id="rId5" w:history="1">
        <w:r w:rsidRPr="00CA2B2A"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DD651F" w:rsidRDefault="00DD651F" w:rsidP="00865524">
      <w:pPr>
        <w:rPr>
          <w:rFonts w:ascii="Times New Roman" w:hAnsi="Times New Roman"/>
          <w:b/>
        </w:rPr>
      </w:pPr>
    </w:p>
    <w:p w:rsidR="00DD651F" w:rsidRPr="00767B5A" w:rsidRDefault="00DD651F" w:rsidP="00865524">
      <w:pPr>
        <w:rPr>
          <w:rFonts w:ascii="Times New Roman" w:hAnsi="Times New Roman"/>
          <w:b/>
        </w:rPr>
      </w:pPr>
      <w:r w:rsidRPr="00767B5A">
        <w:rPr>
          <w:rFonts w:ascii="Times New Roman" w:hAnsi="Times New Roman"/>
          <w:b/>
        </w:rPr>
        <w:t xml:space="preserve">1.     Nüfus cüzdanı – Şanlı – Çeyiz – Sakarya – Samsun – Kuvayi Milliye – Ana – Kronoloji – </w:t>
      </w:r>
    </w:p>
    <w:p w:rsidR="00DD651F" w:rsidRPr="00767B5A" w:rsidRDefault="00DD651F" w:rsidP="00865524">
      <w:pPr>
        <w:rPr>
          <w:rFonts w:ascii="Times New Roman" w:hAnsi="Times New Roman"/>
          <w:b/>
        </w:rPr>
      </w:pPr>
      <w:r w:rsidRPr="00767B5A">
        <w:rPr>
          <w:rFonts w:ascii="Times New Roman" w:hAnsi="Times New Roman"/>
          <w:b/>
        </w:rPr>
        <w:t xml:space="preserve">        Tekalifi Milliye – Kroki </w:t>
      </w:r>
    </w:p>
    <w:p w:rsidR="00DD651F" w:rsidRPr="00767B5A" w:rsidRDefault="00DD651F" w:rsidP="00865524">
      <w:pPr>
        <w:rPr>
          <w:rFonts w:ascii="Times New Roman" w:hAnsi="Times New Roman"/>
          <w:b/>
        </w:rPr>
      </w:pPr>
      <w:r w:rsidRPr="00767B5A">
        <w:rPr>
          <w:rFonts w:ascii="Times New Roman" w:hAnsi="Times New Roman"/>
          <w:b/>
        </w:rPr>
        <w:t xml:space="preserve">     Aşağıdaki boşluklara yukarıda yazan kelimelerden uygun olanları yazınız. ( 10 PUAN)</w:t>
      </w:r>
    </w:p>
    <w:p w:rsidR="00DD651F" w:rsidRPr="00767B5A" w:rsidRDefault="00DD651F" w:rsidP="00865524">
      <w:pPr>
        <w:rPr>
          <w:rFonts w:cs="Arial"/>
        </w:rPr>
      </w:pPr>
      <w:r w:rsidRPr="00767B5A">
        <w:rPr>
          <w:rFonts w:ascii="Times New Roman" w:hAnsi="Times New Roman"/>
          <w:b/>
        </w:rPr>
        <w:t xml:space="preserve">     </w:t>
      </w:r>
      <w:r w:rsidRPr="00767B5A">
        <w:rPr>
          <w:rFonts w:cs="Arial"/>
        </w:rPr>
        <w:t xml:space="preserve">Mustafa Kemal’e ‘’Gazi’’ ünvanı </w:t>
      </w:r>
      <w:r w:rsidRPr="00767B5A">
        <w:rPr>
          <w:rFonts w:cs="Arial"/>
          <w:b/>
        </w:rPr>
        <w:t xml:space="preserve">…………………………….……….…. </w:t>
      </w:r>
      <w:r w:rsidRPr="00767B5A">
        <w:rPr>
          <w:rFonts w:cs="Arial"/>
        </w:rPr>
        <w:t>Savaşı</w:t>
      </w:r>
      <w:r w:rsidRPr="00767B5A">
        <w:rPr>
          <w:rFonts w:cs="Arial"/>
          <w:b/>
        </w:rPr>
        <w:t>’</w:t>
      </w:r>
      <w:r w:rsidRPr="00767B5A">
        <w:rPr>
          <w:rFonts w:cs="Arial"/>
        </w:rPr>
        <w:t>nda verilmiştir.</w:t>
      </w:r>
    </w:p>
    <w:p w:rsidR="00DD651F" w:rsidRPr="00767B5A" w:rsidRDefault="00DD651F" w:rsidP="00865524">
      <w:pPr>
        <w:rPr>
          <w:rFonts w:cs="Arial"/>
        </w:rPr>
      </w:pPr>
      <w:r w:rsidRPr="00767B5A">
        <w:rPr>
          <w:rFonts w:cs="Arial"/>
        </w:rPr>
        <w:t xml:space="preserve">      Atatürk Kurtuluş Savaşı’nı…………………………………….……. dan başlattı.</w:t>
      </w:r>
    </w:p>
    <w:p w:rsidR="00DD651F" w:rsidRPr="00767B5A" w:rsidRDefault="00DD651F" w:rsidP="00865524">
      <w:pPr>
        <w:rPr>
          <w:rFonts w:ascii="Times New Roman" w:hAnsi="Times New Roman"/>
          <w:b/>
        </w:rPr>
      </w:pPr>
      <w:r w:rsidRPr="00767B5A">
        <w:rPr>
          <w:rFonts w:cs="Arial"/>
        </w:rPr>
        <w:t xml:space="preserve">      Ordumuzun ihtiyaçlarını karşılamak için TBMM  tarafından …………………………………….………… emirleri çıkartılmıştır.</w:t>
      </w:r>
    </w:p>
    <w:p w:rsidR="00DD651F" w:rsidRPr="00767B5A" w:rsidRDefault="00DD651F" w:rsidP="00C231D3">
      <w:pPr>
        <w:spacing w:after="120"/>
      </w:pPr>
      <w:r w:rsidRPr="00767B5A">
        <w:t xml:space="preserve">      Hayatımızdaki önemli olayların oluş sırasına göre sıralanmasına……………………………..…. denir.</w:t>
      </w:r>
    </w:p>
    <w:p w:rsidR="00DD651F" w:rsidRPr="00767B5A" w:rsidRDefault="00DD651F" w:rsidP="00C231D3">
      <w:pPr>
        <w:spacing w:after="120"/>
      </w:pPr>
      <w:r w:rsidRPr="00767B5A">
        <w:t xml:space="preserve">      Halkın düşmanlarla mücadele etmesi için kurduğu birliklere …………………………………….denir.</w:t>
      </w:r>
    </w:p>
    <w:p w:rsidR="00DD651F" w:rsidRPr="00767B5A" w:rsidRDefault="00DD651F" w:rsidP="00C231D3">
      <w:pPr>
        <w:spacing w:after="120"/>
        <w:rPr>
          <w:color w:val="000000"/>
        </w:rPr>
      </w:pPr>
      <w:r w:rsidRPr="00767B5A">
        <w:rPr>
          <w:color w:val="000000"/>
        </w:rPr>
        <w:t xml:space="preserve">      Kurtuluş Savaşı’ndaki kahramanlıklarından dolayı Urfa ilimize ………………………………… ünvanı verilmiştir.   </w:t>
      </w:r>
    </w:p>
    <w:p w:rsidR="00DD651F" w:rsidRPr="00767B5A" w:rsidRDefault="00DD651F" w:rsidP="00C231D3">
      <w:pPr>
        <w:spacing w:after="120"/>
      </w:pPr>
      <w:r w:rsidRPr="00767B5A">
        <w:t xml:space="preserve">      Doğu, batı, kuzey,güney yönleri , …………………………….... yönlerdir.</w:t>
      </w:r>
    </w:p>
    <w:p w:rsidR="00DD651F" w:rsidRPr="00767B5A" w:rsidRDefault="00DD651F" w:rsidP="00C231D3">
      <w:pPr>
        <w:spacing w:after="120"/>
        <w:rPr>
          <w:rFonts w:ascii="Times New Roman" w:hAnsi="Times New Roman"/>
          <w:b/>
        </w:rPr>
      </w:pPr>
      <w:r w:rsidRPr="00767B5A">
        <w:t xml:space="preserve">      Bir yerin kuşbakışı olarak kabataslak çizilmesine………………………………….denir.</w:t>
      </w:r>
    </w:p>
    <w:p w:rsidR="00DD651F" w:rsidRPr="00767B5A" w:rsidRDefault="00DD651F" w:rsidP="00C231D3">
      <w:pPr>
        <w:spacing w:after="120"/>
        <w:rPr>
          <w:rFonts w:ascii="Times New Roman" w:hAnsi="Times New Roman"/>
          <w:b/>
        </w:rPr>
      </w:pPr>
      <w:r w:rsidRPr="00767B5A">
        <w:t xml:space="preserve">      Gelinlik kızların  düğün için hazırladıkları  eşyalarına ……………….…………….…..denir.</w:t>
      </w:r>
    </w:p>
    <w:p w:rsidR="00DD651F" w:rsidRPr="00767B5A" w:rsidRDefault="00DD651F" w:rsidP="00C231D3">
      <w:pPr>
        <w:spacing w:after="120"/>
      </w:pPr>
      <w:r w:rsidRPr="00767B5A">
        <w:t xml:space="preserve">      Her insanın doğduğu zaman sahip olduğu belgeye  ……………………………………….…. denir.</w:t>
      </w:r>
    </w:p>
    <w:p w:rsidR="00DD651F" w:rsidRPr="00767B5A" w:rsidRDefault="00DD651F" w:rsidP="00C231D3">
      <w:pPr>
        <w:spacing w:after="120"/>
        <w:rPr>
          <w:b/>
        </w:rPr>
      </w:pPr>
      <w:r w:rsidRPr="00767B5A">
        <w:rPr>
          <w:b/>
        </w:rPr>
        <w:t xml:space="preserve">  2.  Aşağıdaki ifadelerden doğru olanların başına (D) yanlış olanların başına (Y) harfi koyunuz.(12 PUAN)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 (       )   Kurtuluş Savaşı’na Türk kadınının çok büyük katkısı olmamıştır.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 (       )   Güreş ve cirit ata sporlarımızdandır.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 (       )  Trablusgarp savaşından sonra Mondros Ateşkes Antlaşması imzalanmıştır</w:t>
      </w:r>
    </w:p>
    <w:p w:rsidR="00DD651F" w:rsidRPr="00767B5A" w:rsidRDefault="00DD651F" w:rsidP="00C231D3">
      <w:pPr>
        <w:spacing w:after="120"/>
        <w:rPr>
          <w:rFonts w:ascii="Times New Roman" w:eastAsia="Malgun Gothic" w:hAnsi="Times New Roman"/>
        </w:rPr>
      </w:pPr>
      <w:r w:rsidRPr="00767B5A">
        <w:rPr>
          <w:rFonts w:ascii="Times New Roman" w:hAnsi="Times New Roman"/>
        </w:rPr>
        <w:t xml:space="preserve">     (       )   </w:t>
      </w:r>
      <w:r w:rsidRPr="00767B5A">
        <w:rPr>
          <w:rFonts w:ascii="Times New Roman" w:eastAsia="Malgun Gothic" w:hAnsi="Times New Roman"/>
        </w:rPr>
        <w:t xml:space="preserve">I. ve II. İnönü Savaşlarının  komutanı Kazım Karabekir’dir.   </w:t>
      </w:r>
    </w:p>
    <w:p w:rsidR="00DD651F" w:rsidRPr="00767B5A" w:rsidRDefault="00DD651F" w:rsidP="00550CB1">
      <w:pPr>
        <w:jc w:val="both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(       )   Erkeklerin nüfus cüzdanı pembe ,kadınlarınki ise mavi renktedir.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eastAsia="Malgun Gothic" w:hAnsi="Times New Roman"/>
        </w:rPr>
        <w:t xml:space="preserve">    </w:t>
      </w:r>
      <w:r w:rsidRPr="00767B5A">
        <w:rPr>
          <w:rFonts w:ascii="Times New Roman" w:hAnsi="Times New Roman"/>
          <w:bCs/>
        </w:rPr>
        <w:t xml:space="preserve">(        )   </w:t>
      </w:r>
      <w:r w:rsidRPr="00767B5A">
        <w:rPr>
          <w:rFonts w:ascii="Times New Roman" w:hAnsi="Times New Roman"/>
        </w:rPr>
        <w:t xml:space="preserve">Lozan Barış Antlaşması ile bütün Dünya ülkeleri, Yeni Türk Devleti’ni ve bağımsızlığını resmen tanıdılar. 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(        )   Bulutlu ve yağmurlu gecelerde gökyüzüne bakarak yön bulamayız. 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(        )   Mustafa Kemal, Trablusgarp’ ta  Fransızlara karşı savaşmıştır.</w:t>
      </w:r>
    </w:p>
    <w:p w:rsidR="00DD651F" w:rsidRPr="00767B5A" w:rsidRDefault="00DD651F" w:rsidP="00550CB1">
      <w:pPr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(        )   Eski fotoğraf ve mektuplardan da aile geçmişimiz hakkında bilgi edinebiliriz.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(        )  Sağ kolumuzu doğuya uzatırsak önümüz  kuzeyi gösterir        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(        ) İnsanların doğumları üzerine aldıkları kimliğe ehliyet denir</w:t>
      </w:r>
    </w:p>
    <w:p w:rsidR="00DD651F" w:rsidRPr="00767B5A" w:rsidRDefault="00DD651F" w:rsidP="00F563A4">
      <w:pPr>
        <w:pStyle w:val="NoSpacing"/>
        <w:rPr>
          <w:b/>
          <w:sz w:val="24"/>
          <w:szCs w:val="24"/>
        </w:rPr>
      </w:pPr>
      <w:r w:rsidRPr="00767B5A">
        <w:rPr>
          <w:rFonts w:ascii="Times New Roman" w:hAnsi="Times New Roman"/>
          <w:b/>
          <w:sz w:val="24"/>
          <w:szCs w:val="24"/>
        </w:rPr>
        <w:t>3.</w:t>
      </w:r>
      <w:r w:rsidRPr="00767B5A">
        <w:rPr>
          <w:b/>
          <w:sz w:val="24"/>
          <w:szCs w:val="24"/>
        </w:rPr>
        <w:t xml:space="preserve"> Aşağıdaki olayların tarihleri ve olayların isimleri verilmiştir. Eşleştirmeleri yapınız.(10 Puan)</w:t>
      </w:r>
    </w:p>
    <w:p w:rsidR="00DD651F" w:rsidRPr="00767B5A" w:rsidRDefault="00DD651F" w:rsidP="00767B5A">
      <w:pPr>
        <w:pStyle w:val="NoSpacing"/>
        <w:rPr>
          <w:b/>
          <w:sz w:val="28"/>
          <w:szCs w:val="28"/>
        </w:rPr>
      </w:pPr>
      <w:r w:rsidRPr="00767B5A">
        <w:rPr>
          <w:sz w:val="28"/>
          <w:szCs w:val="28"/>
        </w:rPr>
        <w:t>(      ) Atatürk’ün Samsun’a çıktı.                                A.10 Kasım 1938</w:t>
      </w:r>
    </w:p>
    <w:p w:rsidR="00DD651F" w:rsidRPr="00767B5A" w:rsidRDefault="00DD651F" w:rsidP="00767B5A">
      <w:pPr>
        <w:pStyle w:val="NoSpacing"/>
        <w:rPr>
          <w:sz w:val="28"/>
          <w:szCs w:val="28"/>
        </w:rPr>
      </w:pPr>
      <w:r w:rsidRPr="00767B5A">
        <w:rPr>
          <w:sz w:val="28"/>
          <w:szCs w:val="28"/>
        </w:rPr>
        <w:t>(      ) Mondros Ateşkes Antlaşması                           B. 30 Ekim 1918</w:t>
      </w:r>
    </w:p>
    <w:p w:rsidR="00DD651F" w:rsidRPr="00767B5A" w:rsidRDefault="00DD651F" w:rsidP="00767B5A">
      <w:pPr>
        <w:pStyle w:val="NoSpacing"/>
        <w:rPr>
          <w:sz w:val="28"/>
          <w:szCs w:val="28"/>
        </w:rPr>
      </w:pPr>
      <w:r w:rsidRPr="00767B5A">
        <w:rPr>
          <w:sz w:val="28"/>
          <w:szCs w:val="28"/>
        </w:rPr>
        <w:t>(      ) Çanakkale Savaşı                                                C. 15 Mart 1915</w:t>
      </w:r>
    </w:p>
    <w:p w:rsidR="00DD651F" w:rsidRPr="00767B5A" w:rsidRDefault="00DD651F" w:rsidP="00767B5A">
      <w:pPr>
        <w:pStyle w:val="NoSpacing"/>
        <w:rPr>
          <w:sz w:val="28"/>
          <w:szCs w:val="28"/>
        </w:rPr>
      </w:pPr>
      <w:r w:rsidRPr="00767B5A">
        <w:rPr>
          <w:sz w:val="28"/>
          <w:szCs w:val="28"/>
        </w:rPr>
        <w:t>(      ) Cumhuriyetin ilan edildi.                                   D. 29 Ekim 1923</w:t>
      </w:r>
    </w:p>
    <w:p w:rsidR="00DD651F" w:rsidRPr="00767B5A" w:rsidRDefault="00DD651F" w:rsidP="00767B5A">
      <w:pPr>
        <w:pStyle w:val="NoSpacing"/>
        <w:rPr>
          <w:sz w:val="28"/>
          <w:szCs w:val="28"/>
        </w:rPr>
      </w:pPr>
      <w:r w:rsidRPr="00767B5A">
        <w:rPr>
          <w:sz w:val="28"/>
          <w:szCs w:val="28"/>
        </w:rPr>
        <w:t>(      ) M. Kemal Atatürk öldü.                                     E. 19 Mayıs 1919</w:t>
      </w:r>
    </w:p>
    <w:p w:rsidR="00DD651F" w:rsidRPr="00767B5A" w:rsidRDefault="00DD651F" w:rsidP="00F563A4">
      <w:pPr>
        <w:pStyle w:val="NoSpacing"/>
      </w:pPr>
      <w:r>
        <w:rPr>
          <w:rFonts w:ascii="Times New Roman" w:hAnsi="Times New Roman"/>
        </w:rPr>
        <w:t xml:space="preserve">                      </w:t>
      </w:r>
      <w:r w:rsidRPr="00767B5A">
        <w:rPr>
          <w:rFonts w:ascii="Times New Roman" w:hAnsi="Times New Roman"/>
        </w:rPr>
        <w:t xml:space="preserve">                                                                      </w:t>
      </w:r>
      <w:r w:rsidRPr="00767B5A">
        <w:t xml:space="preserve"> </w:t>
      </w:r>
    </w:p>
    <w:p w:rsidR="00DD651F" w:rsidRPr="00767B5A" w:rsidRDefault="00DD651F" w:rsidP="00C231D3">
      <w:pPr>
        <w:spacing w:after="120"/>
        <w:rPr>
          <w:rFonts w:ascii="Times New Roman" w:hAnsi="Times New Roman"/>
        </w:rPr>
      </w:pPr>
      <w:r w:rsidRPr="00767B5A">
        <w:rPr>
          <w:rFonts w:ascii="Times New Roman" w:hAnsi="Times New Roman"/>
        </w:rPr>
        <w:t xml:space="preserve">                                               </w:t>
      </w:r>
      <w:r w:rsidRPr="00767B5A">
        <w:rPr>
          <w:rFonts w:ascii="Times New Roman" w:hAnsi="Times New Roman"/>
          <w:bCs/>
        </w:rPr>
        <w:t xml:space="preserve">    </w:t>
      </w:r>
      <w:r w:rsidRPr="00767B5A">
        <w:rPr>
          <w:rFonts w:ascii="Times New Roman" w:eastAsia="Malgun Gothic" w:hAnsi="Times New Roman"/>
        </w:rPr>
        <w:t xml:space="preserve"> </w:t>
      </w:r>
      <w:r>
        <w:rPr>
          <w:rFonts w:ascii="Times New Roman" w:eastAsia="Malgun Gothic" w:hAnsi="Times New Roman"/>
        </w:rPr>
        <w:t xml:space="preserve">              </w:t>
      </w:r>
      <w:r w:rsidRPr="00767B5A">
        <w:rPr>
          <w:rFonts w:ascii="Times New Roman" w:eastAsia="Malgun Gothic" w:hAnsi="Times New Roman"/>
        </w:rPr>
        <w:t xml:space="preserve">                                                                </w:t>
      </w:r>
      <w:r w:rsidRPr="00767B5A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sectPr w:rsidR="00DD651F" w:rsidRPr="00767B5A" w:rsidSect="003052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0966"/>
    <w:multiLevelType w:val="hybridMultilevel"/>
    <w:tmpl w:val="9E3CF7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209"/>
    <w:rsid w:val="002A71ED"/>
    <w:rsid w:val="00305209"/>
    <w:rsid w:val="00383AFC"/>
    <w:rsid w:val="003A4006"/>
    <w:rsid w:val="004A3430"/>
    <w:rsid w:val="00550CB1"/>
    <w:rsid w:val="005977B6"/>
    <w:rsid w:val="006104FB"/>
    <w:rsid w:val="00643A6C"/>
    <w:rsid w:val="00767B5A"/>
    <w:rsid w:val="00865524"/>
    <w:rsid w:val="009C0863"/>
    <w:rsid w:val="00B812F6"/>
    <w:rsid w:val="00C231D3"/>
    <w:rsid w:val="00C56BDB"/>
    <w:rsid w:val="00C81467"/>
    <w:rsid w:val="00CA2B2A"/>
    <w:rsid w:val="00DD651F"/>
    <w:rsid w:val="00F563A4"/>
    <w:rsid w:val="00FD4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71E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F563A4"/>
    <w:rPr>
      <w:lang w:eastAsia="en-US"/>
    </w:rPr>
  </w:style>
  <w:style w:type="character" w:styleId="Hyperlink">
    <w:name w:val="Hyperlink"/>
    <w:basedOn w:val="DefaultParagraphFont"/>
    <w:uiPriority w:val="99"/>
    <w:rsid w:val="00FD440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473</Words>
  <Characters>2702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11</cp:revision>
  <dcterms:created xsi:type="dcterms:W3CDTF">2012-12-12T19:07:00Z</dcterms:created>
  <dcterms:modified xsi:type="dcterms:W3CDTF">2012-12-25T21:41:00Z</dcterms:modified>
  <cp:category>www.sorubak.com</cp:category>
</cp:coreProperties>
</file>