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23FD" w:rsidRPr="00FD4EAE" w:rsidRDefault="00C723FD">
      <w:pPr>
        <w:rPr>
          <w:b/>
          <w:i/>
        </w:rPr>
      </w:pPr>
      <w:r w:rsidRPr="00FD4EAE">
        <w:rPr>
          <w:b/>
          <w:i/>
        </w:rPr>
        <w:t xml:space="preserve">                   </w:t>
      </w:r>
      <w:hyperlink r:id="rId7" w:history="1">
        <w:r w:rsidRPr="00804B69">
          <w:rPr>
            <w:b/>
            <w:i/>
            <w:noProof/>
            <w:lang w:eastAsia="tr-TR"/>
          </w:rPr>
          <w:pict>
            <v:shape id="Resim 1" o:spid="_x0000_i1026" type="#_x0000_t75" alt="http://tbn0.google.com/images?q=tbn:U7OMW7S8q2DBNM:http://arsiv.sabah.com.tr/2004/11/02/gny/im/EC5AEDAEBE0DE74DAC9358ADb.jpg" href="http://images.google.com.tr/imgres?imgurl=http://arsiv.sabah.com.tr/2004/11/02/gny/im/EC5AEDAEBE0DE74DAC9358ADb.jpg&amp;imgrefurl=http://arsiv.sabah.com.tr/2004/11/02/gny/gna101-20041102-200.html&amp;usg=__JF6-limXhFxs6WR4xQ6vB96gH9E=&amp;h=160&amp;w=200&amp;sz=10&amp;hl=tr&amp;start=20&amp;sig2=OLKHKgkMKJI3BbccesO-5A&amp;tbnid=U7OMW7S8q2DBNM:&amp;tbnh=83&amp;tbnw=104&amp;ei=qJaiSaGBLpu80AW6vq2eDQ&amp;prev=/images?q=molfix&amp;gbv=2&amp;hl=tr&amp;sa" style="width:105pt;height:84.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" o:button="t">
              <v:fill o:detectmouseclick="t"/>
              <v:imagedata r:id="rId8" o:title=""/>
              <o:lock v:ext="edit" aspectratio="f"/>
            </v:shape>
          </w:pict>
        </w:r>
      </w:hyperlink>
    </w:p>
    <w:p w:rsidR="00C723FD" w:rsidRPr="00FD4EAE" w:rsidRDefault="00C723FD" w:rsidP="00F53D5A">
      <w:pPr>
        <w:spacing w:after="0" w:line="240" w:lineRule="auto"/>
        <w:rPr>
          <w:b/>
          <w:i/>
        </w:rPr>
      </w:pPr>
      <w:r w:rsidRPr="00FD4EAE">
        <w:rPr>
          <w:b/>
          <w:i/>
        </w:rPr>
        <w:t>1 – Televizyonda tanıtımını izlediğimiz bir ürünü satın almamız için en önemli neden aş</w:t>
      </w:r>
      <w:r>
        <w:rPr>
          <w:b/>
          <w:i/>
        </w:rPr>
        <w:t>ağıdakilerden hangisi olmalıdır?</w:t>
      </w:r>
    </w:p>
    <w:p w:rsidR="00C723FD" w:rsidRPr="002335A0" w:rsidRDefault="00C723FD" w:rsidP="00F53D5A">
      <w:pPr>
        <w:spacing w:after="0" w:line="240" w:lineRule="auto"/>
      </w:pPr>
      <w:r w:rsidRPr="002335A0">
        <w:t xml:space="preserve">         a-Çok tanılan bir marka olması</w:t>
      </w:r>
    </w:p>
    <w:p w:rsidR="00C723FD" w:rsidRPr="002335A0" w:rsidRDefault="00C723FD" w:rsidP="00F53D5A">
      <w:pPr>
        <w:spacing w:after="0" w:line="240" w:lineRule="auto"/>
      </w:pPr>
      <w:r w:rsidRPr="002335A0">
        <w:t xml:space="preserve">         b-İhtiyacımızı karşılıyor olması</w:t>
      </w:r>
    </w:p>
    <w:p w:rsidR="00C723FD" w:rsidRPr="002335A0" w:rsidRDefault="00C723FD" w:rsidP="00F53D5A">
      <w:pPr>
        <w:spacing w:after="0" w:line="240" w:lineRule="auto"/>
      </w:pPr>
      <w:r w:rsidRPr="002335A0">
        <w:t xml:space="preserve">         c-İndirimde olması</w:t>
      </w:r>
    </w:p>
    <w:p w:rsidR="00C723FD" w:rsidRPr="002335A0" w:rsidRDefault="00C723FD" w:rsidP="00F53D5A">
      <w:pPr>
        <w:spacing w:after="0" w:line="240" w:lineRule="auto"/>
      </w:pPr>
      <w:r w:rsidRPr="002335A0">
        <w:t xml:space="preserve">         d-Güzel görünmesi   </w:t>
      </w:r>
    </w:p>
    <w:p w:rsidR="00C723FD" w:rsidRPr="002335A0" w:rsidRDefault="00C723FD" w:rsidP="00F53D5A">
      <w:pPr>
        <w:spacing w:after="0" w:line="240" w:lineRule="auto"/>
      </w:pPr>
      <w:r>
        <w:rPr>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6" type="#_x0000_t62" style="position:absolute;margin-left:61.15pt;margin-top:-.45pt;width:171.25pt;height:76.1pt;z-index:251629568" adj="-2422,2597" strokecolor="#b2a1c7" strokeweight="1pt">
            <v:fill color2="#ccc0d9" focusposition="1" focussize="" focus="100%" type="gradient"/>
            <v:shadow on="t" color="#3f3151" opacity=".5" offset="-6pt,6pt"/>
            <v:textbox style="mso-next-textbox:#_x0000_s1026">
              <w:txbxContent>
                <w:p w:rsidR="00C723FD" w:rsidRPr="00FD4EAE" w:rsidRDefault="00C723FD" w:rsidP="00F53D5A">
                  <w:pPr>
                    <w:spacing w:after="0" w:line="240" w:lineRule="auto"/>
                    <w:ind w:left="-142" w:firstLine="142"/>
                    <w:rPr>
                      <w:b/>
                      <w:i/>
                      <w:sz w:val="20"/>
                      <w:szCs w:val="20"/>
                    </w:rPr>
                  </w:pPr>
                  <w:r w:rsidRPr="00FD4EAE">
                    <w:rPr>
                      <w:b/>
                      <w:i/>
                      <w:sz w:val="20"/>
                      <w:szCs w:val="20"/>
                    </w:rPr>
                    <w:t>Ben Shrek.Alışveriş yaparken satın aldığım ürünlerin etiketlerini kontrol  ederim.Son kullanma tarihi geçmemiş ve TSE damgalı ürünler almaya dikkat ederim.</w:t>
                  </w:r>
                </w:p>
              </w:txbxContent>
            </v:textbox>
          </v:shape>
        </w:pict>
      </w:r>
      <w:r w:rsidRPr="002335A0">
        <w:t>2-</w:t>
      </w:r>
      <w:hyperlink r:id="rId9" w:history="1">
        <w:r w:rsidRPr="00804B69">
          <w:rPr>
            <w:rFonts w:cs="Arial"/>
            <w:noProof/>
            <w:color w:val="0000FF"/>
            <w:lang w:eastAsia="tr-TR"/>
          </w:rPr>
          <w:pict>
            <v:shape id="Resim 4" o:spid="_x0000_i1027" type="#_x0000_t75" alt="http://tbn0.google.com/images?q=tbn:moggBLlg6inoxM:http://talentedapps.files.wordpress.com/2009/02/shrek.jpg" href="http://images.google.com.tr/imgres?imgurl=http://talentedapps.files.wordpress.com/2009/02/shrek.jpg&amp;imgrefurl=http://talentedapps.wordpress.com/2009/02/01/how-is-an-airliner-not-like-shrek/&amp;usg=__iNm5W3xIgo2JivrgOO-bXzwGCz8=&amp;h=460&amp;w=300&amp;sz=20&amp;hl=tr&amp;start=8&amp;sig2=LT3LAJ_7salAYEq6EgOBgg&amp;tbnid=moggBLlg6inoxM:&amp;tbnh=128&amp;tbnw=83&amp;ei=a5iiSbO5K5Gm0AXu7MSCDQ&amp;prev=/images?q=shrek&amp;gbv=2&amp;hl=tr&amp;sa" style="width:50.25pt;height:78.75pt;visibility:visible" o:button="t">
              <v:fill o:detectmouseclick="t"/>
              <v:imagedata r:id="rId10" o:title=""/>
            </v:shape>
          </w:pict>
        </w:r>
      </w:hyperlink>
    </w:p>
    <w:p w:rsidR="00C723FD" w:rsidRPr="00FD4EAE" w:rsidRDefault="00C723FD" w:rsidP="00F53D5A">
      <w:pPr>
        <w:spacing w:after="0" w:line="240" w:lineRule="auto"/>
        <w:rPr>
          <w:b/>
          <w:i/>
        </w:rPr>
      </w:pPr>
      <w:r w:rsidRPr="00FD4EAE">
        <w:rPr>
          <w:b/>
          <w:i/>
        </w:rPr>
        <w:t>Shrek böyle yaparak satın aldığı ürünün hangi özelliğine dikkat et</w:t>
      </w:r>
      <w:r>
        <w:rPr>
          <w:b/>
          <w:i/>
        </w:rPr>
        <w:t>tiği söylenmez?</w:t>
      </w:r>
    </w:p>
    <w:p w:rsidR="00C723FD" w:rsidRPr="002335A0" w:rsidRDefault="00C723FD" w:rsidP="00F53D5A">
      <w:pPr>
        <w:spacing w:after="0" w:line="240" w:lineRule="auto"/>
      </w:pPr>
      <w:r w:rsidRPr="002335A0">
        <w:t>a-kaliteli olmasın     b-sağlığa uygun olması</w:t>
      </w:r>
    </w:p>
    <w:p w:rsidR="00C723FD" w:rsidRPr="002335A0" w:rsidRDefault="00C723FD" w:rsidP="00F53D5A">
      <w:pPr>
        <w:spacing w:after="0" w:line="240" w:lineRule="auto"/>
      </w:pPr>
      <w:r w:rsidRPr="002335A0">
        <w:t>c-pahalı olması     d-denetimden geçmiş olması</w:t>
      </w:r>
    </w:p>
    <w:p w:rsidR="00C723FD" w:rsidRPr="002335A0" w:rsidRDefault="00C723FD" w:rsidP="00F53D5A">
      <w:pPr>
        <w:spacing w:after="0" w:line="240" w:lineRule="auto"/>
      </w:pPr>
    </w:p>
    <w:tbl>
      <w:tblPr>
        <w:tblW w:w="0" w:type="auto"/>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0A0"/>
      </w:tblPr>
      <w:tblGrid>
        <w:gridCol w:w="2161"/>
        <w:gridCol w:w="2161"/>
      </w:tblGrid>
      <w:tr w:rsidR="00C723FD" w:rsidRPr="00352A13" w:rsidTr="00352A13">
        <w:tc>
          <w:tcPr>
            <w:tcW w:w="2161" w:type="dxa"/>
            <w:tcBorders>
              <w:bottom w:val="single" w:sz="18" w:space="0" w:color="8064A2"/>
            </w:tcBorders>
          </w:tcPr>
          <w:p w:rsidR="00C723FD" w:rsidRPr="00352A13" w:rsidRDefault="00C723FD" w:rsidP="00352A13">
            <w:pPr>
              <w:spacing w:after="0" w:line="240" w:lineRule="auto"/>
              <w:rPr>
                <w:b/>
                <w:bCs/>
              </w:rPr>
            </w:pPr>
            <w:r w:rsidRPr="00352A13">
              <w:rPr>
                <w:b/>
                <w:bCs/>
              </w:rPr>
              <w:t>ihtiyaçlar</w:t>
            </w:r>
          </w:p>
        </w:tc>
        <w:tc>
          <w:tcPr>
            <w:tcW w:w="2161" w:type="dxa"/>
            <w:tcBorders>
              <w:bottom w:val="single" w:sz="18" w:space="0" w:color="8064A2"/>
            </w:tcBorders>
          </w:tcPr>
          <w:p w:rsidR="00C723FD" w:rsidRPr="00352A13" w:rsidRDefault="00C723FD" w:rsidP="00352A13">
            <w:pPr>
              <w:spacing w:after="0" w:line="240" w:lineRule="auto"/>
              <w:rPr>
                <w:b/>
                <w:bCs/>
              </w:rPr>
            </w:pPr>
            <w:r w:rsidRPr="00352A13">
              <w:rPr>
                <w:b/>
                <w:bCs/>
              </w:rPr>
              <w:t>İstekler</w:t>
            </w:r>
          </w:p>
        </w:tc>
      </w:tr>
      <w:tr w:rsidR="00C723FD" w:rsidRPr="00352A13" w:rsidTr="00352A13">
        <w:tc>
          <w:tcPr>
            <w:tcW w:w="2161" w:type="dxa"/>
            <w:shd w:val="clear" w:color="auto" w:fill="DFD8E8"/>
          </w:tcPr>
          <w:p w:rsidR="00C723FD" w:rsidRPr="00352A13" w:rsidRDefault="00C723FD" w:rsidP="00352A13">
            <w:pPr>
              <w:spacing w:after="0" w:line="240" w:lineRule="auto"/>
              <w:rPr>
                <w:b/>
                <w:bCs/>
              </w:rPr>
            </w:pPr>
            <w:r w:rsidRPr="00352A13">
              <w:rPr>
                <w:b/>
                <w:bCs/>
              </w:rPr>
              <w:t>barınma</w:t>
            </w:r>
          </w:p>
        </w:tc>
        <w:tc>
          <w:tcPr>
            <w:tcW w:w="2161" w:type="dxa"/>
            <w:shd w:val="clear" w:color="auto" w:fill="DFD8E8"/>
          </w:tcPr>
          <w:p w:rsidR="00C723FD" w:rsidRPr="00352A13" w:rsidRDefault="00C723FD" w:rsidP="00352A13">
            <w:pPr>
              <w:spacing w:after="0" w:line="240" w:lineRule="auto"/>
              <w:rPr>
                <w:b/>
              </w:rPr>
            </w:pPr>
            <w:r w:rsidRPr="00352A13">
              <w:rPr>
                <w:b/>
              </w:rPr>
              <w:t>Giyinme</w:t>
            </w:r>
          </w:p>
        </w:tc>
      </w:tr>
      <w:tr w:rsidR="00C723FD" w:rsidRPr="00352A13" w:rsidTr="00352A13">
        <w:tc>
          <w:tcPr>
            <w:tcW w:w="2161" w:type="dxa"/>
          </w:tcPr>
          <w:p w:rsidR="00C723FD" w:rsidRPr="00352A13" w:rsidRDefault="00C723FD" w:rsidP="00352A13">
            <w:pPr>
              <w:spacing w:after="0" w:line="240" w:lineRule="auto"/>
              <w:rPr>
                <w:b/>
                <w:bCs/>
              </w:rPr>
            </w:pPr>
            <w:r w:rsidRPr="00352A13">
              <w:rPr>
                <w:b/>
                <w:bCs/>
              </w:rPr>
              <w:t>oynama</w:t>
            </w:r>
          </w:p>
        </w:tc>
        <w:tc>
          <w:tcPr>
            <w:tcW w:w="2161" w:type="dxa"/>
          </w:tcPr>
          <w:p w:rsidR="00C723FD" w:rsidRPr="00352A13" w:rsidRDefault="00C723FD" w:rsidP="00352A13">
            <w:pPr>
              <w:spacing w:after="0" w:line="240" w:lineRule="auto"/>
              <w:rPr>
                <w:b/>
              </w:rPr>
            </w:pPr>
            <w:r w:rsidRPr="00352A13">
              <w:rPr>
                <w:b/>
              </w:rPr>
              <w:t>Eğlenme</w:t>
            </w:r>
          </w:p>
        </w:tc>
      </w:tr>
      <w:tr w:rsidR="00C723FD" w:rsidRPr="00352A13" w:rsidTr="00352A13">
        <w:tc>
          <w:tcPr>
            <w:tcW w:w="2161" w:type="dxa"/>
            <w:shd w:val="clear" w:color="auto" w:fill="DFD8E8"/>
          </w:tcPr>
          <w:p w:rsidR="00C723FD" w:rsidRPr="00352A13" w:rsidRDefault="00C723FD" w:rsidP="00352A13">
            <w:pPr>
              <w:spacing w:after="0" w:line="240" w:lineRule="auto"/>
              <w:rPr>
                <w:b/>
                <w:bCs/>
              </w:rPr>
            </w:pPr>
            <w:r w:rsidRPr="00352A13">
              <w:rPr>
                <w:b/>
                <w:bCs/>
              </w:rPr>
              <w:t>beslenme</w:t>
            </w:r>
          </w:p>
        </w:tc>
        <w:tc>
          <w:tcPr>
            <w:tcW w:w="2161" w:type="dxa"/>
            <w:shd w:val="clear" w:color="auto" w:fill="DFD8E8"/>
          </w:tcPr>
          <w:p w:rsidR="00C723FD" w:rsidRPr="00352A13" w:rsidRDefault="00C723FD" w:rsidP="00352A13">
            <w:pPr>
              <w:spacing w:after="0" w:line="240" w:lineRule="auto"/>
              <w:rPr>
                <w:b/>
              </w:rPr>
            </w:pPr>
            <w:r w:rsidRPr="00352A13">
              <w:rPr>
                <w:b/>
              </w:rPr>
              <w:t>yüzme</w:t>
            </w:r>
          </w:p>
        </w:tc>
      </w:tr>
    </w:tbl>
    <w:p w:rsidR="00C723FD" w:rsidRPr="002335A0" w:rsidRDefault="00C723FD" w:rsidP="00F53D5A">
      <w:pPr>
        <w:spacing w:after="0" w:line="240" w:lineRule="auto"/>
      </w:pPr>
    </w:p>
    <w:p w:rsidR="00C723FD" w:rsidRPr="00FD4EAE" w:rsidRDefault="00C723FD" w:rsidP="00F53D5A">
      <w:pPr>
        <w:spacing w:after="0" w:line="240" w:lineRule="auto"/>
        <w:rPr>
          <w:b/>
          <w:i/>
        </w:rPr>
      </w:pPr>
      <w:r w:rsidRPr="00FD4EAE">
        <w:rPr>
          <w:b/>
          <w:i/>
        </w:rPr>
        <w:t>3-yukarıdaki istek ve ihtiyaçlar listesinin doğru gruplanmış olabilmesi için hangilerinin yerleri</w:t>
      </w:r>
      <w:r>
        <w:rPr>
          <w:b/>
          <w:i/>
        </w:rPr>
        <w:t>d  d</w:t>
      </w:r>
      <w:r w:rsidRPr="00FD4EAE">
        <w:rPr>
          <w:b/>
          <w:i/>
        </w:rPr>
        <w:t>eğiştirilmelidir</w:t>
      </w:r>
      <w:r>
        <w:rPr>
          <w:b/>
          <w:i/>
        </w:rPr>
        <w:t>?</w:t>
      </w:r>
    </w:p>
    <w:p w:rsidR="00C723FD" w:rsidRPr="002335A0" w:rsidRDefault="00C723FD" w:rsidP="00F53D5A">
      <w:pPr>
        <w:spacing w:after="0" w:line="240" w:lineRule="auto"/>
      </w:pPr>
    </w:p>
    <w:p w:rsidR="00C723FD" w:rsidRPr="002335A0" w:rsidRDefault="00C723FD" w:rsidP="00F53D5A">
      <w:pPr>
        <w:spacing w:after="0" w:line="240" w:lineRule="auto"/>
      </w:pPr>
      <w:r w:rsidRPr="002335A0">
        <w:t>a-barınma- giyinme         b-oynama –giyinme</w:t>
      </w:r>
    </w:p>
    <w:p w:rsidR="00C723FD" w:rsidRPr="002335A0" w:rsidRDefault="00C723FD" w:rsidP="00F53D5A">
      <w:pPr>
        <w:spacing w:after="0" w:line="240" w:lineRule="auto"/>
      </w:pPr>
      <w:r w:rsidRPr="002335A0">
        <w:t>c-beslenme –yüzme        d-oynama-eğlenme</w:t>
      </w:r>
    </w:p>
    <w:p w:rsidR="00C723FD" w:rsidRPr="002335A0" w:rsidRDefault="00C723FD" w:rsidP="00F53D5A">
      <w:pPr>
        <w:spacing w:after="0" w:line="240" w:lineRule="auto"/>
      </w:pPr>
    </w:p>
    <w:p w:rsidR="00C723FD" w:rsidRPr="00FD4EAE" w:rsidRDefault="00C723FD" w:rsidP="00F53D5A">
      <w:pPr>
        <w:spacing w:after="0" w:line="240" w:lineRule="auto"/>
        <w:rPr>
          <w:b/>
          <w:i/>
        </w:rPr>
      </w:pPr>
      <w:r w:rsidRPr="00FD4EAE">
        <w:rPr>
          <w:b/>
          <w:i/>
        </w:rPr>
        <w:t>4-İnsanların yaşamı için gerekli olan ve yokluğunda sıkıntı çekilen şeylere ihtiyaç denir.</w:t>
      </w:r>
    </w:p>
    <w:p w:rsidR="00C723FD" w:rsidRPr="00FD4EAE" w:rsidRDefault="00C723FD" w:rsidP="00F53D5A">
      <w:pPr>
        <w:spacing w:after="0" w:line="240" w:lineRule="auto"/>
        <w:rPr>
          <w:b/>
          <w:i/>
        </w:rPr>
      </w:pPr>
      <w:r w:rsidRPr="00FD4EAE">
        <w:rPr>
          <w:b/>
          <w:i/>
        </w:rPr>
        <w:t xml:space="preserve">   Buna göre aşağıdakile</w:t>
      </w:r>
      <w:r>
        <w:rPr>
          <w:b/>
          <w:i/>
        </w:rPr>
        <w:t>rden hangisi bir ihtiyaç olamaz?</w:t>
      </w:r>
    </w:p>
    <w:p w:rsidR="00C723FD" w:rsidRPr="002335A0" w:rsidRDefault="00C723FD" w:rsidP="00F53D5A">
      <w:pPr>
        <w:spacing w:after="0" w:line="240" w:lineRule="auto"/>
      </w:pPr>
      <w:r w:rsidRPr="002335A0">
        <w:t>a-</w:t>
      </w:r>
      <w:hyperlink r:id="rId11" w:history="1">
        <w:r w:rsidRPr="00804B69">
          <w:rPr>
            <w:rFonts w:cs="Arial"/>
            <w:noProof/>
            <w:color w:val="0000FF"/>
            <w:lang w:eastAsia="tr-TR"/>
          </w:rPr>
          <w:pict>
            <v:shape id="Resim 13" o:spid="_x0000_i1028" type="#_x0000_t75" alt="http://tbn0.google.com/images?q=tbn:QYtgnVc3BLRzlM:http://img2.blogcu.com/images/l/a/l/lalezarhobi/cocuk1tatil.jpg" href="http://images.google.com.tr/imgres?imgurl=http://img2.blogcu.com/images/l/a/l/lalezarhobi/cocuk1tatil.jpg&amp;imgrefurl=http://sensizken.blogcu.com/page1&amp;usg=__6pVjJ_XucWoI6qKIm-r8pgGZzzc=&amp;h=385&amp;w=580&amp;sz=63&amp;hl=tr&amp;start=4&amp;sig2=IZrFO1P0htn7KOXlCPt38A&amp;tbnid=QYtgnVc3BLRzlM:&amp;tbnh=89&amp;tbnw=134&amp;ei=VauiSbDGGsec_gah-7TVCw&amp;prev=/images?q=tatil+resimleri&amp;gbv=2&amp;hl=" style="width:93.75pt;height:63.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" o:button="t">
              <v:fill o:detectmouseclick="t"/>
              <v:imagedata r:id="rId12" o:title=""/>
              <o:lock v:ext="edit" aspectratio="f"/>
            </v:shape>
          </w:pict>
        </w:r>
      </w:hyperlink>
      <w:r w:rsidRPr="002335A0">
        <w:t xml:space="preserve">   b-</w:t>
      </w:r>
      <w:hyperlink r:id="rId13" w:history="1">
        <w:r w:rsidRPr="00804B69">
          <w:rPr>
            <w:rFonts w:cs="Arial"/>
            <w:noProof/>
            <w:color w:val="0000FF"/>
            <w:lang w:eastAsia="tr-TR"/>
          </w:rPr>
          <w:pict>
            <v:shape id="Resim 16" o:spid="_x0000_i1029" type="#_x0000_t75" alt="http://tbn1.google.com/images?q=tbn:qzUN7X_AWpOCiM:http://www.bestweekever.tv/bwe/images/2007/11/Dr%2520Julius%2520Hibbert.JPG" href="http://images.google.com.tr/imgres?imgurl=http://www.bestweekever.tv/bwe/images/2007/11/Dr Julius Hibbert.JPG&amp;imgrefurl=http://www.eksiportal.com/print.html&amp;client=printer&amp;f=35&amp;t=36982&amp;usg=__kKIrt2XKUZvNtj_kwFlDPe-BAvI=&amp;h=465&amp;w=333&amp;sz=20&amp;hl=tr&amp;start=1&amp;sig2=5Jy0_fslwrrvqmZgfGhsVA&amp;tbnid=qzUN7X_AWpOCiM:&amp;tbnh=128&amp;tbnw=92&amp;ei=6KuiSaPZDIeW_gapvIXNCw&amp;prev=/images?q=%C3%A7izgi+doktor+resimleri&amp;gbv=2&amp;hl=tr&amp;sa" style="width:52.5pt;height:69.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" o:button="t">
              <v:fill o:detectmouseclick="t"/>
              <v:imagedata r:id="rId14" o:title=""/>
              <o:lock v:ext="edit" aspectratio="f"/>
            </v:shape>
          </w:pict>
        </w:r>
      </w:hyperlink>
    </w:p>
    <w:p w:rsidR="00C723FD" w:rsidRPr="002335A0" w:rsidRDefault="00C723FD" w:rsidP="00F53D5A">
      <w:pPr>
        <w:spacing w:after="0" w:line="240" w:lineRule="auto"/>
      </w:pPr>
      <w:r w:rsidRPr="002335A0">
        <w:t xml:space="preserve">          tatil yapmak                   doktora gitmek</w:t>
      </w:r>
    </w:p>
    <w:p w:rsidR="00C723FD" w:rsidRPr="002335A0" w:rsidRDefault="00C723FD" w:rsidP="00F53D5A">
      <w:pPr>
        <w:spacing w:after="0" w:line="240" w:lineRule="auto"/>
      </w:pPr>
      <w:r w:rsidRPr="002335A0">
        <w:t>c-</w:t>
      </w:r>
      <w:hyperlink r:id="rId15" w:history="1">
        <w:r w:rsidRPr="00804B69">
          <w:rPr>
            <w:rFonts w:cs="Arial"/>
            <w:noProof/>
            <w:color w:val="0000FF"/>
            <w:lang w:eastAsia="tr-TR"/>
          </w:rPr>
          <w:pict>
            <v:shape id="Resim 19" o:spid="_x0000_i1030" type="#_x0000_t75" alt="http://tbn3.google.com/images?q=tbn:SV_PJwdXiLMInM:http://www.faydalibilgiler.com/Resimler/kategoriler/YiyecekIcecek_SaglikliBeslenme.jpg" href="http://images.google.com.tr/imgres?imgurl=http://www.faydalibilgiler.com/Resimler/kategoriler/YiyecekIcecek_SaglikliBeslenme.jpg&amp;imgrefurl=http://www.faydalibilgiler.com/AnaKategoriGoster.aspx?&amp;anaKategori=Yiyecek %C4%B0%C3%A7ecek&amp;anaKategoriId=39&amp;usg=__U8GywHhan_MsjeUcqZmSgkeHWb8=&amp;h=230&amp;w=300&amp;sz=28&amp;hl=tr&amp;start=27&amp;sig2=rsnZoNunjcdJOQS6xJf6Nw&amp;tbnid=SV_PJwdXiLMInM:&amp;tbnh=89&amp;tbnw=116&amp;ei=KqyiSdGZJJOI_gaxxaDYCw&amp;prev=/images?q=%C3%A7izgi+beslenme&amp;start=20&amp;gbv=2&amp;ndsp=20&amp;hl=tr&amp;sa" style="width:87pt;height:66.75pt;visibility:visible" o:button="t">
              <v:fill o:detectmouseclick="t"/>
              <v:imagedata r:id="rId16" o:title=""/>
            </v:shape>
          </w:pict>
        </w:r>
      </w:hyperlink>
      <w:r w:rsidRPr="002335A0">
        <w:t xml:space="preserve">    d-</w:t>
      </w:r>
      <w:r w:rsidRPr="002335A0">
        <w:rPr>
          <w:rFonts w:cs="Arial"/>
          <w:color w:val="000000"/>
        </w:rPr>
        <w:t xml:space="preserve"> </w:t>
      </w:r>
      <w:hyperlink r:id="rId17" w:history="1">
        <w:r w:rsidRPr="00804B69">
          <w:rPr>
            <w:rFonts w:cs="Arial"/>
            <w:noProof/>
            <w:color w:val="0000FF"/>
            <w:lang w:eastAsia="tr-TR"/>
          </w:rPr>
          <w:pict>
            <v:shape id="Resim 28" o:spid="_x0000_i1031" type="#_x0000_t75" alt="http://tbn0.google.com/images?q=tbn:6sYsXpjecnEtNM:http://www.uzaktan-egitim.eu/uzaktan-egitim.jpg" href="http://images.google.com.tr/imgres?imgurl=http://www.uzaktan-egitim.eu/uzaktan-egitim.jpg&amp;imgrefurl=http://www.uzaktan-egitim.eu/&amp;usg=__m-OYYYsB4QqB4uybbtKrMiIZPFo=&amp;h=336&amp;w=397&amp;sz=17&amp;hl=tr&amp;start=1&amp;sig2=Z7hH-8jo4viMdbdZLDbzGQ&amp;tbnid=6sYsXpjecnEtNM:&amp;tbnh=105&amp;tbnw=124&amp;ei=YqyiSd62HdOR_ga2jJ3KCw&amp;prev=/images?q=e%C4%9Fitim++resimleri&amp;gbv=2&amp;hl=tr&amp;sa" style="width:75pt;height:63.75pt;visibility:visible" o:button="t">
              <v:fill o:detectmouseclick="t"/>
              <v:imagedata r:id="rId18" o:title=""/>
            </v:shape>
          </w:pict>
        </w:r>
      </w:hyperlink>
    </w:p>
    <w:p w:rsidR="00C723FD" w:rsidRPr="002335A0" w:rsidRDefault="00C723FD" w:rsidP="00F53D5A">
      <w:pPr>
        <w:spacing w:after="0" w:line="240" w:lineRule="auto"/>
      </w:pPr>
      <w:r w:rsidRPr="002335A0">
        <w:t xml:space="preserve">       beslenmek                        eğitim görmek</w:t>
      </w:r>
    </w:p>
    <w:p w:rsidR="00C723FD" w:rsidRPr="002335A0" w:rsidRDefault="00C723FD" w:rsidP="00F53D5A">
      <w:pPr>
        <w:spacing w:after="0" w:line="240" w:lineRule="auto"/>
      </w:pPr>
    </w:p>
    <w:p w:rsidR="00C723FD" w:rsidRPr="002335A0" w:rsidRDefault="00C723FD" w:rsidP="00F53D5A">
      <w:pPr>
        <w:spacing w:after="0" w:line="240" w:lineRule="auto"/>
      </w:pPr>
    </w:p>
    <w:p w:rsidR="00C723FD" w:rsidRPr="002335A0" w:rsidRDefault="00C723FD" w:rsidP="00F53D5A">
      <w:pPr>
        <w:spacing w:after="0" w:line="240" w:lineRule="auto"/>
      </w:pPr>
    </w:p>
    <w:p w:rsidR="00C723FD" w:rsidRPr="002335A0" w:rsidRDefault="00C723FD" w:rsidP="00F53D5A">
      <w:pPr>
        <w:spacing w:after="0" w:line="240" w:lineRule="auto"/>
        <w:rPr>
          <w:rFonts w:cs="Arial"/>
          <w:color w:val="000000"/>
        </w:rPr>
      </w:pPr>
      <w:r>
        <w:rPr>
          <w:noProof/>
          <w:lang w:eastAsia="tr-TR"/>
        </w:rPr>
        <w:pict>
          <v:shape id="_x0000_s1027" type="#_x0000_t62" style="position:absolute;margin-left:75.4pt;margin-top:2.8pt;width:198pt;height:73.7pt;z-index:251630592" adj="-1549,3517" fillcolor="#95b3d7" strokecolor="#95b3d7" strokeweight="1pt">
            <v:fill color2="#dbe5f1" angle="-45" focus="-50%" type="gradient"/>
            <v:shadow on="t" color="#243f60" opacity=".5" offset="-6pt,6pt"/>
            <v:textbox style="mso-next-textbox:#_x0000_s1027">
              <w:txbxContent>
                <w:p w:rsidR="00C723FD" w:rsidRPr="00FD4EAE" w:rsidRDefault="00C723FD">
                  <w:pPr>
                    <w:rPr>
                      <w:b/>
                      <w:i/>
                    </w:rPr>
                  </w:pPr>
                  <w:r w:rsidRPr="00FD4EAE">
                    <w:rPr>
                      <w:b/>
                      <w:i/>
                    </w:rPr>
                    <w:t>Biz, bilinçli bir tüketici olarak satın aldığımız her ürünün yanında fiş ya da faturasını alırız.Ayrıca varsa garanti belgesini de alırım.</w:t>
                  </w:r>
                </w:p>
              </w:txbxContent>
            </v:textbox>
          </v:shape>
        </w:pict>
      </w:r>
      <w:r w:rsidRPr="002335A0">
        <w:t>5-</w:t>
      </w:r>
      <w:r w:rsidRPr="002335A0">
        <w:rPr>
          <w:rFonts w:cs="Arial"/>
          <w:color w:val="000000"/>
        </w:rPr>
        <w:t xml:space="preserve"> </w:t>
      </w:r>
      <w:hyperlink r:id="rId19" w:history="1">
        <w:r w:rsidRPr="00804B69">
          <w:rPr>
            <w:rFonts w:cs="Arial"/>
            <w:noProof/>
            <w:color w:val="0000FF"/>
            <w:lang w:eastAsia="tr-TR"/>
          </w:rPr>
          <w:pict>
            <v:shape id="Resim 31" o:spid="_x0000_i1032" type="#_x0000_t75" alt="http://tbn1.google.com/images?q=tbn:EDwxQSidfC10zM:http://www.neoeskisehir.com/images/gorsel_alisveris.gif" href="http://images.google.com.tr/imgres?imgurl=http://www.neoeskisehir.com/images/gorsel_alisveris.gif&amp;imgrefurl=http://www.neoeskisehir.com/alisveris_alisverisyaparken.asp&amp;usg=__kvcqgUe8vpJojqRSYkhdflEDubA=&amp;h=328&amp;w=221&amp;sz=38&amp;hl=tr&amp;start=19&amp;sig2=fksTTit6PKP1j0YTMkWEAA&amp;tbnid=EDwxQSidfC10zM:&amp;tbnh=118&amp;tbnw=80&amp;ei=c62iSafoA9b__Qa61dzQCw&amp;prev=/images?q=al%C4%B1%C5%9Fveri%C5%9F&amp;gbv=2&amp;ndsp=20&amp;hl=tr&amp;sa" style="width:60pt;height:88.5pt;visibility:visible" o:button="t">
              <v:fill o:detectmouseclick="t"/>
              <v:imagedata r:id="rId20" o:title=""/>
            </v:shape>
          </w:pict>
        </w:r>
      </w:hyperlink>
    </w:p>
    <w:p w:rsidR="00C723FD" w:rsidRPr="00FD4EAE" w:rsidRDefault="00C723FD" w:rsidP="00F53D5A">
      <w:pPr>
        <w:spacing w:after="0" w:line="240" w:lineRule="auto"/>
        <w:rPr>
          <w:rFonts w:cs="Arial"/>
          <w:b/>
          <w:i/>
          <w:color w:val="000000"/>
        </w:rPr>
      </w:pPr>
      <w:r w:rsidRPr="002335A0">
        <w:rPr>
          <w:rFonts w:cs="Arial"/>
          <w:color w:val="000000"/>
        </w:rPr>
        <w:t xml:space="preserve">     </w:t>
      </w:r>
      <w:r w:rsidRPr="00FD4EAE">
        <w:rPr>
          <w:rFonts w:cs="Arial"/>
          <w:b/>
          <w:i/>
          <w:color w:val="000000"/>
        </w:rPr>
        <w:t>Bir tüketicinin böyle davranması aşağıda</w:t>
      </w:r>
      <w:r>
        <w:rPr>
          <w:rFonts w:cs="Arial"/>
          <w:b/>
          <w:i/>
          <w:color w:val="000000"/>
        </w:rPr>
        <w:t>kilerden hangisini katkı sağlar?</w:t>
      </w:r>
    </w:p>
    <w:p w:rsidR="00C723FD" w:rsidRPr="002335A0" w:rsidRDefault="00C723FD" w:rsidP="00F53D5A">
      <w:pPr>
        <w:spacing w:after="0" w:line="240" w:lineRule="auto"/>
        <w:rPr>
          <w:rFonts w:cs="Arial"/>
          <w:color w:val="000000"/>
        </w:rPr>
      </w:pPr>
    </w:p>
    <w:p w:rsidR="00C723FD" w:rsidRPr="002335A0" w:rsidRDefault="00C723FD" w:rsidP="00F53D5A">
      <w:pPr>
        <w:spacing w:after="0" w:line="240" w:lineRule="auto"/>
        <w:rPr>
          <w:rFonts w:cs="Arial"/>
          <w:color w:val="000000"/>
        </w:rPr>
      </w:pPr>
      <w:r w:rsidRPr="002335A0">
        <w:rPr>
          <w:rFonts w:cs="Arial"/>
          <w:color w:val="000000"/>
        </w:rPr>
        <w:t>a-Satın aldığı ürün üzerindeki haklarını korumasına</w:t>
      </w:r>
    </w:p>
    <w:p w:rsidR="00C723FD" w:rsidRPr="002335A0" w:rsidRDefault="00C723FD" w:rsidP="00F53D5A">
      <w:pPr>
        <w:spacing w:after="0" w:line="240" w:lineRule="auto"/>
        <w:rPr>
          <w:rFonts w:cs="Arial"/>
        </w:rPr>
      </w:pPr>
      <w:r w:rsidRPr="002335A0">
        <w:rPr>
          <w:rFonts w:cs="Arial"/>
        </w:rPr>
        <w:t>b-Daha fazla ürün alması.</w:t>
      </w:r>
    </w:p>
    <w:p w:rsidR="00C723FD" w:rsidRPr="002335A0" w:rsidRDefault="00C723FD" w:rsidP="00F53D5A">
      <w:pPr>
        <w:spacing w:after="0" w:line="240" w:lineRule="auto"/>
        <w:rPr>
          <w:rFonts w:cs="Arial"/>
        </w:rPr>
      </w:pPr>
      <w:r w:rsidRPr="002335A0">
        <w:rPr>
          <w:rFonts w:cs="Arial"/>
        </w:rPr>
        <w:t>c-Fazladan harcama yapması.</w:t>
      </w:r>
    </w:p>
    <w:p w:rsidR="00C723FD" w:rsidRPr="002335A0" w:rsidRDefault="00C723FD" w:rsidP="00F53D5A">
      <w:pPr>
        <w:spacing w:after="0" w:line="240" w:lineRule="auto"/>
        <w:rPr>
          <w:rFonts w:cs="Arial"/>
        </w:rPr>
      </w:pPr>
      <w:r w:rsidRPr="002335A0">
        <w:rPr>
          <w:rFonts w:cs="Arial"/>
        </w:rPr>
        <w:t>d-Ürünü daha ucuza alması.</w:t>
      </w:r>
    </w:p>
    <w:p w:rsidR="00C723FD" w:rsidRPr="002335A0" w:rsidRDefault="00C723FD" w:rsidP="00F53D5A">
      <w:pPr>
        <w:spacing w:after="0" w:line="240" w:lineRule="auto"/>
      </w:pPr>
      <w:hyperlink r:id="rId21" w:history="1">
        <w:r w:rsidRPr="00B0055F">
          <w:rPr>
            <w:rStyle w:val="Hyperlink"/>
          </w:rPr>
          <w:t>www.dersbirebir.com</w:t>
        </w:r>
      </w:hyperlink>
      <w:r>
        <w:t xml:space="preserve"> </w:t>
      </w:r>
    </w:p>
    <w:p w:rsidR="00C723FD" w:rsidRPr="002335A0" w:rsidRDefault="00C723FD" w:rsidP="00F53D5A">
      <w:pPr>
        <w:spacing w:after="0" w:line="240" w:lineRule="auto"/>
      </w:pPr>
      <w:r w:rsidRPr="002335A0">
        <w:t xml:space="preserve">                    </w:t>
      </w:r>
      <w:hyperlink r:id="rId22" w:history="1">
        <w:r w:rsidRPr="00804B69">
          <w:rPr>
            <w:rFonts w:cs="Arial"/>
            <w:noProof/>
            <w:color w:val="0000FF"/>
            <w:lang w:eastAsia="tr-TR"/>
          </w:rPr>
          <w:pict>
            <v:shape id="_x0000_i1033" type="#_x0000_t75" alt="http://tbn0.google.com/images?q=tbn:a8y4LvbC4GjESM:http://www.guzel-resimler.com/data/media/179/shrek3-4.jpg" href="http://images.google.com/imgres?imgurl=http://www.guzel-resimler.com/data/media/179/shrek3-4.jpg&amp;imgrefurl=http://www.guzel-resimler.com/resim-3707.html&amp;usg=__tOkQ0pbo4jKgL6nr5aELbQWY7aY=&amp;h=893&amp;w=1024&amp;sz=86&amp;hl=tr&amp;start=21&amp;sig2=51QCCxJWIlPWYXMZsP3Avg&amp;um=1&amp;tbnid=a8y4LvbC4GjESM:&amp;tbnh=131&amp;tbnw=150&amp;ei=cKGjSaqqO4PK-AbSttijBg&amp;prev=/images?q=shrek+3&amp;start=20&amp;ndsp=20&amp;um=1&amp;hl=tr&amp;rls=p,com.microsoft:tr:IE-SearchBox&amp;rlz=1I7GGLJ&amp;sa" style="width:118.5pt;height:87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" o:button="t">
              <v:fill o:detectmouseclick="t"/>
              <v:imagedata r:id="rId23" o:title=""/>
              <o:lock v:ext="edit" aspectratio="f"/>
            </v:shape>
          </w:pict>
        </w:r>
      </w:hyperlink>
    </w:p>
    <w:p w:rsidR="00C723FD" w:rsidRPr="00FD4EAE" w:rsidRDefault="00C723FD" w:rsidP="00F53D5A">
      <w:pPr>
        <w:spacing w:after="0" w:line="240" w:lineRule="auto"/>
        <w:rPr>
          <w:b/>
          <w:i/>
        </w:rPr>
      </w:pPr>
      <w:r w:rsidRPr="00FD4EAE">
        <w:rPr>
          <w:b/>
          <w:i/>
        </w:rPr>
        <w:t>6-Alışveriş  yapmaya  çıkan Shrek  ailesi  aşağıdakilerden   hangisini  yapmaları bilinçli bir  t</w:t>
      </w:r>
      <w:r>
        <w:rPr>
          <w:b/>
          <w:i/>
        </w:rPr>
        <w:t>üketici  olduklarını  göstermez?</w:t>
      </w:r>
    </w:p>
    <w:p w:rsidR="00C723FD" w:rsidRPr="002335A0" w:rsidRDefault="00C723FD" w:rsidP="00F53D5A">
      <w:pPr>
        <w:spacing w:after="0" w:line="240" w:lineRule="auto"/>
      </w:pPr>
      <w:r w:rsidRPr="002335A0">
        <w:t>a-Üretim ve son kullanma tarihlerine bakma.</w:t>
      </w:r>
    </w:p>
    <w:p w:rsidR="00C723FD" w:rsidRPr="002335A0" w:rsidRDefault="00C723FD" w:rsidP="00F53D5A">
      <w:pPr>
        <w:spacing w:after="0" w:line="240" w:lineRule="auto"/>
      </w:pPr>
      <w:r w:rsidRPr="002335A0">
        <w:t>b-Ürün üzerinde TSE belgesini kontrol etme.</w:t>
      </w:r>
    </w:p>
    <w:p w:rsidR="00C723FD" w:rsidRPr="002335A0" w:rsidRDefault="00C723FD" w:rsidP="00F53D5A">
      <w:pPr>
        <w:spacing w:after="0" w:line="240" w:lineRule="auto"/>
      </w:pPr>
      <w:r w:rsidRPr="002335A0">
        <w:t>c-En pahalı ürünleri alma.</w:t>
      </w:r>
    </w:p>
    <w:p w:rsidR="00C723FD" w:rsidRPr="002335A0" w:rsidRDefault="00C723FD" w:rsidP="00F53D5A">
      <w:pPr>
        <w:spacing w:after="0" w:line="240" w:lineRule="auto"/>
      </w:pPr>
      <w:r w:rsidRPr="002335A0">
        <w:t>d-Alışverişten sonra fiş ve fatura alma.</w:t>
      </w:r>
    </w:p>
    <w:p w:rsidR="00C723FD" w:rsidRPr="002335A0" w:rsidRDefault="00C723FD" w:rsidP="00F53D5A">
      <w:pPr>
        <w:spacing w:after="0" w:line="240" w:lineRule="auto"/>
      </w:pPr>
    </w:p>
    <w:p w:rsidR="00C723FD" w:rsidRPr="002335A0" w:rsidRDefault="00C723FD" w:rsidP="00B219E0">
      <w:pPr>
        <w:keepNext/>
        <w:spacing w:after="0" w:line="240" w:lineRule="auto"/>
      </w:pPr>
      <w:r>
        <w:rPr>
          <w:noProof/>
          <w:lang w:eastAsia="tr-TR"/>
        </w:rPr>
        <w:pict>
          <v:rect id="_x0000_s1028" style="position:absolute;margin-left:205.25pt;margin-top:96.2pt;width:68.3pt;height:23.25pt;z-index:251631616" strokecolor="#d99594" strokeweight="1pt">
            <v:fill color2="#e5b8b7" focusposition="1" focussize="" focus="100%" type="gradient"/>
            <v:shadow on="t" type="perspective" color="#622423" opacity=".5" offset="1pt" offset2="-3pt"/>
            <v:textbox style="mso-next-textbox:#_x0000_s1028">
              <w:txbxContent>
                <w:p w:rsidR="00C723FD" w:rsidRDefault="00C723FD">
                  <w:r>
                    <w:t>HARCAMA</w:t>
                  </w:r>
                </w:p>
              </w:txbxContent>
            </v:textbox>
          </v:rect>
        </w:pict>
      </w:r>
      <w:r w:rsidRPr="002335A0">
        <w:t xml:space="preserve"> 7-       </w:t>
      </w:r>
      <w:r w:rsidRPr="007163F4">
        <w:rPr>
          <w:noProof/>
          <w:lang w:eastAsia="tr-TR"/>
        </w:rPr>
        <w:object w:dxaOrig="4676" w:dyaOrig="2659">
          <v:shape id="Grafik 3" o:spid="_x0000_i1034" type="#_x0000_t75" style="width:234pt;height:132.75pt;visibility:visible" o:ole="">
            <v:imagedata r:id="rId24" o:title=""/>
            <o:lock v:ext="edit" aspectratio="f"/>
          </v:shape>
          <o:OLEObject Type="Embed" ProgID="Excel.Chart.8" ShapeID="Grafik 3" DrawAspect="Content" ObjectID="_1416852397" r:id="rId25"/>
        </w:object>
      </w:r>
    </w:p>
    <w:p w:rsidR="00C723FD" w:rsidRPr="00FD4EAE" w:rsidRDefault="00C723FD" w:rsidP="00F53D5A">
      <w:pPr>
        <w:spacing w:after="0" w:line="240" w:lineRule="auto"/>
        <w:rPr>
          <w:b/>
          <w:i/>
        </w:rPr>
      </w:pPr>
      <w:r w:rsidRPr="00FD4EAE">
        <w:rPr>
          <w:b/>
          <w:i/>
        </w:rPr>
        <w:t>Özgür Ailesi ay sonunda yaptıkları harcamaları  grafik  haline   getirmişlerdir.</w:t>
      </w:r>
    </w:p>
    <w:p w:rsidR="00C723FD" w:rsidRPr="00FD4EAE" w:rsidRDefault="00C723FD" w:rsidP="00F53D5A">
      <w:pPr>
        <w:spacing w:after="0" w:line="240" w:lineRule="auto"/>
        <w:rPr>
          <w:b/>
          <w:i/>
        </w:rPr>
      </w:pPr>
      <w:r w:rsidRPr="00FD4EAE">
        <w:rPr>
          <w:b/>
          <w:i/>
        </w:rPr>
        <w:t xml:space="preserve">  </w:t>
      </w:r>
    </w:p>
    <w:p w:rsidR="00C723FD" w:rsidRPr="00FD4EAE" w:rsidRDefault="00C723FD" w:rsidP="00F53D5A">
      <w:pPr>
        <w:spacing w:after="0" w:line="240" w:lineRule="auto"/>
        <w:rPr>
          <w:b/>
          <w:i/>
        </w:rPr>
      </w:pPr>
      <w:r w:rsidRPr="00FD4EAE">
        <w:rPr>
          <w:b/>
          <w:i/>
        </w:rPr>
        <w:t>Buna göre bu ailede en çok hangi  ihtiyaç   için  harcama   yapılmıştır</w:t>
      </w:r>
      <w:r>
        <w:rPr>
          <w:b/>
          <w:i/>
        </w:rPr>
        <w:t>?</w:t>
      </w:r>
    </w:p>
    <w:p w:rsidR="00C723FD" w:rsidRPr="002335A0" w:rsidRDefault="00C723FD" w:rsidP="00F53D5A">
      <w:pPr>
        <w:spacing w:after="0" w:line="240" w:lineRule="auto"/>
      </w:pPr>
    </w:p>
    <w:p w:rsidR="00C723FD" w:rsidRPr="002335A0" w:rsidRDefault="00C723FD" w:rsidP="00F53D5A">
      <w:pPr>
        <w:spacing w:after="0" w:line="240" w:lineRule="auto"/>
      </w:pPr>
      <w:r w:rsidRPr="002335A0">
        <w:t xml:space="preserve">a-Beslenme                        b-Giyinme  </w:t>
      </w:r>
    </w:p>
    <w:p w:rsidR="00C723FD" w:rsidRPr="002335A0" w:rsidRDefault="00C723FD" w:rsidP="00F53D5A">
      <w:pPr>
        <w:spacing w:after="0" w:line="240" w:lineRule="auto"/>
      </w:pPr>
      <w:r w:rsidRPr="002335A0">
        <w:t xml:space="preserve">c-Barınma                           d-Eğlenme </w:t>
      </w:r>
    </w:p>
    <w:p w:rsidR="00C723FD" w:rsidRPr="002335A0" w:rsidRDefault="00C723FD" w:rsidP="00F53D5A">
      <w:pPr>
        <w:spacing w:after="0" w:line="240" w:lineRule="auto"/>
      </w:pPr>
    </w:p>
    <w:p w:rsidR="00C723FD" w:rsidRPr="00FD4EAE" w:rsidRDefault="00C723FD" w:rsidP="00F53D5A">
      <w:pPr>
        <w:spacing w:after="0" w:line="240" w:lineRule="auto"/>
        <w:rPr>
          <w:b/>
          <w:i/>
        </w:rPr>
      </w:pPr>
      <w:r w:rsidRPr="00FD4EAE">
        <w:rPr>
          <w:b/>
          <w:i/>
        </w:rPr>
        <w:t>8-Aşağıdakilerden   hangisi   geçmiş   kültürümüzü  yansıta</w:t>
      </w:r>
      <w:r>
        <w:rPr>
          <w:b/>
          <w:i/>
        </w:rPr>
        <w:t>n öğelerden  biri  değildir?</w:t>
      </w:r>
    </w:p>
    <w:p w:rsidR="00C723FD" w:rsidRPr="002335A0" w:rsidRDefault="00C723FD" w:rsidP="00F53D5A">
      <w:pPr>
        <w:spacing w:after="0" w:line="240" w:lineRule="auto"/>
      </w:pPr>
      <w:r w:rsidRPr="002335A0">
        <w:t>A-Yemeklerimiz          B-Kullandığımız otomobil</w:t>
      </w:r>
    </w:p>
    <w:p w:rsidR="00C723FD" w:rsidRPr="002335A0" w:rsidRDefault="00C723FD" w:rsidP="00F53D5A">
      <w:pPr>
        <w:spacing w:after="0" w:line="240" w:lineRule="auto"/>
      </w:pPr>
      <w:r w:rsidRPr="002335A0">
        <w:t>C-Geleneksel   kıyafetlerimiz     D-Düğünlerimiz</w:t>
      </w:r>
    </w:p>
    <w:p w:rsidR="00C723FD" w:rsidRPr="002335A0" w:rsidRDefault="00C723FD" w:rsidP="00F53D5A">
      <w:pPr>
        <w:spacing w:after="0" w:line="240" w:lineRule="auto"/>
      </w:pPr>
    </w:p>
    <w:p w:rsidR="00C723FD" w:rsidRPr="002335A0" w:rsidRDefault="00C723FD" w:rsidP="00F53D5A">
      <w:pPr>
        <w:spacing w:after="0" w:line="240" w:lineRule="auto"/>
      </w:pPr>
    </w:p>
    <w:p w:rsidR="00C723FD" w:rsidRPr="002335A0" w:rsidRDefault="00C723FD" w:rsidP="00F53D5A">
      <w:pPr>
        <w:spacing w:after="0" w:line="240" w:lineRule="auto"/>
      </w:pPr>
    </w:p>
    <w:p w:rsidR="00C723FD" w:rsidRPr="002335A0" w:rsidRDefault="00C723FD" w:rsidP="00F53D5A">
      <w:pPr>
        <w:spacing w:after="0" w:line="240" w:lineRule="auto"/>
      </w:pPr>
    </w:p>
    <w:p w:rsidR="00C723FD" w:rsidRPr="00FD4EAE" w:rsidRDefault="00C723FD" w:rsidP="00F53D5A">
      <w:pPr>
        <w:spacing w:after="0" w:line="240" w:lineRule="auto"/>
        <w:rPr>
          <w:b/>
          <w:i/>
        </w:rPr>
      </w:pPr>
      <w:r w:rsidRPr="00FD4EAE">
        <w:rPr>
          <w:b/>
          <w:i/>
        </w:rPr>
        <w:t>9-Milli  Mücadele   döneminde  aşağıdakilerden    hangisi  diğerleri</w:t>
      </w:r>
      <w:r>
        <w:rPr>
          <w:b/>
          <w:i/>
        </w:rPr>
        <w:t>nden    sonra   gerçekleşmiştir?</w:t>
      </w:r>
    </w:p>
    <w:p w:rsidR="00C723FD" w:rsidRPr="002335A0" w:rsidRDefault="00C723FD" w:rsidP="00F53D5A">
      <w:pPr>
        <w:spacing w:after="0" w:line="240" w:lineRule="auto"/>
      </w:pPr>
      <w:r w:rsidRPr="002335A0">
        <w:t xml:space="preserve">A-Atatürk’ün Samsun’a   çıkması </w:t>
      </w:r>
    </w:p>
    <w:p w:rsidR="00C723FD" w:rsidRPr="002335A0" w:rsidRDefault="00C723FD" w:rsidP="00F53D5A">
      <w:pPr>
        <w:spacing w:after="0" w:line="240" w:lineRule="auto"/>
      </w:pPr>
      <w:r w:rsidRPr="002335A0">
        <w:t>B-Erzurum  Kongresi</w:t>
      </w:r>
    </w:p>
    <w:p w:rsidR="00C723FD" w:rsidRPr="002335A0" w:rsidRDefault="00C723FD" w:rsidP="00F53D5A">
      <w:pPr>
        <w:spacing w:after="0" w:line="240" w:lineRule="auto"/>
      </w:pPr>
      <w:r w:rsidRPr="002335A0">
        <w:t xml:space="preserve">C-Sivas   Kongresi </w:t>
      </w:r>
    </w:p>
    <w:p w:rsidR="00C723FD" w:rsidRPr="002335A0" w:rsidRDefault="00C723FD" w:rsidP="00F53D5A">
      <w:pPr>
        <w:spacing w:after="0" w:line="240" w:lineRule="auto"/>
      </w:pPr>
      <w:r w:rsidRPr="002335A0">
        <w:t>D-TBMM’nin  açılması</w:t>
      </w:r>
    </w:p>
    <w:p w:rsidR="00C723FD" w:rsidRPr="002335A0" w:rsidRDefault="00C723FD" w:rsidP="00F53D5A">
      <w:pPr>
        <w:spacing w:after="0" w:line="240" w:lineRule="auto"/>
      </w:pPr>
      <w:r w:rsidRPr="002335A0">
        <w:t>10-</w:t>
      </w:r>
    </w:p>
    <w:p w:rsidR="00C723FD" w:rsidRPr="002335A0" w:rsidRDefault="00C723FD" w:rsidP="00F53D5A">
      <w:pPr>
        <w:spacing w:after="0" w:line="240" w:lineRule="auto"/>
      </w:pPr>
      <w:r>
        <w:rPr>
          <w:noProof/>
          <w:lang w:eastAsia="tr-TR"/>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29" type="#_x0000_t97" style="position:absolute;margin-left:94.6pt;margin-top:1.15pt;width:121.2pt;height:58.15pt;z-index:251632640" strokecolor="#f79646" strokeweight="2.5pt">
            <v:shadow color="#868686"/>
            <v:textbox style="mso-next-textbox:#_x0000_s1029">
              <w:txbxContent>
                <w:p w:rsidR="00C723FD" w:rsidRPr="00FD4EAE" w:rsidRDefault="00C723FD" w:rsidP="00B12AAB">
                  <w:pPr>
                    <w:spacing w:after="0" w:line="240" w:lineRule="auto"/>
                    <w:ind w:left="-142" w:right="-116"/>
                    <w:rPr>
                      <w:b/>
                      <w:i/>
                    </w:rPr>
                  </w:pPr>
                  <w:r w:rsidRPr="00FD4EAE">
                    <w:rPr>
                      <w:b/>
                      <w:i/>
                    </w:rPr>
                    <w:t>Ekmeğin ham madd</w:t>
                  </w:r>
                  <w:r>
                    <w:rPr>
                      <w:b/>
                      <w:i/>
                    </w:rPr>
                    <w:t>esi olan tahıl ürünü hangisidir?</w:t>
                  </w:r>
                </w:p>
              </w:txbxContent>
            </v:textbox>
          </v:shape>
        </w:pict>
      </w:r>
      <w:hyperlink r:id="rId26" w:history="1">
        <w:r w:rsidRPr="00804B69">
          <w:rPr>
            <w:rFonts w:cs="Arial"/>
            <w:noProof/>
            <w:color w:val="0000FF"/>
            <w:lang w:eastAsia="tr-TR"/>
          </w:rPr>
          <w:pict>
            <v:shape id="Resim 7" o:spid="_x0000_i1035" type="#_x0000_t75" alt="http://tbn3.google.com/images?q=tbn:rKAPOaRP6g_s2M:http://www.cakircaekmek.com/ekmek.jpg" href="http://images.google.com.tr/imgres?imgurl=http://www.cakircaekmek.com/ekmek.jpg&amp;imgrefurl=http://www.cakircaekmek.com/&amp;usg=__ruA_UqKm5LaZpDG0zYhDMUaspY8=&amp;h=469&amp;w=800&amp;sz=35&amp;hl=tr&amp;start=1&amp;sig2=e2jzstNcZtuomzxGixW7yg&amp;tbnid=rKAPOaRP6g_s2M:&amp;tbnh=84&amp;tbnw=143&amp;ei=ut2jSZr_GcLB-Ab6tfWTBg&amp;prev=/images?q=ekmek&amp;gbv=2&amp;hl=" style="width:102.75pt;height:62.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" o:button="t">
              <v:fill o:detectmouseclick="t"/>
              <v:imagedata r:id="rId27" o:title=""/>
              <o:lock v:ext="edit" aspectratio="f"/>
            </v:shape>
          </w:pict>
        </w:r>
      </w:hyperlink>
    </w:p>
    <w:p w:rsidR="00C723FD" w:rsidRPr="002335A0" w:rsidRDefault="00C723FD" w:rsidP="00F53D5A">
      <w:pPr>
        <w:spacing w:after="0" w:line="240" w:lineRule="auto"/>
      </w:pPr>
    </w:p>
    <w:p w:rsidR="00C723FD" w:rsidRPr="002335A0" w:rsidRDefault="00C723FD" w:rsidP="00B12AAB">
      <w:pPr>
        <w:spacing w:after="0" w:line="240" w:lineRule="auto"/>
      </w:pPr>
      <w:r w:rsidRPr="002335A0">
        <w:t>a-  arpa       b-pirinç     c-buğday    d- mercimek</w:t>
      </w:r>
    </w:p>
    <w:p w:rsidR="00C723FD" w:rsidRPr="002335A0" w:rsidRDefault="00C723FD" w:rsidP="00B12AAB">
      <w:pPr>
        <w:spacing w:after="0" w:line="240" w:lineRule="auto"/>
      </w:pPr>
    </w:p>
    <w:p w:rsidR="00C723FD" w:rsidRPr="002335A0" w:rsidRDefault="00C723FD" w:rsidP="00B12AAB">
      <w:pPr>
        <w:spacing w:after="0" w:line="240" w:lineRule="auto"/>
      </w:pPr>
      <w:r>
        <w:rPr>
          <w:noProof/>
          <w:lang w:eastAsia="tr-TR"/>
        </w:rPr>
        <w:pict>
          <v:shape id="_x0000_s1030" type="#_x0000_t62" style="position:absolute;margin-left:65.6pt;margin-top:7.3pt;width:60.2pt;height:22.45pt;z-index:251636736" adj="18173,29153" strokecolor="#b2a1c7" strokeweight="1pt">
            <v:fill color2="#ccc0d9" focusposition="1" focussize="" focus="100%" type="gradient"/>
            <v:shadow on="t" type="perspective" color="#3f3151" opacity=".5" offset="1pt" offset2="-3pt"/>
            <v:textbox style="mso-next-textbox:#_x0000_s1030">
              <w:txbxContent>
                <w:p w:rsidR="00C723FD" w:rsidRDefault="00C723FD" w:rsidP="002C0A5D">
                  <w:r>
                    <w:t xml:space="preserve">Market </w:t>
                  </w:r>
                </w:p>
              </w:txbxContent>
            </v:textbox>
          </v:shape>
        </w:pict>
      </w:r>
      <w:r>
        <w:rPr>
          <w:noProof/>
          <w:lang w:eastAsia="tr-TR"/>
        </w:rPr>
        <w:pict>
          <v:shape id="_x0000_s1031" type="#_x0000_t62" style="position:absolute;margin-left:-30.7pt;margin-top:11.75pt;width:66.45pt;height:22.45pt;z-index:251633664" adj="18528,26555" strokecolor="#d99594" strokeweight="1pt">
            <v:fill color2="#e5b8b7" focusposition="1" focussize="" focus="100%" type="gradient"/>
            <v:shadow on="t" type="perspective" color="#622423" opacity=".5" offset="1pt" offset2="-3pt"/>
            <v:textbox style="mso-next-textbox:#_x0000_s1031">
              <w:txbxContent>
                <w:p w:rsidR="00C723FD" w:rsidRDefault="00C723FD">
                  <w:r>
                    <w:t>Pazar yeri</w:t>
                  </w:r>
                </w:p>
              </w:txbxContent>
            </v:textbox>
          </v:shape>
        </w:pict>
      </w:r>
    </w:p>
    <w:p w:rsidR="00C723FD" w:rsidRPr="002335A0" w:rsidRDefault="00C723FD" w:rsidP="00B12AAB">
      <w:pPr>
        <w:spacing w:after="0" w:line="240" w:lineRule="auto"/>
      </w:pPr>
    </w:p>
    <w:p w:rsidR="00C723FD" w:rsidRPr="002335A0" w:rsidRDefault="00C723FD" w:rsidP="00B12AAB">
      <w:pPr>
        <w:spacing w:after="0" w:line="240" w:lineRule="auto"/>
      </w:pPr>
      <w:r>
        <w:rPr>
          <w:noProof/>
          <w:lang w:eastAsia="tr-TR"/>
        </w:rPr>
        <w:pict>
          <v:shape id="_x0000_s1032" type="#_x0000_t62" style="position:absolute;margin-left:65.6pt;margin-top:64.45pt;width:60.2pt;height:20.6pt;z-index:251635712" adj="19932,32505" strokecolor="#95b3d7" strokeweight="1pt">
            <v:fill color2="#b8cce4" focusposition="1" focussize="" focus="100%" type="gradient"/>
            <v:shadow on="t" type="perspective" color="#243f60" opacity=".5" offset="1pt" offset2="-3pt"/>
            <v:textbox style="mso-next-textbox:#_x0000_s1032">
              <w:txbxContent>
                <w:p w:rsidR="00C723FD" w:rsidRDefault="00C723FD" w:rsidP="002C0A5D">
                  <w:r>
                    <w:t xml:space="preserve">Manav </w:t>
                  </w:r>
                </w:p>
              </w:txbxContent>
            </v:textbox>
          </v:shape>
        </w:pict>
      </w:r>
      <w:hyperlink r:id="rId28" w:history="1">
        <w:r w:rsidRPr="00804B69">
          <w:rPr>
            <w:rFonts w:cs="Arial"/>
            <w:noProof/>
            <w:color w:val="0000FF"/>
            <w:lang w:eastAsia="tr-TR"/>
          </w:rPr>
          <w:pict>
            <v:shape id="Resim 10" o:spid="_x0000_i1036" type="#_x0000_t75" alt="http://tbn1.google.com/images?q=tbn:4Udlm2geIc_MDM:http://sinemam.net/galeri/files/3/spiderman3/c5.jpg" href="http://images.google.com.tr/imgres?imgurl=http://sinemam.net/galeri/files/3/spiderman3/c5.jpg&amp;imgrefurl=http://sinemam.net/sinema-film-dizi/genel/page/27&amp;usg=__cRmt-MBdmxG5f9IAxvvdLd-M6do=&amp;h=336&amp;w=450&amp;sz=23&amp;hl=tr&amp;start=166&amp;sig2=-9Tr0CHgczq6OSoMtWe7iQ&amp;tbnid=4Udlm2geIc_MDM:&amp;tbnh=95&amp;tbnw=127&amp;ei=ouGjSb-XC8SO-Ab-xvGNBg&amp;prev=/images?q=%C3%B6r%C3%BCmcek+adam&amp;start=160&amp;gbv=2&amp;ndsp=20&amp;hl=tr&amp;sa" style="width:77.25pt;height:57.75pt;visibility:visible" o:button="t">
              <v:fill o:detectmouseclick="t"/>
              <v:imagedata r:id="rId29" o:title=""/>
            </v:shape>
          </w:pict>
        </w:r>
      </w:hyperlink>
      <w:r w:rsidRPr="002335A0">
        <w:t xml:space="preserve">     </w:t>
      </w:r>
      <w:hyperlink r:id="rId30" w:history="1">
        <w:r w:rsidRPr="00804B69">
          <w:rPr>
            <w:rFonts w:cs="Arial"/>
            <w:noProof/>
            <w:color w:val="0000FF"/>
            <w:lang w:eastAsia="tr-TR"/>
          </w:rPr>
          <w:pict>
            <v:shape id="_x0000_i1037" type="#_x0000_t75" alt="http://tbn3.google.com/images?q=tbn:4p_TrqXj6Qx83M:http://i165.photobucket.com/albums/u53/adbrasil_renders/Filmes/super%2520man/superman.png" href="http://images.google.com.tr/imgres?imgurl=http://i165.photobucket.com/albums/u53/adbrasil_renders/Filmes/super man/superman.png&amp;imgrefurl=http://www.ashabilyemin.com/superman-gifleri-t81158.html&amp;usg=__8k3XDw8ihkEJr23jGZhvMRQw6w0=&amp;h=510&amp;w=360&amp;sz=102&amp;hl=tr&amp;start=31&amp;sig2=z9NunqLW26IxjEqySOSFHQ&amp;tbnid=4p_TrqXj6Qx83M:&amp;tbnh=131&amp;tbnw=92&amp;ei=iuKjSZ2NMcPA-AaUgqmRBg&amp;prev=/images?q=s%C3%BCperman&amp;start=20&amp;gbv=2&amp;ndsp=20&amp;hl=tr&amp;sa" style="width:48pt;height:69pt;visibility:visible" o:button="t">
              <v:fill o:detectmouseclick="t"/>
              <v:imagedata r:id="rId31" o:title=""/>
            </v:shape>
          </w:pict>
        </w:r>
      </w:hyperlink>
    </w:p>
    <w:p w:rsidR="00C723FD" w:rsidRPr="002335A0" w:rsidRDefault="00C723FD" w:rsidP="00B12AAB">
      <w:pPr>
        <w:spacing w:after="0" w:line="240" w:lineRule="auto"/>
      </w:pPr>
      <w:r>
        <w:rPr>
          <w:noProof/>
          <w:lang w:eastAsia="tr-TR"/>
        </w:rPr>
        <w:pict>
          <v:shape id="_x0000_s1033" type="#_x0000_t62" style="position:absolute;margin-left:-36.95pt;margin-top:2.1pt;width:63pt;height:20.75pt;z-index:251634688" adj="22834,30136" strokecolor="#c2d69b" strokeweight="1pt">
            <v:fill color2="#d6e3bc" focusposition="1" focussize="" focus="100%" type="gradient"/>
            <v:shadow on="t" type="perspective" color="#4e6128" opacity=".5" offset="1pt" offset2="-3pt"/>
            <v:textbox style="mso-next-textbox:#_x0000_s1033">
              <w:txbxContent>
                <w:p w:rsidR="00C723FD" w:rsidRDefault="00C723FD" w:rsidP="002C0A5D">
                  <w:r>
                    <w:t xml:space="preserve">Fabrika </w:t>
                  </w:r>
                </w:p>
              </w:txbxContent>
            </v:textbox>
          </v:shape>
        </w:pict>
      </w:r>
      <w:r w:rsidRPr="002335A0">
        <w:t xml:space="preserve">      </w:t>
      </w:r>
    </w:p>
    <w:p w:rsidR="00C723FD" w:rsidRPr="002335A0" w:rsidRDefault="00C723FD" w:rsidP="00B12AAB">
      <w:pPr>
        <w:spacing w:after="0" w:line="240" w:lineRule="auto"/>
      </w:pPr>
      <w:hyperlink r:id="rId32" w:history="1">
        <w:r w:rsidRPr="00804B69">
          <w:rPr>
            <w:rFonts w:cs="Arial"/>
            <w:noProof/>
            <w:color w:val="0000FF"/>
            <w:lang w:eastAsia="tr-TR"/>
          </w:rPr>
          <w:pict>
            <v:shape id="_x0000_i1038" type="#_x0000_t75" alt="http://tbn3.google.com/images?q=tbn:lOafy-Adnut02M:http://zelzele.files.wordpress.com/2008/11/8858000063237_batman2503.jpg" href="http://images.google.com.tr/imgres?imgurl=http://zelzele.files.wordpress.com/2008/11/8858000063237_batman2503.jpg&amp;imgrefurl=http://zelzele.wordpress.com/2008/11/17/the-batman/&amp;usg=__h9BtJT-RSrbDGYXVymonRdn3oJs=&amp;h=600&amp;w=600&amp;sz=135&amp;hl=tr&amp;start=19&amp;sig2=FYDJkwmWgXXjG7IVmCHtHQ&amp;tbnid=lOafy-Adnut02M:&amp;tbnh=135&amp;tbnw=135&amp;ei=weKjSczkG8PA-AaUgqmRBg&amp;prev=/images?q=batman&amp;gbv=2&amp;hl=tr&amp;sa" style="width:78.75pt;height:78.75pt;visibility:visible" o:button="t">
              <v:fill o:detectmouseclick="t"/>
              <v:imagedata r:id="rId33" o:title=""/>
            </v:shape>
          </w:pict>
        </w:r>
      </w:hyperlink>
      <w:r w:rsidRPr="002335A0">
        <w:t xml:space="preserve">       </w:t>
      </w:r>
      <w:hyperlink r:id="rId34" w:history="1">
        <w:r w:rsidRPr="00804B69">
          <w:rPr>
            <w:rFonts w:cs="Arial"/>
            <w:noProof/>
            <w:color w:val="0000FF"/>
            <w:lang w:eastAsia="tr-TR"/>
          </w:rPr>
          <w:pict>
            <v:shape id="_x0000_i1039" type="#_x0000_t75" alt="http://tbn1.google.com/images?q=tbn:o3t1a8WIqfS7bM:http://z.about.com/d/toys/1/0/Y/O/Hulk_001.jpg" href="http://images.google.com.tr/imgres?imgurl=http://z.about.com/d/toys/1/0/Y/O/Hulk_001.jpg&amp;imgrefurl=http://toys.about.com/od/actionfigures/ig/Hulk-Action-Figures/Hulk-Action-Figure.htm&amp;usg=__gdfINwsoTk3eysy6Rrd4ey2uVX8=&amp;h=500&amp;w=457&amp;sz=84&amp;hl=tr&amp;start=50&amp;sig2=vojlEB0v5CaTdfZ2eYPM3w&amp;tbnid=o3t1a8WIqfS7bM:&amp;tbnh=130&amp;tbnw=119&amp;ei=C-OjSfK_EYTB-Aa20sieBg&amp;prev=/images?q=hulk&amp;start=40&amp;gbv=2&amp;ndsp=20&amp;hl=tr&amp;sa" style="width:70.5pt;height:77.25pt;visibility:visible" o:button="t">
              <v:fill o:detectmouseclick="t"/>
              <v:imagedata r:id="rId35" o:title=""/>
            </v:shape>
          </w:pict>
        </w:r>
      </w:hyperlink>
    </w:p>
    <w:p w:rsidR="00C723FD" w:rsidRPr="00FD4EAE" w:rsidRDefault="00C723FD" w:rsidP="00B12AAB">
      <w:pPr>
        <w:spacing w:after="0" w:line="240" w:lineRule="auto"/>
        <w:rPr>
          <w:b/>
          <w:i/>
        </w:rPr>
      </w:pPr>
      <w:r w:rsidRPr="00FD4EAE">
        <w:rPr>
          <w:b/>
          <w:i/>
        </w:rPr>
        <w:t>11-Yukarıdaki kahramanlardan hangisinin söylediği yer tüketim aşamasında ürünün satışa su</w:t>
      </w:r>
      <w:r>
        <w:rPr>
          <w:b/>
          <w:i/>
        </w:rPr>
        <w:t>nulduğu yerlerden biri değildir?</w:t>
      </w:r>
    </w:p>
    <w:p w:rsidR="00C723FD" w:rsidRPr="002335A0" w:rsidRDefault="00C723FD" w:rsidP="008E2EE5">
      <w:pPr>
        <w:spacing w:after="0" w:line="240" w:lineRule="auto"/>
      </w:pPr>
      <w:r w:rsidRPr="002335A0">
        <w:t>a- Spiderman              b-Superman</w:t>
      </w:r>
    </w:p>
    <w:p w:rsidR="00C723FD" w:rsidRPr="002335A0" w:rsidRDefault="00C723FD" w:rsidP="008E2EE5">
      <w:pPr>
        <w:spacing w:after="0" w:line="240" w:lineRule="auto"/>
      </w:pPr>
      <w:r w:rsidRPr="002335A0">
        <w:t>c-Batman                     d-Hulk</w:t>
      </w:r>
    </w:p>
    <w:p w:rsidR="00C723FD" w:rsidRPr="00FD4EAE" w:rsidRDefault="00C723FD" w:rsidP="008E2EE5">
      <w:pPr>
        <w:spacing w:after="0" w:line="240" w:lineRule="auto"/>
        <w:rPr>
          <w:b/>
          <w:i/>
        </w:rPr>
      </w:pPr>
      <w:r w:rsidRPr="00FD4EAE">
        <w:rPr>
          <w:b/>
          <w:i/>
        </w:rPr>
        <w:t>12-Pamuğun tarladan alınıp fabrikada işlenmesi hangi aşamada</w:t>
      </w:r>
      <w:r>
        <w:rPr>
          <w:b/>
          <w:i/>
        </w:rPr>
        <w:t xml:space="preserve"> yapılan bir iştir?</w:t>
      </w:r>
    </w:p>
    <w:p w:rsidR="00C723FD" w:rsidRPr="002335A0" w:rsidRDefault="00C723FD" w:rsidP="001C5BF7">
      <w:pPr>
        <w:spacing w:after="0" w:line="240" w:lineRule="auto"/>
      </w:pPr>
      <w:r w:rsidRPr="002335A0">
        <w:t>a- Üretim aşaması           b-Tüketim aşaması</w:t>
      </w:r>
    </w:p>
    <w:p w:rsidR="00C723FD" w:rsidRPr="002335A0" w:rsidRDefault="00C723FD" w:rsidP="001C5BF7">
      <w:pPr>
        <w:spacing w:after="0" w:line="240" w:lineRule="auto"/>
      </w:pPr>
      <w:r w:rsidRPr="002335A0">
        <w:t>c-Dağıtım aşaması          d-Hammadde aşaması</w:t>
      </w:r>
    </w:p>
    <w:p w:rsidR="00C723FD" w:rsidRPr="002335A0" w:rsidRDefault="00C723FD" w:rsidP="001C5BF7">
      <w:pPr>
        <w:spacing w:after="0" w:line="240" w:lineRule="auto"/>
      </w:pPr>
    </w:p>
    <w:p w:rsidR="00C723FD" w:rsidRPr="002335A0" w:rsidRDefault="00C723FD" w:rsidP="001C5BF7">
      <w:pPr>
        <w:spacing w:after="0" w:line="240" w:lineRule="auto"/>
      </w:pPr>
      <w:r w:rsidRPr="00FD4EAE">
        <w:rPr>
          <w:b/>
          <w:i/>
        </w:rPr>
        <w:t>13-Aşağıdaki   sanayi ürünlerinden hangisinin temel ham maddesi tarım ürünüdür?</w:t>
      </w:r>
    </w:p>
    <w:p w:rsidR="00C723FD" w:rsidRPr="002335A0" w:rsidRDefault="00C723FD" w:rsidP="00E566C9">
      <w:pPr>
        <w:spacing w:after="0" w:line="240" w:lineRule="auto"/>
      </w:pPr>
      <w:r w:rsidRPr="002335A0">
        <w:t>a- cam   b-  otomobil   c- tencere  d- pantolon</w:t>
      </w:r>
    </w:p>
    <w:p w:rsidR="00C723FD" w:rsidRPr="00FD4EAE" w:rsidRDefault="00C723FD" w:rsidP="00E566C9">
      <w:pPr>
        <w:spacing w:after="0" w:line="240" w:lineRule="auto"/>
        <w:rPr>
          <w:b/>
          <w:i/>
        </w:rPr>
      </w:pPr>
      <w:r w:rsidRPr="00FD4EAE">
        <w:rPr>
          <w:b/>
          <w:i/>
        </w:rPr>
        <w:t>14-Aşağıdaki mesleklerden hang</w:t>
      </w:r>
      <w:r>
        <w:rPr>
          <w:b/>
          <w:i/>
        </w:rPr>
        <w:t>isi farklı bir alanla ilgilidir?</w:t>
      </w:r>
    </w:p>
    <w:p w:rsidR="00C723FD" w:rsidRPr="002335A0" w:rsidRDefault="00C723FD" w:rsidP="00E566C9">
      <w:pPr>
        <w:spacing w:after="0" w:line="240" w:lineRule="auto"/>
      </w:pPr>
      <w:r w:rsidRPr="002335A0">
        <w:t xml:space="preserve">a-    </w:t>
      </w:r>
      <w:hyperlink r:id="rId36" w:history="1">
        <w:r w:rsidRPr="00804B69">
          <w:rPr>
            <w:rFonts w:cs="Arial"/>
            <w:noProof/>
            <w:color w:val="0000FF"/>
            <w:lang w:eastAsia="tr-TR"/>
          </w:rPr>
          <w:pict>
            <v:shape id="_x0000_i1040" type="#_x0000_t75" alt="http://tbn1.google.com/images?q=tbn:tgu5minyJgoBaM:http://www.bingursonmez.com/images/2.Hayatiniza_baslarken_resim/DIS.jpg" href="http://images.google.com.tr/imgres?imgurl=http://www.bingursonmez.com/images/2.Hayatiniza_baslarken_resim/DIS.jpg&amp;imgrefurl=http://www.bingursonmez.com/ikincihc111111111.htm&amp;usg=__04vZVEBcdpI4HxCFZ0rfp1FZrhc=&amp;h=626&amp;w=600&amp;sz=56&amp;hl=tr&amp;start=3&amp;sig2=j9-AiwTw-cBY5JjTEJ51Vg&amp;tbnid=tgu5minyJgoBaM:&amp;tbnh=136&amp;tbnw=130&amp;ei=hhukSaapM4iV-gaHuJmMBg&amp;prev=/images?q=di%C5%9F+doktoru&amp;gbv=2&amp;hl=tr&amp;sa" style="width:58.5pt;height:61.5pt;visibility:visible" o:button="t">
              <v:fill o:detectmouseclick="t"/>
              <v:imagedata r:id="rId37" o:title=""/>
            </v:shape>
          </w:pict>
        </w:r>
      </w:hyperlink>
      <w:r w:rsidRPr="002335A0">
        <w:t xml:space="preserve">          b-</w:t>
      </w:r>
      <w:hyperlink r:id="rId38" w:history="1">
        <w:r w:rsidRPr="00804B69">
          <w:rPr>
            <w:rFonts w:cs="Arial"/>
            <w:noProof/>
            <w:color w:val="0000FF"/>
            <w:lang w:eastAsia="tr-TR"/>
          </w:rPr>
          <w:pict>
            <v:shape id="Resim 25" o:spid="_x0000_i1041" type="#_x0000_t75" alt="http://tbn3.google.com/images?q=tbn:9fAHN9YhVjlz3M:http://www.yenibursa.com/img/haber/large/emmzz_doktor.jpg" href="http://images.google.com.tr/imgres?imgurl=http://www.yenibursa.com/img/haber/large/emmzz_doktor.jpg&amp;imgrefurl=http://www.yenibursa.com/Doktorlar-Tam-Gune-Basladi-10657.html&amp;usg=__2BUMPkea9aen7kPsygP0wYKwsUY=&amp;h=225&amp;w=250&amp;sz=26&amp;hl=tr&amp;start=4&amp;sig2=fx_D5mn0Jt0L7krAQn_JAg&amp;tbnid=9fAHN9YhVjlz3M:&amp;tbnh=100&amp;tbnw=111&amp;ei=re6jScO6FNS0jAeXnqiwBg&amp;prev=/images?q=doktor&amp;gbv=2&amp;hl=tr&amp;sa" style="width:55.5pt;height:51pt;visibility:visible" o:button="t">
              <v:fill o:detectmouseclick="t"/>
              <v:imagedata r:id="rId39" o:title=""/>
            </v:shape>
          </w:pict>
        </w:r>
      </w:hyperlink>
    </w:p>
    <w:p w:rsidR="00C723FD" w:rsidRPr="002335A0" w:rsidRDefault="00C723FD" w:rsidP="00E566C9">
      <w:pPr>
        <w:spacing w:after="0" w:line="240" w:lineRule="auto"/>
      </w:pPr>
    </w:p>
    <w:p w:rsidR="00C723FD" w:rsidRPr="002335A0" w:rsidRDefault="00C723FD" w:rsidP="00E566C9">
      <w:pPr>
        <w:spacing w:after="0" w:line="240" w:lineRule="auto"/>
      </w:pPr>
    </w:p>
    <w:p w:rsidR="00C723FD" w:rsidRPr="002335A0" w:rsidRDefault="00C723FD" w:rsidP="00E566C9">
      <w:pPr>
        <w:spacing w:after="0" w:line="240" w:lineRule="auto"/>
      </w:pPr>
      <w:r w:rsidRPr="002335A0">
        <w:t xml:space="preserve">c-   </w:t>
      </w:r>
      <w:hyperlink r:id="rId40" w:history="1">
        <w:r w:rsidRPr="00804B69">
          <w:rPr>
            <w:rFonts w:cs="Arial"/>
            <w:noProof/>
            <w:color w:val="0000FF"/>
            <w:lang w:eastAsia="tr-TR"/>
          </w:rPr>
          <w:pict>
            <v:shape id="Resim 34" o:spid="_x0000_i1042" type="#_x0000_t75" alt="http://tbn1.google.com/images?q=tbn:a2pVat3GNXjXvM:http://haber.deuforum.com/resim/Yunanca_Ogretmen%255B1%255D.jpg" href="http://images.google.com.tr/imgres?imgurl=http://haber.deuforum.com/resim/Yunanca_Ogretmen[1].jpg&amp;imgrefurl=http://haber.deuforum.com/haberdetay.asp?bolum=1199&amp;uyeid=9&amp;usg=__1pKp3s0Sfw6AnyEcklKp1vdS7Ks=&amp;h=540&amp;w=720&amp;sz=37&amp;hl=tr&amp;start=1&amp;sig2=0fQIhouMs-1orn3h5YjP5Q&amp;tbnid=a2pVat3GNXjXvM:&amp;tbnh=105&amp;tbnw=140&amp;ei=cO-jSdCpCt-zjAe8vYC4Bg&amp;prev=/images?q=%C3%B6%C4%9Fretmen&amp;gbv=2&amp;hl=tr&amp;sa" style="width:63.75pt;height:48pt;visibility:visible" o:button="t">
              <v:fill o:detectmouseclick="t"/>
              <v:imagedata r:id="rId41" o:title=""/>
            </v:shape>
          </w:pict>
        </w:r>
      </w:hyperlink>
      <w:r w:rsidRPr="002335A0">
        <w:t xml:space="preserve">        d-</w:t>
      </w:r>
      <w:hyperlink r:id="rId42" w:history="1">
        <w:r w:rsidRPr="00804B69">
          <w:rPr>
            <w:rFonts w:cs="Arial"/>
            <w:noProof/>
            <w:color w:val="0000FF"/>
            <w:lang w:eastAsia="tr-TR"/>
          </w:rPr>
          <w:pict>
            <v:shape id="_x0000_i1043" type="#_x0000_t75" alt="http://tbn0.google.com/images?q=tbn:7pdsEPp-CRhw4M:http://www.akyolsigorta.net/images/hemsire_nurse_2_1_.jpg" href="http://images.google.com.tr/imgres?imgurl=http://www.akyolsigorta.net/images/hemsire_nurse_2_1_.jpg&amp;imgrefurl=http://www.akyolsigorta.net/default.asp?id=22166&amp;lng=1&amp;usg=__vxxmUA8VkS9-hD_5tLEh_4p35vA=&amp;h=410&amp;w=352&amp;sz=30&amp;hl=tr&amp;start=2&amp;sig2=_rQ55oHZ3gtbILX__P9yWg&amp;tbnid=7pdsEPp-CRhw4M:&amp;tbnh=125&amp;tbnw=107&amp;ei=PxukSZjsCYTF-AbHlu2KBg&amp;prev=/images?q=HEM%C5%9E%C4%B0RE&amp;gbv=2&amp;hl=" style="width:44.25pt;height:51.75pt;visibility:visible" o:button="t">
              <v:fill o:detectmouseclick="t"/>
              <v:imagedata r:id="rId43" o:title=""/>
            </v:shape>
          </w:pict>
        </w:r>
      </w:hyperlink>
    </w:p>
    <w:p w:rsidR="00C723FD" w:rsidRPr="002335A0" w:rsidRDefault="00C723FD" w:rsidP="00E566C9">
      <w:pPr>
        <w:spacing w:after="0" w:line="240" w:lineRule="auto"/>
      </w:pPr>
    </w:p>
    <w:p w:rsidR="00C723FD" w:rsidRPr="00FD4EAE" w:rsidRDefault="00C723FD" w:rsidP="00E566C9">
      <w:pPr>
        <w:spacing w:after="0" w:line="240" w:lineRule="auto"/>
        <w:rPr>
          <w:b/>
          <w:i/>
        </w:rPr>
      </w:pPr>
      <w:r w:rsidRPr="00FD4EAE">
        <w:rPr>
          <w:b/>
          <w:i/>
        </w:rPr>
        <w:t>15-Bir ürünü oluşturmak için maddelerin işlenmeden önceki doğal durumlarına ham madde denir.</w:t>
      </w:r>
    </w:p>
    <w:p w:rsidR="00C723FD" w:rsidRPr="00FD4EAE" w:rsidRDefault="00C723FD" w:rsidP="00E566C9">
      <w:pPr>
        <w:spacing w:after="0" w:line="240" w:lineRule="auto"/>
        <w:rPr>
          <w:b/>
          <w:i/>
        </w:rPr>
      </w:pPr>
      <w:r w:rsidRPr="00FD4EAE">
        <w:rPr>
          <w:b/>
          <w:i/>
        </w:rPr>
        <w:t xml:space="preserve">  Buna göre aşağıdaki</w:t>
      </w:r>
      <w:r>
        <w:rPr>
          <w:b/>
          <w:i/>
        </w:rPr>
        <w:t>lerden hangisi hammdde değildir?</w:t>
      </w:r>
    </w:p>
    <w:p w:rsidR="00C723FD" w:rsidRPr="002335A0" w:rsidRDefault="00C723FD" w:rsidP="003215D3">
      <w:pPr>
        <w:spacing w:after="0" w:line="240" w:lineRule="auto"/>
      </w:pPr>
      <w:r w:rsidRPr="002335A0">
        <w:t>a- Buğday   b- ekmek   c- pamuk d- ham petrol</w:t>
      </w:r>
    </w:p>
    <w:p w:rsidR="00C723FD" w:rsidRPr="002335A0" w:rsidRDefault="00C723FD" w:rsidP="00AA54F0">
      <w:pPr>
        <w:spacing w:after="0" w:line="240" w:lineRule="auto"/>
      </w:pPr>
      <w:hyperlink r:id="rId44" w:history="1">
        <w:r w:rsidRPr="00B0055F">
          <w:rPr>
            <w:rStyle w:val="Hyperlink"/>
          </w:rPr>
          <w:t>www.dersbirebir.com</w:t>
        </w:r>
      </w:hyperlink>
      <w:r>
        <w:t xml:space="preserve"> </w:t>
      </w:r>
    </w:p>
    <w:p w:rsidR="00C723FD" w:rsidRPr="002335A0" w:rsidRDefault="00C723FD" w:rsidP="003215D3">
      <w:pPr>
        <w:spacing w:after="0" w:line="240" w:lineRule="auto"/>
      </w:pPr>
    </w:p>
    <w:p w:rsidR="00C723FD" w:rsidRPr="00FD4EAE" w:rsidRDefault="00C723FD" w:rsidP="003215D3">
      <w:pPr>
        <w:spacing w:after="0" w:line="240" w:lineRule="auto"/>
        <w:rPr>
          <w:rStyle w:val="Strong"/>
          <w:rFonts w:cs="Tahoma"/>
          <w:i/>
        </w:rPr>
      </w:pPr>
      <w:r w:rsidRPr="00FD4EAE">
        <w:rPr>
          <w:i/>
        </w:rPr>
        <w:t>16-</w:t>
      </w:r>
      <w:r w:rsidRPr="00FD4EAE">
        <w:rPr>
          <w:rStyle w:val="Strong"/>
          <w:rFonts w:cs="Tahoma"/>
          <w:i/>
        </w:rPr>
        <w:t>Üretilen bir ürün tüketiciye ulaşıncaya kadar hangi aşamalardan geçer?</w:t>
      </w:r>
    </w:p>
    <w:p w:rsidR="00C723FD" w:rsidRPr="00FD4EAE" w:rsidRDefault="00C723FD" w:rsidP="003215D3">
      <w:pPr>
        <w:spacing w:after="0" w:line="240" w:lineRule="auto"/>
        <w:rPr>
          <w:rFonts w:cs="Tahoma"/>
        </w:rPr>
      </w:pPr>
      <w:r w:rsidRPr="00FD4EAE">
        <w:rPr>
          <w:rStyle w:val="Strong"/>
          <w:rFonts w:cs="Tahoma"/>
        </w:rPr>
        <w:t>a-</w:t>
      </w:r>
      <w:r w:rsidRPr="00FD4EAE">
        <w:rPr>
          <w:rFonts w:cs="Tahoma"/>
        </w:rPr>
        <w:t>üretim- tüketim</w:t>
      </w:r>
    </w:p>
    <w:p w:rsidR="00C723FD" w:rsidRPr="002335A0" w:rsidRDefault="00C723FD" w:rsidP="003E1BC9">
      <w:pPr>
        <w:spacing w:after="0" w:line="240" w:lineRule="auto"/>
      </w:pPr>
      <w:r w:rsidRPr="002335A0">
        <w:t>b-üretim-fabrika-dağıtım</w:t>
      </w:r>
    </w:p>
    <w:p w:rsidR="00C723FD" w:rsidRPr="002335A0" w:rsidRDefault="00C723FD" w:rsidP="003E1BC9">
      <w:pPr>
        <w:spacing w:after="0" w:line="240" w:lineRule="auto"/>
      </w:pPr>
      <w:r w:rsidRPr="002335A0">
        <w:t>c-üretim-tüketim-fabrika-dağıtım</w:t>
      </w:r>
    </w:p>
    <w:p w:rsidR="00C723FD" w:rsidRPr="002335A0" w:rsidRDefault="00C723FD" w:rsidP="003E1BC9">
      <w:pPr>
        <w:spacing w:after="0" w:line="240" w:lineRule="auto"/>
      </w:pPr>
      <w:r w:rsidRPr="002335A0">
        <w:t>d-ham madde-üretim-da</w:t>
      </w:r>
      <w:r>
        <w:t>ğ</w:t>
      </w:r>
      <w:r w:rsidRPr="002335A0">
        <w:t>ıtım-tüketim</w:t>
      </w:r>
    </w:p>
    <w:p w:rsidR="00C723FD" w:rsidRDefault="00C723FD" w:rsidP="003E1BC9">
      <w:pPr>
        <w:spacing w:after="0" w:line="240" w:lineRule="auto"/>
        <w:rPr>
          <w:i/>
        </w:rPr>
      </w:pPr>
    </w:p>
    <w:p w:rsidR="00C723FD" w:rsidRPr="00FD4EAE" w:rsidRDefault="00C723FD" w:rsidP="003E1BC9">
      <w:pPr>
        <w:spacing w:after="0" w:line="240" w:lineRule="auto"/>
        <w:rPr>
          <w:rStyle w:val="Strong"/>
          <w:rFonts w:cs="Tahoma"/>
          <w:i/>
        </w:rPr>
      </w:pPr>
      <w:r w:rsidRPr="00FD4EAE">
        <w:rPr>
          <w:i/>
        </w:rPr>
        <w:t>17-</w:t>
      </w:r>
      <w:r w:rsidRPr="00FD4EAE">
        <w:rPr>
          <w:rStyle w:val="Strong"/>
          <w:rFonts w:cs="Tahoma"/>
          <w:i/>
        </w:rPr>
        <w:t>"Karşılanması zorunlu olan isteklere .......... denir." Yukarıdaki cümlede boş bırakılan yere aşağıdakilerden hangisi getirilmelidir?</w:t>
      </w:r>
    </w:p>
    <w:p w:rsidR="00C723FD" w:rsidRPr="002335A0" w:rsidRDefault="00C723FD" w:rsidP="003E1BC9">
      <w:pPr>
        <w:spacing w:after="0" w:line="240" w:lineRule="auto"/>
      </w:pPr>
      <w:r w:rsidRPr="002335A0">
        <w:t>a-gelir     b-ihtiyaç      c-bütçe      d-gider</w:t>
      </w:r>
    </w:p>
    <w:p w:rsidR="00C723FD" w:rsidRPr="00FD4EAE" w:rsidRDefault="00C723FD" w:rsidP="003E1BC9">
      <w:pPr>
        <w:spacing w:after="0" w:line="240" w:lineRule="auto"/>
        <w:rPr>
          <w:b/>
          <w:i/>
        </w:rPr>
      </w:pPr>
      <w:r w:rsidRPr="00FD4EAE">
        <w:rPr>
          <w:b/>
          <w:i/>
        </w:rPr>
        <w:t>18-Aldığımız ürün ile ilgili bir sorun yaşadığımızda aşağıdaki davranışlardan hangisini yapmamız yanlış olur?</w:t>
      </w:r>
    </w:p>
    <w:p w:rsidR="00C723FD" w:rsidRPr="002335A0" w:rsidRDefault="00C723FD" w:rsidP="003E1BC9">
      <w:pPr>
        <w:spacing w:after="0" w:line="240" w:lineRule="auto"/>
      </w:pPr>
      <w:r w:rsidRPr="002335A0">
        <w:t>a-Satıcıya ürünü götürerek değiştirmek</w:t>
      </w:r>
    </w:p>
    <w:p w:rsidR="00C723FD" w:rsidRPr="002335A0" w:rsidRDefault="00C723FD" w:rsidP="003E1BC9">
      <w:pPr>
        <w:spacing w:after="0" w:line="240" w:lineRule="auto"/>
      </w:pPr>
      <w:r w:rsidRPr="002335A0">
        <w:t>b-Resmi kurumlardan yardım istemek</w:t>
      </w:r>
    </w:p>
    <w:p w:rsidR="00C723FD" w:rsidRPr="002335A0" w:rsidRDefault="00C723FD" w:rsidP="003E1BC9">
      <w:pPr>
        <w:spacing w:after="0" w:line="240" w:lineRule="auto"/>
      </w:pPr>
      <w:r w:rsidRPr="002335A0">
        <w:t>c-Ürünü atarak başka yerden yenisini almak</w:t>
      </w:r>
    </w:p>
    <w:p w:rsidR="00C723FD" w:rsidRPr="002335A0" w:rsidRDefault="00C723FD" w:rsidP="00F53D5A">
      <w:pPr>
        <w:spacing w:after="0" w:line="240" w:lineRule="auto"/>
      </w:pPr>
      <w:r w:rsidRPr="002335A0">
        <w:t xml:space="preserve">d-Tüketici Haklarını Koruma Derneklerine başvurmak       </w:t>
      </w:r>
    </w:p>
    <w:p w:rsidR="00C723FD" w:rsidRDefault="00C723FD" w:rsidP="003E1BC9">
      <w:pPr>
        <w:spacing w:after="0" w:line="240" w:lineRule="auto"/>
        <w:rPr>
          <w:b/>
          <w:i/>
        </w:rPr>
      </w:pPr>
    </w:p>
    <w:p w:rsidR="00C723FD" w:rsidRPr="002335A0" w:rsidRDefault="00C723FD" w:rsidP="003E1BC9">
      <w:pPr>
        <w:spacing w:after="0" w:line="240" w:lineRule="auto"/>
      </w:pPr>
      <w:r w:rsidRPr="00FD4EAE">
        <w:rPr>
          <w:b/>
          <w:i/>
        </w:rPr>
        <w:t>19- Aşağıdaki açıklamalardan hangisi bütçeyi tanımlar?</w:t>
      </w:r>
    </w:p>
    <w:p w:rsidR="00C723FD" w:rsidRPr="002335A0" w:rsidRDefault="00C723FD" w:rsidP="003E1BC9">
      <w:pPr>
        <w:spacing w:after="0" w:line="240" w:lineRule="auto"/>
      </w:pPr>
      <w:r w:rsidRPr="002335A0">
        <w:t>a-Karşılanması zorunlu olan istekler.</w:t>
      </w:r>
    </w:p>
    <w:p w:rsidR="00C723FD" w:rsidRPr="002335A0" w:rsidRDefault="00C723FD" w:rsidP="003E1BC9">
      <w:pPr>
        <w:spacing w:after="0" w:line="240" w:lineRule="auto"/>
      </w:pPr>
      <w:r w:rsidRPr="002335A0">
        <w:t>b-İnsanların sahip olmayı arzuladıkları şeyler.</w:t>
      </w:r>
    </w:p>
    <w:p w:rsidR="00C723FD" w:rsidRPr="002335A0" w:rsidRDefault="00C723FD" w:rsidP="003E1BC9">
      <w:pPr>
        <w:spacing w:after="0" w:line="240" w:lineRule="auto"/>
      </w:pPr>
      <w:r w:rsidRPr="002335A0">
        <w:t>c-Paranın nasıl kullanılacağı ile ilgili yapılan plan.</w:t>
      </w:r>
    </w:p>
    <w:p w:rsidR="00C723FD" w:rsidRPr="002335A0" w:rsidRDefault="00C723FD" w:rsidP="003E1BC9">
      <w:pPr>
        <w:spacing w:after="0" w:line="240" w:lineRule="auto"/>
      </w:pPr>
      <w:r w:rsidRPr="002335A0">
        <w:t>d-İnsanlara belli zamanlarda gelen para</w:t>
      </w:r>
    </w:p>
    <w:p w:rsidR="00C723FD" w:rsidRPr="002335A0" w:rsidRDefault="00C723FD" w:rsidP="003E1BC9">
      <w:pPr>
        <w:spacing w:after="0" w:line="240" w:lineRule="auto"/>
      </w:pPr>
    </w:p>
    <w:p w:rsidR="00C723FD" w:rsidRPr="00FD4EAE" w:rsidRDefault="00C723FD" w:rsidP="003E1BC9">
      <w:pPr>
        <w:spacing w:after="0" w:line="240" w:lineRule="auto"/>
        <w:rPr>
          <w:b/>
          <w:i/>
        </w:rPr>
      </w:pPr>
      <w:r w:rsidRPr="00FD4EAE">
        <w:rPr>
          <w:b/>
          <w:i/>
        </w:rPr>
        <w:t>20-Bilinçli bir tüketici olmak için aşağıdakilerden hangisine dikkat edilmelidir?</w:t>
      </w:r>
    </w:p>
    <w:p w:rsidR="00C723FD" w:rsidRPr="002335A0" w:rsidRDefault="00C723FD" w:rsidP="003E1BC9">
      <w:pPr>
        <w:spacing w:after="0" w:line="240" w:lineRule="auto"/>
      </w:pPr>
      <w:r w:rsidRPr="002335A0">
        <w:t>a-ürünün alındığı markete</w:t>
      </w:r>
    </w:p>
    <w:p w:rsidR="00C723FD" w:rsidRPr="002335A0" w:rsidRDefault="00C723FD" w:rsidP="003E1BC9">
      <w:pPr>
        <w:spacing w:after="0" w:line="240" w:lineRule="auto"/>
      </w:pPr>
      <w:r w:rsidRPr="002335A0">
        <w:t>b-Ürünün fiyatının aile bütçesine uygunluğuna</w:t>
      </w:r>
    </w:p>
    <w:p w:rsidR="00C723FD" w:rsidRPr="002335A0" w:rsidRDefault="00C723FD" w:rsidP="003E1BC9">
      <w:pPr>
        <w:spacing w:after="0" w:line="240" w:lineRule="auto"/>
      </w:pPr>
      <w:r w:rsidRPr="002335A0">
        <w:t>c-ürünü satan esnafa</w:t>
      </w:r>
    </w:p>
    <w:p w:rsidR="00C723FD" w:rsidRPr="002335A0" w:rsidRDefault="00C723FD" w:rsidP="003E1BC9">
      <w:pPr>
        <w:spacing w:after="0" w:line="240" w:lineRule="auto"/>
      </w:pPr>
      <w:r w:rsidRPr="002335A0">
        <w:t>d-Ürünün sergilendiği rafa</w:t>
      </w:r>
    </w:p>
    <w:p w:rsidR="00C723FD" w:rsidRPr="00FD4EAE" w:rsidRDefault="00C723FD" w:rsidP="000762C8">
      <w:pPr>
        <w:spacing w:after="0" w:line="240" w:lineRule="auto"/>
        <w:rPr>
          <w:b/>
          <w:i/>
        </w:rPr>
      </w:pPr>
      <w:r w:rsidRPr="00FD4EAE">
        <w:rPr>
          <w:b/>
          <w:i/>
        </w:rPr>
        <w:t>21- Aşağıdakilerden hangisi üretim tesislerinde hammadde olarak kullanılmaz?</w:t>
      </w:r>
    </w:p>
    <w:p w:rsidR="00C723FD" w:rsidRPr="002335A0" w:rsidRDefault="00C723FD" w:rsidP="000762C8">
      <w:pPr>
        <w:spacing w:after="0" w:line="240" w:lineRule="auto"/>
        <w:rPr>
          <w:rFonts w:cs="Arial"/>
          <w:color w:val="000000"/>
        </w:rPr>
      </w:pPr>
      <w:r w:rsidRPr="002335A0">
        <w:t xml:space="preserve">a-   </w:t>
      </w:r>
      <w:r w:rsidRPr="002335A0">
        <w:rPr>
          <w:rFonts w:cs="Arial"/>
          <w:noProof/>
          <w:color w:val="0000FF"/>
          <w:lang w:eastAsia="tr-TR"/>
        </w:rPr>
        <w:t xml:space="preserve"> </w:t>
      </w:r>
      <w:hyperlink r:id="rId45" w:history="1">
        <w:r w:rsidRPr="00804B69">
          <w:rPr>
            <w:rFonts w:cs="Arial"/>
            <w:noProof/>
            <w:color w:val="0000FF"/>
            <w:lang w:eastAsia="tr-TR"/>
          </w:rPr>
          <w:pict>
            <v:shape id="Resim 135" o:spid="_x0000_i1044" type="#_x0000_t75" alt="http://tbn3.google.com/images?q=tbn:MNqb5_nbr0_8qM:http://www.cevredostu.net/images/agac.jpg" href="http://images.google.com.tr/imgres?imgurl=http://www.cevredostu.net/images/agac.jpg&amp;imgrefurl=http://www.cevredostu.net/&amp;usg=__QLJGtdQ5Kvadqof-nOdh6jyrt_w=&amp;h=1176&amp;w=920&amp;sz=240&amp;hl=tr&amp;start=8&amp;sig2=vVpHj3NXdhkXjIRNWNJDZw&amp;tbnid=MNqb5_nbr0_8qM:&amp;tbnh=150&amp;tbnw=117&amp;ei=JcakSefMOc_DjAfLpIC6Bg&amp;prev=/images?q=a%C4%9Fa%C3%A7&amp;gbv=2&amp;hl=" style="width:56.25pt;height:6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" o:button="t">
              <v:fill o:detectmouseclick="t"/>
              <v:imagedata r:id="rId46" o:title=""/>
              <o:lock v:ext="edit" aspectratio="f"/>
            </v:shape>
          </w:pict>
        </w:r>
      </w:hyperlink>
      <w:r w:rsidRPr="002335A0">
        <w:t xml:space="preserve">      b-</w:t>
      </w:r>
      <w:r w:rsidRPr="002335A0">
        <w:rPr>
          <w:rFonts w:cs="Arial"/>
          <w:color w:val="000000"/>
        </w:rPr>
        <w:t xml:space="preserve"> </w:t>
      </w:r>
      <w:hyperlink r:id="rId47" w:history="1">
        <w:r w:rsidRPr="00804B69">
          <w:rPr>
            <w:rFonts w:cs="Arial"/>
            <w:noProof/>
            <w:color w:val="0000FF"/>
            <w:lang w:eastAsia="tr-TR"/>
          </w:rPr>
          <w:pict>
            <v:shape id="Resim 138" o:spid="_x0000_i1045" type="#_x0000_t75" alt="http://tbn3.google.com/images?q=tbn:V3OTTuiOf4BSMM:http://trade.globalmt.net/imagearea/SellingImages/1300-k.jpg" href="http://images.google.com.tr/imgres?imgurl=http://trade.globalmt.net/imagearea/SellingImages/1300-k.jpg&amp;imgrefurl=http://trade.globalmt.net/sellingpage.asp?p=2&amp;CategoryID=4412&amp;usg=__VQrLTgnEjgw6HnyRUsQtUQlbWDk=&amp;h=270&amp;w=360&amp;sz=20&amp;hl=tr&amp;start=3&amp;sig2=dS34lE_z9TOSe7HE67BPzg&amp;tbnid=V3OTTuiOf4BSMM:&amp;tbnh=91&amp;tbnw=121&amp;ei=esakSYDPKdjGjAfd_ZW_Bg&amp;prev=/images?q=bisk%C3%BCvi&amp;gbv=2&amp;hl=tr&amp;sa" style="width:75pt;height:57.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" o:button="t">
              <v:fill o:detectmouseclick="t"/>
              <v:imagedata r:id="rId48" o:title=""/>
              <o:lock v:ext="edit" aspectratio="f"/>
            </v:shape>
          </w:pict>
        </w:r>
      </w:hyperlink>
    </w:p>
    <w:p w:rsidR="00C723FD" w:rsidRPr="002335A0" w:rsidRDefault="00C723FD" w:rsidP="000762C8">
      <w:pPr>
        <w:spacing w:after="0" w:line="240" w:lineRule="auto"/>
      </w:pPr>
      <w:r w:rsidRPr="002335A0">
        <w:rPr>
          <w:rFonts w:cs="Arial"/>
          <w:color w:val="000000"/>
        </w:rPr>
        <w:t xml:space="preserve">         </w:t>
      </w:r>
      <w:r w:rsidRPr="002335A0">
        <w:t xml:space="preserve">  Ağaç                                 biskivü</w:t>
      </w:r>
    </w:p>
    <w:p w:rsidR="00C723FD" w:rsidRPr="002335A0" w:rsidRDefault="00C723FD" w:rsidP="00F53D5A">
      <w:pPr>
        <w:spacing w:after="0" w:line="240" w:lineRule="auto"/>
        <w:rPr>
          <w:rFonts w:cs="Arial"/>
          <w:color w:val="000000"/>
        </w:rPr>
      </w:pPr>
      <w:r w:rsidRPr="002335A0">
        <w:t xml:space="preserve"> c-  </w:t>
      </w:r>
      <w:hyperlink r:id="rId49" w:history="1">
        <w:r w:rsidRPr="00804B69">
          <w:rPr>
            <w:rFonts w:cs="Arial"/>
            <w:noProof/>
            <w:color w:val="0000FF"/>
            <w:lang w:eastAsia="tr-TR"/>
          </w:rPr>
          <w:pict>
            <v:shape id="Resim 141" o:spid="_x0000_i1046" type="#_x0000_t75" alt="http://tbn0.google.com/images?q=tbn:HE1ceRkJuAXgOM:http://www.buzlu.org/images/demir2.jpg" href="http://images.google.com.tr/imgres?imgurl=http://www.buzlu.org/images/demir2.jpg&amp;imgrefurl=http://www.buzlu.org/demir-elementi/&amp;usg=__rRltNJL7tmq5UrKJ8zSF6GQh_xo=&amp;h=336&amp;w=336&amp;sz=14&amp;hl=tr&amp;start=2&amp;sig2=xA4aNosPrIygjy2xfX4qJg&amp;tbnid=HE1ceRkJuAXgOM:&amp;tbnh=119&amp;tbnw=119&amp;ei=2MakSaulONS0jAeSn7iwBg&amp;prev=/images?q=demir&amp;gbv=2&amp;hl=tr&amp;sa" style="width:63.75pt;height:62.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" o:button="t">
              <v:fill o:detectmouseclick="t"/>
              <v:imagedata r:id="rId50" o:title=""/>
              <o:lock v:ext="edit" aspectratio="f"/>
            </v:shape>
          </w:pict>
        </w:r>
      </w:hyperlink>
      <w:r w:rsidRPr="002335A0">
        <w:t xml:space="preserve">           d-</w:t>
      </w:r>
      <w:r w:rsidRPr="002335A0">
        <w:rPr>
          <w:rFonts w:cs="Arial"/>
          <w:color w:val="000000"/>
        </w:rPr>
        <w:t xml:space="preserve"> </w:t>
      </w:r>
      <w:hyperlink r:id="rId51" w:history="1">
        <w:r w:rsidRPr="00804B69">
          <w:rPr>
            <w:rFonts w:cs="Arial"/>
            <w:noProof/>
            <w:color w:val="0000FF"/>
            <w:lang w:eastAsia="tr-TR"/>
          </w:rPr>
          <w:pict>
            <v:shape id="Resim 144" o:spid="_x0000_i1047" type="#_x0000_t75" alt="http://tbn3.google.com/images?q=tbn:j1kbd1Qs4XAgcM:http://img213.imageshack.us/img213/4583/wheatqe9.jpg" href="http://images.google.com.tr/imgres?imgurl=http://img213.imageshack.us/img213/4583/wheatqe9.jpg&amp;imgrefurl=http://www.ziraatcim.net/news.php?readmore=1162&amp;usg=__jHGj39BuDgFrXJvrYpgNmvkUCI4=&amp;h=500&amp;w=500&amp;sz=40&amp;hl=tr&amp;start=64&amp;sig2=7OuycY8gGDi8-arlKBGK3A&amp;tbnid=j1kbd1Qs4XAgcM:&amp;tbnh=130&amp;tbnw=130&amp;ei=UMekSaO_KYHEjAf50sy0Bg&amp;prev=/images?q=bu%C4%9Fday&amp;start=60&amp;gbv=2&amp;ndsp=20&amp;hl=tr&amp;sa" style="width:64.5pt;height:63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" o:button="t">
              <v:fill o:detectmouseclick="t"/>
              <v:imagedata r:id="rId52" o:title=""/>
              <o:lock v:ext="edit" aspectratio="f"/>
            </v:shape>
          </w:pict>
        </w:r>
      </w:hyperlink>
    </w:p>
    <w:p w:rsidR="00C723FD" w:rsidRPr="002335A0" w:rsidRDefault="00C723FD" w:rsidP="00F53D5A">
      <w:pPr>
        <w:spacing w:after="0" w:line="240" w:lineRule="auto"/>
        <w:rPr>
          <w:rFonts w:cs="Arial"/>
          <w:color w:val="000000"/>
        </w:rPr>
      </w:pPr>
      <w:r w:rsidRPr="002335A0">
        <w:rPr>
          <w:rFonts w:cs="Arial"/>
          <w:color w:val="000000"/>
        </w:rPr>
        <w:t xml:space="preserve">         demir                             buğday</w:t>
      </w:r>
    </w:p>
    <w:p w:rsidR="00C723FD" w:rsidRDefault="00C723FD" w:rsidP="009C4473">
      <w:pPr>
        <w:spacing w:after="0" w:line="240" w:lineRule="auto"/>
        <w:rPr>
          <w:rFonts w:cs="Arial"/>
          <w:b/>
          <w:i/>
          <w:color w:val="000000"/>
        </w:rPr>
      </w:pPr>
    </w:p>
    <w:p w:rsidR="00C723FD" w:rsidRDefault="00C723FD" w:rsidP="009C4473">
      <w:pPr>
        <w:spacing w:after="0" w:line="240" w:lineRule="auto"/>
        <w:rPr>
          <w:rFonts w:cs="Arial"/>
          <w:b/>
          <w:i/>
          <w:color w:val="000000"/>
        </w:rPr>
      </w:pPr>
    </w:p>
    <w:p w:rsidR="00C723FD" w:rsidRPr="001B4D7A" w:rsidRDefault="00C723FD" w:rsidP="009C4473">
      <w:pPr>
        <w:spacing w:after="0" w:line="240" w:lineRule="auto"/>
        <w:rPr>
          <w:b/>
          <w:i/>
        </w:rPr>
      </w:pPr>
      <w:r w:rsidRPr="001B4D7A">
        <w:rPr>
          <w:rFonts w:cs="Arial"/>
          <w:b/>
          <w:i/>
          <w:color w:val="000000"/>
        </w:rPr>
        <w:t>22-</w:t>
      </w:r>
      <w:r w:rsidRPr="001B4D7A">
        <w:rPr>
          <w:b/>
          <w:i/>
        </w:rPr>
        <w:t xml:space="preserve"> Bilinçli bir tüketici aşağıdakilerden hangisini yapar?</w:t>
      </w:r>
    </w:p>
    <w:p w:rsidR="00C723FD" w:rsidRPr="002335A0" w:rsidRDefault="00C723FD" w:rsidP="009C4473">
      <w:pPr>
        <w:spacing w:after="0" w:line="240" w:lineRule="auto"/>
      </w:pPr>
      <w:r w:rsidRPr="002335A0">
        <w:t>a-Yiyeceklerin kalitesinden çok, fiyatlarına bakar.</w:t>
      </w:r>
    </w:p>
    <w:p w:rsidR="00C723FD" w:rsidRPr="002335A0" w:rsidRDefault="00C723FD" w:rsidP="009C4473">
      <w:pPr>
        <w:spacing w:after="0" w:line="240" w:lineRule="auto"/>
      </w:pPr>
      <w:r w:rsidRPr="002335A0">
        <w:t>b-Son kullanma tarihi geçmiş ürünleri alır.</w:t>
      </w:r>
    </w:p>
    <w:p w:rsidR="00C723FD" w:rsidRPr="002335A0" w:rsidRDefault="00C723FD" w:rsidP="009C4473">
      <w:pPr>
        <w:spacing w:after="0" w:line="240" w:lineRule="auto"/>
      </w:pPr>
      <w:r w:rsidRPr="002335A0">
        <w:t>c-Ambalajı açılmış gıdaları seçer.</w:t>
      </w:r>
    </w:p>
    <w:p w:rsidR="00C723FD" w:rsidRPr="002335A0" w:rsidRDefault="00C723FD" w:rsidP="009C4473">
      <w:pPr>
        <w:spacing w:after="0" w:line="240" w:lineRule="auto"/>
      </w:pPr>
      <w:r w:rsidRPr="002335A0">
        <w:t>d-Alacağı ürünün sağlığa uygunluğuna dikkat eder.</w:t>
      </w:r>
    </w:p>
    <w:p w:rsidR="00C723FD" w:rsidRDefault="00C723FD" w:rsidP="009C4473">
      <w:pPr>
        <w:spacing w:after="0" w:line="240" w:lineRule="auto"/>
        <w:rPr>
          <w:rStyle w:val="Strong"/>
          <w:rFonts w:cs="Tahoma"/>
          <w:sz w:val="16"/>
          <w:szCs w:val="16"/>
        </w:rPr>
      </w:pPr>
      <w:r w:rsidRPr="002335A0">
        <w:t>23-</w:t>
      </w:r>
      <w:r w:rsidRPr="002335A0">
        <w:rPr>
          <w:rFonts w:cs="Tahoma"/>
          <w:sz w:val="16"/>
          <w:szCs w:val="16"/>
        </w:rPr>
        <w:t xml:space="preserve"> </w:t>
      </w:r>
      <w:r w:rsidRPr="00D62D37">
        <w:rPr>
          <w:rStyle w:val="Strong"/>
          <w:rFonts w:cs="Tahoma"/>
          <w:sz w:val="20"/>
          <w:szCs w:val="20"/>
        </w:rPr>
        <w:t>Ali'nin babası hanımına dert yanıyordu:"Sen salonun halısı yok, halı alalım diyorsun.Ali ,bilgisayarının yanında kamera almak istiyor.Ayşe ise yıl sonuna idare edebilir ama o da çantasını değiştirmek istiyor.Ben de siyah ayakkabı giymekten bıktım.Bir de kahverengi ayakkabım olsun istiyorum.Acaba bunlardan hangisi ihtiyaç hangisi istek, şaşırdım. Oysa sadece bunlardan birini alabilirim."</w:t>
      </w:r>
    </w:p>
    <w:p w:rsidR="00C723FD" w:rsidRPr="001B4D7A" w:rsidRDefault="00C723FD" w:rsidP="009C4473">
      <w:pPr>
        <w:spacing w:after="0" w:line="240" w:lineRule="auto"/>
        <w:rPr>
          <w:rStyle w:val="Strong"/>
          <w:rFonts w:cs="Tahoma"/>
          <w:i/>
        </w:rPr>
      </w:pPr>
      <w:r w:rsidRPr="001B4D7A">
        <w:rPr>
          <w:rStyle w:val="Strong"/>
          <w:rFonts w:cs="Tahoma"/>
          <w:i/>
        </w:rPr>
        <w:t>Yukarıdaki paragrafta belirtilenlerden hangisi ihtiyaç sayılır?</w:t>
      </w:r>
    </w:p>
    <w:p w:rsidR="00C723FD" w:rsidRPr="002335A0" w:rsidRDefault="00C723FD" w:rsidP="009C4473">
      <w:pPr>
        <w:spacing w:after="0" w:line="240" w:lineRule="auto"/>
      </w:pPr>
      <w:r w:rsidRPr="002335A0">
        <w:t>a-Babanın ayakkabısı.   b-Salonun halısı.</w:t>
      </w:r>
    </w:p>
    <w:p w:rsidR="00C723FD" w:rsidRPr="002335A0" w:rsidRDefault="00C723FD" w:rsidP="009C4473">
      <w:pPr>
        <w:spacing w:after="0" w:line="240" w:lineRule="auto"/>
      </w:pPr>
      <w:r w:rsidRPr="002335A0">
        <w:t>c-Ali'nin kamerası.         d-Ayşe'nin Çantası.</w:t>
      </w:r>
    </w:p>
    <w:p w:rsidR="00C723FD" w:rsidRDefault="00C723FD" w:rsidP="009C4473">
      <w:pPr>
        <w:rPr>
          <w:rFonts w:cs="Tahoma"/>
          <w:b/>
          <w:bCs/>
          <w:i/>
          <w:lang w:eastAsia="tr-TR"/>
        </w:rPr>
      </w:pPr>
      <w:r w:rsidRPr="001B4D7A">
        <w:rPr>
          <w:b/>
          <w:i/>
        </w:rPr>
        <w:t>24-</w:t>
      </w:r>
      <w:r w:rsidRPr="001B4D7A">
        <w:rPr>
          <w:rFonts w:cs="Tahoma"/>
          <w:b/>
          <w:i/>
        </w:rPr>
        <w:t xml:space="preserve"> </w:t>
      </w:r>
      <w:r w:rsidRPr="001B4D7A">
        <w:rPr>
          <w:rFonts w:cs="Tahoma"/>
          <w:b/>
          <w:bCs/>
          <w:i/>
          <w:lang w:eastAsia="tr-TR"/>
        </w:rPr>
        <w:t>Aşağıdakilerden hangisi ara yöndür?</w:t>
      </w:r>
    </w:p>
    <w:p w:rsidR="00C723FD" w:rsidRPr="001B4D7A" w:rsidRDefault="00C723FD" w:rsidP="009C4473">
      <w:pPr>
        <w:rPr>
          <w:rFonts w:cs="Tahoma"/>
          <w:bCs/>
          <w:lang w:eastAsia="tr-TR"/>
        </w:rPr>
      </w:pPr>
      <w:r w:rsidRPr="001B4D7A">
        <w:rPr>
          <w:rFonts w:cs="Tahoma"/>
          <w:bCs/>
          <w:lang w:eastAsia="tr-TR"/>
        </w:rPr>
        <w:t>a-Doğu    b-Batı     c-Kuzey doğu       d-Güney</w:t>
      </w:r>
    </w:p>
    <w:p w:rsidR="00C723FD" w:rsidRPr="00E0786A" w:rsidRDefault="00C723FD" w:rsidP="00234D41">
      <w:pPr>
        <w:rPr>
          <w:rStyle w:val="Strong"/>
          <w:rFonts w:cs="Tahoma"/>
          <w:i/>
        </w:rPr>
      </w:pPr>
      <w:r w:rsidRPr="00E0786A">
        <w:rPr>
          <w:rFonts w:cs="Tahoma"/>
          <w:b/>
          <w:bCs/>
          <w:i/>
          <w:lang w:eastAsia="tr-TR"/>
        </w:rPr>
        <w:t>25-</w:t>
      </w:r>
      <w:r w:rsidRPr="00E0786A">
        <w:rPr>
          <w:rFonts w:cs="Tahoma"/>
          <w:i/>
        </w:rPr>
        <w:t xml:space="preserve"> </w:t>
      </w:r>
      <w:r w:rsidRPr="00E0786A">
        <w:rPr>
          <w:rStyle w:val="Strong"/>
          <w:rFonts w:cs="Tahoma"/>
          <w:i/>
        </w:rPr>
        <w:t xml:space="preserve">Aşağıdakilerden hangisi doğal unsurlar arasında yer alır? </w:t>
      </w:r>
    </w:p>
    <w:p w:rsidR="00C723FD" w:rsidRPr="002335A0" w:rsidRDefault="00C723FD" w:rsidP="00234D41">
      <w:pPr>
        <w:rPr>
          <w:rFonts w:cs="Arial"/>
          <w:color w:val="000000"/>
        </w:rPr>
      </w:pPr>
      <w:r w:rsidRPr="00237B70">
        <w:rPr>
          <w:rStyle w:val="Strong"/>
          <w:rFonts w:cs="Tahoma"/>
          <w:b w:val="0"/>
          <w:bCs w:val="0"/>
        </w:rPr>
        <w:t>a-</w:t>
      </w:r>
      <w:hyperlink r:id="rId53" w:history="1">
        <w:r w:rsidRPr="00804B69">
          <w:rPr>
            <w:rFonts w:cs="Arial"/>
            <w:noProof/>
            <w:color w:val="0000FF"/>
            <w:lang w:eastAsia="tr-TR"/>
          </w:rPr>
          <w:pict>
            <v:shape id="Resim 216" o:spid="_x0000_i1048" type="#_x0000_t75" alt="http://tbn0.google.com/images?q=tbn:Gh4g40tqeL0IKM:http://www.resimseli.com/data/media/226/dag_manzaralari_47.jpg" href="http://images.google.com.tr/imgres?imgurl=http://www.resimseli.com/data/media/226/dag_manzaralari_47.jpg&amp;imgrefurl=http://www.resimseli.com/r-dag-resimleri-226-dag-resimleri-40-5030.htm&amp;usg=__je2uYlDSCF1dtsNVY9-tOyBMvss=&amp;h=1200&amp;w=1600&amp;sz=200&amp;hl=tr&amp;start=24&amp;sig2=trHbKjBfPKYndJqfZvQzeA&amp;tbnid=Gh4g40tqeL0IKM:&amp;tbnh=113&amp;tbnw=150&amp;ei=JcukSeyGF9jGjAf5_Im_Bg&amp;prev=/images?q=da%C4%9F&amp;start=20&amp;gbv=2&amp;ndsp=20&amp;hl=tr&amp;sa" style="width:90pt;height:69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" o:button="t">
              <v:fill o:detectmouseclick="t"/>
              <v:imagedata r:id="rId54" o:title=""/>
              <o:lock v:ext="edit" aspectratio="f"/>
            </v:shape>
          </w:pict>
        </w:r>
      </w:hyperlink>
      <w:r w:rsidRPr="00237B70">
        <w:rPr>
          <w:rFonts w:cs="Tahoma"/>
          <w:b/>
          <w:bCs/>
        </w:rPr>
        <w:t xml:space="preserve">  b-</w:t>
      </w:r>
      <w:r w:rsidRPr="00237B70">
        <w:rPr>
          <w:rFonts w:cs="Arial"/>
          <w:color w:val="000000"/>
        </w:rPr>
        <w:t xml:space="preserve"> </w:t>
      </w:r>
      <w:hyperlink r:id="rId55" w:history="1">
        <w:r w:rsidRPr="00804B69">
          <w:rPr>
            <w:rFonts w:cs="Arial"/>
            <w:noProof/>
            <w:color w:val="0000FF"/>
            <w:lang w:eastAsia="tr-TR"/>
          </w:rPr>
          <w:pict>
            <v:shape id="Resim 219" o:spid="_x0000_i1049" type="#_x0000_t75" alt="http://tbn0.google.com/images?q=tbn:CgoYl3YxZvUDWM:http://www.resimresimler.com/data/media/1773/cami_resimleri%2520(9).jpg" href="http://images.google.com.tr/imgres?imgurl=http://www.resimresimler.com/data/media/1773/cami_resimleri (9).jpg&amp;imgrefurl=http://www.resimresimler.com/postcard.img3247.html&amp;usg=__cyRRA_VNsYWOhjwhjjg6QkR1kz0=&amp;h=494&amp;w=738&amp;sz=55&amp;hl=tr&amp;start=3&amp;sig2=23yjjXjwCEzb53sNhjljLA&amp;tbnid=CgoYl3YxZvUDWM:&amp;tbnh=94&amp;tbnw=141&amp;ei=28ukSb6rE-TIjAeDjMytBg&amp;prev=/images?q=cami&amp;gbv=2&amp;hl=tr&amp;sa" style="width:83.25pt;height:69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" o:button="t">
              <v:fill o:detectmouseclick="t"/>
              <v:imagedata r:id="rId56" o:title=""/>
              <o:lock v:ext="edit" aspectratio="f"/>
            </v:shape>
          </w:pict>
        </w:r>
      </w:hyperlink>
    </w:p>
    <w:p w:rsidR="00C723FD" w:rsidRPr="002335A0" w:rsidRDefault="00C723FD" w:rsidP="00234D41">
      <w:pPr>
        <w:rPr>
          <w:rFonts w:cs="Arial"/>
          <w:color w:val="000000"/>
        </w:rPr>
      </w:pPr>
      <w:r w:rsidRPr="002335A0">
        <w:rPr>
          <w:rFonts w:cs="Arial"/>
          <w:color w:val="000000"/>
        </w:rPr>
        <w:t xml:space="preserve">c- </w:t>
      </w:r>
      <w:hyperlink r:id="rId57" w:history="1">
        <w:r w:rsidRPr="00804B69">
          <w:rPr>
            <w:rFonts w:cs="Arial"/>
            <w:noProof/>
            <w:color w:val="0000FF"/>
            <w:lang w:eastAsia="tr-TR"/>
          </w:rPr>
          <w:pict>
            <v:shape id="Resim 222" o:spid="_x0000_i1050" type="#_x0000_t75" alt="http://tbn0.google.com/images?q=tbn:oujIQCFF2LiSVM:http://cayeli.meb.gov.tr/Resim/buyukkoy_ikogretim.JPG" href="http://images.google.com.tr/imgres?imgurl=http://cayeli.meb.gov.tr/Resim/buyukkoy_ikogretim.JPG&amp;imgrefurl=http://cayeli.meb.gov.tr/default.asp?ekran=okulbul&amp;y=ac&amp;id=8&amp;usg=__GDUsE0gGF4wq93WTanDebPShlIg=&amp;h=1122&amp;w=1565&amp;sz=281&amp;hl=tr&amp;start=1&amp;sig2=4RXKfxJCrP-o0xXXbU1hcA&amp;tbnid=oujIQCFF2LiSVM:&amp;tbnh=108&amp;tbnw=150&amp;ei=OMykSe3hDuTIjAenioDNCw&amp;prev=/images?q=b%C3%BCy%C3%BCkk%C3%B6y+ilk%C3%B6%C4%9Fretim+okulu&amp;gbv=2&amp;hl=" style="width:87pt;height:64.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" o:button="t">
              <v:fill o:detectmouseclick="t"/>
              <v:imagedata r:id="rId58" o:title=""/>
              <o:lock v:ext="edit" aspectratio="f"/>
            </v:shape>
          </w:pict>
        </w:r>
      </w:hyperlink>
      <w:r w:rsidRPr="002335A0">
        <w:rPr>
          <w:rFonts w:cs="Arial"/>
          <w:color w:val="000000"/>
        </w:rPr>
        <w:t xml:space="preserve">  d- </w:t>
      </w:r>
      <w:hyperlink r:id="rId59" w:history="1">
        <w:r w:rsidRPr="00804B69">
          <w:rPr>
            <w:rFonts w:cs="Arial"/>
            <w:noProof/>
            <w:color w:val="0000FF"/>
            <w:lang w:eastAsia="tr-TR"/>
          </w:rPr>
          <w:pict>
            <v:shape id="Resim 225" o:spid="_x0000_i1051" type="#_x0000_t75" alt="http://tbn3.google.com/images?q=tbn:XCqzwwmgdvKRuM:http://haberler.canim.net/resimler/aslantepe.jpg" href="http://images.google.com.tr/imgres?imgurl=http://haberler.canim.net/resimler/aslantepe.jpg&amp;imgrefurl=http://haberler.canim.net/29174_seyrantepe-de-yeni-ihale-sureci.html&amp;usg=__HEm0EaYlbgrS1-pTopSuWeU-3sY=&amp;h=160&amp;w=200&amp;sz=19&amp;hl=tr&amp;start=4&amp;sig2=ZCp3_9F6yKw1gcE633SnlA&amp;tbnid=XCqzwwmgdvKRuM:&amp;tbnh=83&amp;tbnw=104&amp;ei=vMykScOtMc_DjAffpZy7Bg&amp;prev=/images?q=aslantepe&amp;gbv=2&amp;hl=" style="width:80.25pt;height:65.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" o:button="t">
              <v:fill o:detectmouseclick="t"/>
              <v:imagedata r:id="rId60" o:title=""/>
              <o:lock v:ext="edit" aspectratio="f"/>
            </v:shape>
          </w:pict>
        </w:r>
      </w:hyperlink>
    </w:p>
    <w:p w:rsidR="00C723FD" w:rsidRPr="00E0786A" w:rsidRDefault="00C723FD" w:rsidP="00234D41">
      <w:pPr>
        <w:rPr>
          <w:rStyle w:val="Strong"/>
          <w:rFonts w:cs="Tahoma"/>
          <w:b w:val="0"/>
          <w:i/>
        </w:rPr>
      </w:pPr>
      <w:r w:rsidRPr="00E0786A">
        <w:rPr>
          <w:rFonts w:cs="Arial"/>
          <w:b/>
          <w:i/>
          <w:color w:val="000000"/>
        </w:rPr>
        <w:t>26-</w:t>
      </w:r>
      <w:r w:rsidRPr="00E0786A">
        <w:rPr>
          <w:rFonts w:cs="Tahoma"/>
          <w:b/>
          <w:i/>
        </w:rPr>
        <w:t xml:space="preserve"> </w:t>
      </w:r>
      <w:r w:rsidRPr="00E0786A">
        <w:rPr>
          <w:rStyle w:val="Strong"/>
          <w:rFonts w:cs="Tahoma"/>
          <w:i/>
        </w:rPr>
        <w:t>Hangisi doğal afet değildir?</w:t>
      </w:r>
    </w:p>
    <w:p w:rsidR="00C723FD" w:rsidRPr="002335A0" w:rsidRDefault="00C723FD" w:rsidP="009038E9">
      <w:pPr>
        <w:rPr>
          <w:rFonts w:cs="Arial"/>
          <w:color w:val="000000"/>
        </w:rPr>
      </w:pPr>
      <w:r w:rsidRPr="00237B70">
        <w:rPr>
          <w:rFonts w:cs="Tahoma"/>
          <w:b/>
          <w:bCs/>
        </w:rPr>
        <w:t>a</w:t>
      </w:r>
      <w:r w:rsidRPr="002335A0">
        <w:rPr>
          <w:rFonts w:cs="Tahoma"/>
          <w:b/>
          <w:bCs/>
          <w:sz w:val="16"/>
          <w:szCs w:val="16"/>
        </w:rPr>
        <w:t>-</w:t>
      </w:r>
      <w:hyperlink r:id="rId61" w:history="1">
        <w:r w:rsidRPr="00804B69">
          <w:rPr>
            <w:rFonts w:cs="Arial"/>
            <w:noProof/>
            <w:color w:val="0000FF"/>
            <w:lang w:eastAsia="tr-TR"/>
          </w:rPr>
          <w:pict>
            <v:shape id="Resim 231" o:spid="_x0000_i1052" type="#_x0000_t75" alt="http://tbn1.google.com/images?q=tbn:uENNBLqSH_JRJM:http://img46.imageshack.us/img46/2002/deprem4fullar7.jpg" href="http://images.google.com.tr/imgres?imgurl=http://img46.imageshack.us/img46/2002/deprem4fullar7.jpg&amp;imgrefurl=http://www.highaqsociety.com/depremin-nedeni-escinsellik/&amp;usg=__5Yt0bh4Cf-aCZYy9hqdpcnGkqwI=&amp;h=370&amp;w=468&amp;sz=48&amp;hl=tr&amp;start=40&amp;sig2=wIA_EtFuOLQB7dhBLffozw&amp;tbnid=uENNBLqSH_JRJM:&amp;tbnh=101&amp;tbnw=128&amp;ei=ac2kSf3YBKOyjAeqgv2vBg&amp;prev=/images?q=deprem&amp;start=20&amp;gbv=2&amp;ndsp=20&amp;hl=tr&amp;sa" style="width:76.5pt;height:81.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" o:button="t">
              <v:fill o:detectmouseclick="t"/>
              <v:imagedata r:id="rId62" o:title="" cropleft="-907f" cropright="-6587f"/>
              <o:lock v:ext="edit" aspectratio="f"/>
            </v:shape>
          </w:pict>
        </w:r>
      </w:hyperlink>
      <w:r w:rsidRPr="002335A0">
        <w:rPr>
          <w:rFonts w:cs="Tahoma"/>
          <w:b/>
          <w:bCs/>
          <w:sz w:val="16"/>
          <w:szCs w:val="16"/>
        </w:rPr>
        <w:t xml:space="preserve">   </w:t>
      </w:r>
      <w:r w:rsidRPr="00237B70">
        <w:rPr>
          <w:rFonts w:cs="Tahoma"/>
          <w:b/>
          <w:bCs/>
        </w:rPr>
        <w:t xml:space="preserve"> b-</w:t>
      </w:r>
      <w:r w:rsidRPr="00237B70">
        <w:rPr>
          <w:rFonts w:cs="Arial"/>
          <w:color w:val="000000"/>
        </w:rPr>
        <w:t xml:space="preserve"> </w:t>
      </w:r>
      <w:hyperlink r:id="rId63" w:history="1">
        <w:r w:rsidRPr="00804B69">
          <w:rPr>
            <w:rFonts w:cs="Arial"/>
            <w:noProof/>
            <w:color w:val="0000FF"/>
            <w:lang w:eastAsia="tr-TR"/>
          </w:rPr>
          <w:pict>
            <v:shape id="Resim 234" o:spid="_x0000_i1053" type="#_x0000_t75" alt="http://tbn2.google.com/images?q=tbn:aOninv0LAzp1RM:http://www.yeniresim.com/data/media/510/www.yeniresim.com_-_Sel_Resimleri_-_Sel_Sularna_Gmlm_Bir_Kamyon.jpg" href="http://images.google.com.tr/imgres?imgurl=http://www.yeniresim.com/data/media/510/www.yeniresim.com_-_Sel_Resimleri_-_Sel_Sularna_Gmlm_Bir_Kamyon.jpg&amp;imgrefurl=http://www.yeniresim.com/img3995.htm&amp;usg=__N2Ls1WfI_ec6yRbsQC4WjJTt2_8=&amp;h=364&amp;w=380&amp;sz=52&amp;hl=tr&amp;start=8&amp;sig2=rD-aXMBwE0YHSmIyDmgkfg&amp;tbnid=aOninv0LAzp1RM:&amp;tbnh=118&amp;tbnw=123&amp;ei=wM2kSbaJNeCYjAffudSzBg&amp;prev=/images?q=sel&amp;gbv=2&amp;hl=" style="width:70.5pt;height:81.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" o:button="t">
              <v:fill o:detectmouseclick="t"/>
              <v:imagedata r:id="rId64" o:title="" cropleft="-513f" cropright="-6364f"/>
              <o:lock v:ext="edit" aspectratio="f"/>
            </v:shape>
          </w:pict>
        </w:r>
      </w:hyperlink>
    </w:p>
    <w:p w:rsidR="00C723FD" w:rsidRPr="002335A0" w:rsidRDefault="00C723FD" w:rsidP="009038E9">
      <w:pPr>
        <w:rPr>
          <w:rFonts w:cs="Arial"/>
          <w:color w:val="000000"/>
        </w:rPr>
      </w:pPr>
      <w:r w:rsidRPr="002335A0">
        <w:rPr>
          <w:rFonts w:cs="Arial"/>
          <w:color w:val="000000"/>
        </w:rPr>
        <w:t xml:space="preserve">     deprem                         sel                   </w:t>
      </w:r>
      <w:r>
        <w:rPr>
          <w:rFonts w:cs="Arial"/>
          <w:color w:val="000000"/>
        </w:rPr>
        <w:t xml:space="preserve">            </w:t>
      </w:r>
      <w:r w:rsidRPr="002335A0">
        <w:rPr>
          <w:rFonts w:cs="Arial"/>
          <w:color w:val="000000"/>
        </w:rPr>
        <w:t xml:space="preserve"> c- </w:t>
      </w:r>
      <w:hyperlink r:id="rId65" w:history="1">
        <w:r w:rsidRPr="00804B69">
          <w:rPr>
            <w:rFonts w:cs="Arial"/>
            <w:noProof/>
            <w:color w:val="0000FF"/>
            <w:lang w:eastAsia="tr-TR"/>
          </w:rPr>
          <w:pict>
            <v:shape id="Resim 237" o:spid="_x0000_i1054" type="#_x0000_t75" alt="http://tbn0.google.com/images?q=tbn:A5Ps1bjKzvOYfM:http://www.gumushane.gov.tr/haber/haber_resimleri/heyelan_2005.jpg" href="http://images.google.com.tr/imgres?imgurl=http://www.gumushane.gov.tr/haber/haber_resimleri/heyelan_2005.jpg&amp;imgrefurl=http://www.gumushane.gov.tr/haber/arsiv/haberarsiv.asp?id=461&amp;usg=__oVzcV1sptXJzsJwnaqsGbugy1Fc=&amp;h=315&amp;w=415&amp;sz=47&amp;hl=tr&amp;start=3&amp;sig2=CQrYmXKTnwp-qHPok-8QTQ&amp;tbnid=A5Ps1bjKzvOYfM:&amp;tbnh=95&amp;tbnw=125&amp;ei=Ls6kSb7CLKO1jAeG2vC3Bg&amp;prev=/images?q=heyelan&amp;gbv=2&amp;hl=tr&amp;sa" style="width:72.75pt;height:74.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" o:button="t">
              <v:fill o:detectmouseclick="t"/>
              <v:imagedata r:id="rId66" o:title="" cropleft="-953f" cropright="-6523f"/>
              <o:lock v:ext="edit" aspectratio="f"/>
            </v:shape>
          </w:pict>
        </w:r>
      </w:hyperlink>
      <w:r w:rsidRPr="002335A0">
        <w:rPr>
          <w:rFonts w:cs="Arial"/>
          <w:color w:val="000000"/>
        </w:rPr>
        <w:t xml:space="preserve">  d- </w:t>
      </w:r>
      <w:hyperlink r:id="rId67" w:history="1">
        <w:r w:rsidRPr="00804B69">
          <w:rPr>
            <w:rFonts w:cs="Arial"/>
            <w:noProof/>
            <w:color w:val="0000FF"/>
            <w:lang w:eastAsia="tr-TR"/>
          </w:rPr>
          <w:pict>
            <v:shape id="Resim 240" o:spid="_x0000_i1055" type="#_x0000_t75" alt="http://tbn0.google.com/images?q=tbn:hrOsUvbLc52utM:http://www.egitimux.com/UserFiles/Image/trafik_kazasi.jpg" href="http://images.google.com.tr/imgres?imgurl=http://www.egitimux.com/UserFiles/Image/trafik_kazasi.jpg&amp;imgrefurl=http://www.egitimux.com/modules/news/print.php?storyid=1191&amp;usg=__MtMTXwuhDBpKT3ls0wScbNIHnrY=&amp;h=390&amp;w=530&amp;sz=35&amp;hl=tr&amp;start=18&amp;sig2=23_J3RQOlUfr70L_5XVPAw&amp;tbnid=hrOsUvbLc52utM:&amp;tbnh=97&amp;tbnw=132&amp;ei=Zs6kSbvELtS0jAfjn7ywBg&amp;prev=/images?q=trafik+kazas%C4%B1&amp;gbv=2&amp;hl=tr&amp;sa" style="width:70.5pt;height:69.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" o:button="t">
              <v:fill o:detectmouseclick="t"/>
              <v:imagedata r:id="rId68" o:title="" cropleft="-513f" cropright="-6364f"/>
              <o:lock v:ext="edit" aspectratio="f"/>
            </v:shape>
          </w:pict>
        </w:r>
      </w:hyperlink>
    </w:p>
    <w:p w:rsidR="00C723FD" w:rsidRPr="002335A0" w:rsidRDefault="00C723FD" w:rsidP="009038E9">
      <w:pPr>
        <w:rPr>
          <w:rFonts w:cs="Arial"/>
          <w:color w:val="000000"/>
        </w:rPr>
      </w:pPr>
      <w:r w:rsidRPr="002335A0">
        <w:rPr>
          <w:rFonts w:cs="Arial"/>
          <w:color w:val="000000"/>
        </w:rPr>
        <w:t xml:space="preserve">         heyelan               trafik kazası</w:t>
      </w:r>
    </w:p>
    <w:p w:rsidR="00C723FD" w:rsidRPr="00F4324F" w:rsidRDefault="00C723FD" w:rsidP="00CB18CD">
      <w:pPr>
        <w:spacing w:after="0" w:line="240" w:lineRule="auto"/>
        <w:rPr>
          <w:rFonts w:cs="Arial"/>
          <w:b/>
          <w:i/>
          <w:color w:val="000000"/>
        </w:rPr>
      </w:pPr>
      <w:r w:rsidRPr="00F4324F">
        <w:rPr>
          <w:rFonts w:cs="Arial"/>
          <w:b/>
          <w:i/>
          <w:color w:val="000000"/>
        </w:rPr>
        <w:t xml:space="preserve">27-Aşağıdakilerden hangisi doğru </w:t>
      </w:r>
      <w:r>
        <w:rPr>
          <w:rFonts w:cs="Arial"/>
          <w:b/>
          <w:i/>
          <w:color w:val="000000"/>
        </w:rPr>
        <w:t>bir tüketici davranışı değildir?</w:t>
      </w:r>
    </w:p>
    <w:p w:rsidR="00C723FD" w:rsidRPr="002335A0" w:rsidRDefault="00C723FD" w:rsidP="00CB18CD">
      <w:pPr>
        <w:spacing w:after="0" w:line="240" w:lineRule="auto"/>
        <w:rPr>
          <w:rFonts w:cs="Arial"/>
          <w:color w:val="000000"/>
        </w:rPr>
      </w:pPr>
      <w:r w:rsidRPr="002335A0">
        <w:rPr>
          <w:rFonts w:cs="Arial"/>
          <w:color w:val="000000"/>
        </w:rPr>
        <w:t>a-TSE damgası olup olmadığını kontrol etme.</w:t>
      </w:r>
    </w:p>
    <w:p w:rsidR="00C723FD" w:rsidRPr="002335A0" w:rsidRDefault="00C723FD" w:rsidP="00CB18CD">
      <w:pPr>
        <w:spacing w:after="0" w:line="240" w:lineRule="auto"/>
        <w:rPr>
          <w:rFonts w:cs="Arial"/>
          <w:color w:val="000000"/>
        </w:rPr>
      </w:pPr>
      <w:r w:rsidRPr="002335A0">
        <w:rPr>
          <w:rFonts w:cs="Arial"/>
          <w:color w:val="000000"/>
        </w:rPr>
        <w:t>b-Alışverişte en ucuz malı tercih etmek.</w:t>
      </w:r>
    </w:p>
    <w:p w:rsidR="00C723FD" w:rsidRPr="002335A0" w:rsidRDefault="00C723FD" w:rsidP="00CB18CD">
      <w:pPr>
        <w:spacing w:after="0" w:line="240" w:lineRule="auto"/>
        <w:rPr>
          <w:rFonts w:cs="Arial"/>
          <w:color w:val="000000"/>
        </w:rPr>
      </w:pPr>
      <w:r w:rsidRPr="002335A0">
        <w:rPr>
          <w:rFonts w:cs="Arial"/>
          <w:color w:val="000000"/>
        </w:rPr>
        <w:t>c-Fiş yada fatura almak.</w:t>
      </w:r>
    </w:p>
    <w:p w:rsidR="00C723FD" w:rsidRPr="002335A0" w:rsidRDefault="00C723FD" w:rsidP="00CB18CD">
      <w:pPr>
        <w:spacing w:after="0" w:line="240" w:lineRule="auto"/>
        <w:rPr>
          <w:rFonts w:cs="Tahoma"/>
          <w:b/>
          <w:bCs/>
          <w:sz w:val="16"/>
          <w:szCs w:val="16"/>
        </w:rPr>
      </w:pPr>
      <w:r>
        <w:rPr>
          <w:noProof/>
          <w:lang w:eastAsia="tr-TR"/>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34" type="#_x0000_t98" style="position:absolute;margin-left:70.95pt;margin-top:12.35pt;width:112.25pt;height:74.45pt;z-index:251637760" fillcolor="yellow" stroked="f" strokecolor="red" strokeweight="1pt">
            <v:fill color2="#f79646"/>
            <v:imagedata embosscolor="shadow add(51)"/>
            <v:shadow on="t" type="emboss" color="lineOrFill darken(153)" color2="shadow add(102)" offset="1pt,1pt"/>
            <v:textbox style="mso-next-textbox:#_x0000_s1034">
              <w:txbxContent>
                <w:p w:rsidR="00C723FD" w:rsidRPr="00F4324F" w:rsidRDefault="00C723FD">
                  <w:pPr>
                    <w:rPr>
                      <w:i/>
                      <w:sz w:val="18"/>
                      <w:szCs w:val="18"/>
                    </w:rPr>
                  </w:pPr>
                  <w:r w:rsidRPr="00F4324F">
                    <w:rPr>
                      <w:rFonts w:cs="Tahoma"/>
                      <w:b/>
                      <w:bCs/>
                      <w:i/>
                      <w:sz w:val="18"/>
                      <w:szCs w:val="18"/>
                    </w:rPr>
                    <w:t>Caillou, ihtiyaç ve isteklerini belirleyerek babası ile birlikte alışverişe çıkar.</w:t>
                  </w:r>
                </w:p>
              </w:txbxContent>
            </v:textbox>
          </v:shape>
        </w:pict>
      </w:r>
      <w:r w:rsidRPr="002335A0">
        <w:rPr>
          <w:rFonts w:cs="Arial"/>
          <w:color w:val="000000"/>
        </w:rPr>
        <w:t>d-Son kullanma tarihini kontrol etme.</w:t>
      </w:r>
    </w:p>
    <w:p w:rsidR="00C723FD" w:rsidRDefault="00C723FD" w:rsidP="00CB18CD">
      <w:pPr>
        <w:spacing w:after="0"/>
        <w:rPr>
          <w:rFonts w:cs="Tahoma"/>
          <w:b/>
          <w:bCs/>
          <w:sz w:val="16"/>
          <w:szCs w:val="16"/>
        </w:rPr>
      </w:pPr>
    </w:p>
    <w:p w:rsidR="00C723FD" w:rsidRDefault="00C723FD" w:rsidP="00CB18CD">
      <w:pPr>
        <w:spacing w:after="0"/>
        <w:rPr>
          <w:rFonts w:cs="Tahoma"/>
          <w:b/>
          <w:bCs/>
          <w:sz w:val="16"/>
          <w:szCs w:val="16"/>
        </w:rPr>
      </w:pPr>
      <w:r>
        <w:rPr>
          <w:rFonts w:cs="Tahoma"/>
          <w:b/>
          <w:bCs/>
          <w:sz w:val="16"/>
          <w:szCs w:val="16"/>
        </w:rPr>
        <w:t xml:space="preserve">           </w:t>
      </w:r>
      <w:hyperlink r:id="rId69" w:history="1">
        <w:r w:rsidRPr="00804B69">
          <w:rPr>
            <w:rFonts w:ascii="Arial" w:hAnsi="Arial" w:cs="Arial"/>
            <w:noProof/>
            <w:color w:val="0000FF"/>
            <w:lang w:eastAsia="tr-TR"/>
          </w:rPr>
          <w:pict>
            <v:shape id="_x0000_i1056" type="#_x0000_t75" alt="http://tbn0.google.com/images?q=tbn:PTps8vxoqCIEgM:http://www.comcast.com/MediaLibrary/1/1/About/PressRoom/Images/LogoAndMediaLibrary/Photography/CableNetworks/Caillou2.jpg" href="http://images.google.com.tr/imgres?imgurl=http://www.comcast.com/MediaLibrary/1/1/About/PressRoom/Images/LogoAndMediaLibrary/Photography/CableNetworks/Caillou2.jpg&amp;imgrefurl=http://www.comcast.com/corporate/about/pressroom/logoandmedialibrary/photography.html&amp;usg=__C56uWyvzLSqU0UHNe3F6A6zdckA=&amp;h=2613&amp;w=1921&amp;sz=719&amp;hl=tr&amp;start=3&amp;sig2=u2UlKmNpBJ4ODxHp9s8iwQ&amp;tbnid=PTps8vxoqCIEgM:&amp;tbnh=150&amp;tbnw=110&amp;ei=0fGkSfDuMpOI_gbC1smYBg&amp;prev=/images?q=caillou&amp;gbv=2&amp;hl=tr&amp;sa" style="width:42pt;height:58.5pt;visibility:visible" o:button="t">
              <v:fill o:detectmouseclick="t"/>
              <v:imagedata r:id="rId70" o:title=""/>
            </v:shape>
          </w:pict>
        </w:r>
      </w:hyperlink>
      <w:r>
        <w:rPr>
          <w:rFonts w:cs="Tahoma"/>
          <w:b/>
          <w:bCs/>
          <w:sz w:val="16"/>
          <w:szCs w:val="16"/>
        </w:rPr>
        <w:t xml:space="preserve"> </w:t>
      </w:r>
    </w:p>
    <w:p w:rsidR="00C723FD" w:rsidRPr="00F4324F" w:rsidRDefault="00C723FD" w:rsidP="002335A0">
      <w:pPr>
        <w:spacing w:after="0"/>
        <w:rPr>
          <w:rFonts w:cs="Tahoma"/>
          <w:b/>
          <w:bCs/>
          <w:i/>
        </w:rPr>
      </w:pPr>
      <w:r w:rsidRPr="00F4324F">
        <w:rPr>
          <w:rFonts w:cs="Tahoma"/>
          <w:b/>
          <w:bCs/>
          <w:i/>
        </w:rPr>
        <w:t xml:space="preserve">28- Aşağıdakilerden hangisi  bütçelerine göre </w:t>
      </w:r>
      <w:r>
        <w:rPr>
          <w:rFonts w:cs="Tahoma"/>
          <w:b/>
          <w:bCs/>
          <w:i/>
        </w:rPr>
        <w:t>diğerlerinden sonra alınmalıdır?</w:t>
      </w:r>
    </w:p>
    <w:p w:rsidR="00C723FD" w:rsidRDefault="00C723FD" w:rsidP="002335A0">
      <w:pPr>
        <w:spacing w:after="0"/>
        <w:rPr>
          <w:rFonts w:cs="Tahoma"/>
          <w:bCs/>
        </w:rPr>
      </w:pPr>
      <w:r w:rsidRPr="00112ED6">
        <w:rPr>
          <w:rFonts w:cs="Tahoma"/>
          <w:bCs/>
        </w:rPr>
        <w:t xml:space="preserve">a-defter    </w:t>
      </w:r>
      <w:r>
        <w:rPr>
          <w:rFonts w:cs="Tahoma"/>
          <w:bCs/>
        </w:rPr>
        <w:t xml:space="preserve">                  </w:t>
      </w:r>
      <w:r w:rsidRPr="00112ED6">
        <w:rPr>
          <w:rFonts w:cs="Tahoma"/>
          <w:bCs/>
        </w:rPr>
        <w:t xml:space="preserve"> b-ayakkabı       </w:t>
      </w:r>
      <w:r>
        <w:rPr>
          <w:rFonts w:cs="Tahoma"/>
          <w:bCs/>
        </w:rPr>
        <w:t xml:space="preserve">                                  </w:t>
      </w:r>
      <w:r w:rsidRPr="00112ED6">
        <w:rPr>
          <w:rFonts w:cs="Tahoma"/>
          <w:bCs/>
        </w:rPr>
        <w:t xml:space="preserve"> c- oyun CD’si  </w:t>
      </w:r>
      <w:r>
        <w:rPr>
          <w:rFonts w:cs="Tahoma"/>
          <w:bCs/>
        </w:rPr>
        <w:t xml:space="preserve">           </w:t>
      </w:r>
      <w:r w:rsidRPr="00112ED6">
        <w:rPr>
          <w:rFonts w:cs="Tahoma"/>
          <w:bCs/>
        </w:rPr>
        <w:t xml:space="preserve"> d- beslenme çantası</w:t>
      </w:r>
    </w:p>
    <w:p w:rsidR="00C723FD" w:rsidRDefault="00C723FD" w:rsidP="002335A0">
      <w:pPr>
        <w:spacing w:after="0"/>
        <w:rPr>
          <w:rFonts w:cs="Tahoma"/>
          <w:bCs/>
        </w:rPr>
      </w:pPr>
      <w:r>
        <w:rPr>
          <w:rFonts w:cs="Tahoma"/>
          <w:bCs/>
        </w:rPr>
        <w:t xml:space="preserve">                 </w:t>
      </w:r>
      <w:hyperlink r:id="rId71" w:history="1">
        <w:r w:rsidRPr="00804B69">
          <w:rPr>
            <w:rFonts w:ascii="Arial" w:hAnsi="Arial" w:cs="Arial"/>
            <w:noProof/>
            <w:color w:val="0000FF"/>
            <w:lang w:eastAsia="tr-TR"/>
          </w:rPr>
          <w:pict>
            <v:shape id="_x0000_i1057" type="#_x0000_t75" alt="http://tbn2.google.com/images?q=tbn:sSqe99gyRQ2z4M:http://www.esmerbilgi.com/images_up/tl2.jpg" href="http://images.google.com.tr/imgres?imgurl=http://www.esmerbilgi.com/images_up/tl2.jpg&amp;imgrefurl=http://www.esmerbilgi.com/Ekonomi/189-Yeniden-Turk-Lirasina-gecis.html&amp;usg=__7ClFKPmwymD6lERgVs84jEqB7Sw=&amp;h=257&amp;w=343&amp;sz=24&amp;hl=tr&amp;start=4&amp;sig2=WeKhjik0pQUuUoZ0s6xemw&amp;tbnid=sSqe99gyRQ2z4M:&amp;tbnh=90&amp;tbnw=120&amp;ei=LfukSdTOFoqU_gaHo42cBg&amp;prev=/images?q=t%C3%BCrk+liras%C4%B1&amp;gbv=2&amp;hl=tr&amp;sa" style="width:101.25pt;height:76.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" o:button="t">
              <v:fill o:detectmouseclick="t"/>
              <v:imagedata r:id="rId72" o:title=""/>
              <o:lock v:ext="edit" aspectratio="f"/>
            </v:shape>
          </w:pict>
        </w:r>
      </w:hyperlink>
    </w:p>
    <w:p w:rsidR="00C723FD" w:rsidRPr="00F4324F" w:rsidRDefault="00C723FD" w:rsidP="002335A0">
      <w:pPr>
        <w:spacing w:after="0"/>
        <w:rPr>
          <w:rFonts w:cs="Tahoma"/>
          <w:b/>
          <w:bCs/>
          <w:i/>
        </w:rPr>
      </w:pPr>
      <w:r w:rsidRPr="00F4324F">
        <w:rPr>
          <w:rFonts w:cs="Tahoma"/>
          <w:b/>
          <w:bCs/>
          <w:i/>
        </w:rPr>
        <w:t>29-Para ile ilgili verile</w:t>
      </w:r>
      <w:r>
        <w:rPr>
          <w:rFonts w:cs="Tahoma"/>
          <w:b/>
          <w:bCs/>
          <w:i/>
        </w:rPr>
        <w:t>n ifadelerden hangisi yanlıştır?</w:t>
      </w:r>
    </w:p>
    <w:p w:rsidR="00C723FD" w:rsidRDefault="00C723FD" w:rsidP="002335A0">
      <w:pPr>
        <w:spacing w:after="0"/>
        <w:rPr>
          <w:rFonts w:cs="Tahoma"/>
          <w:bCs/>
        </w:rPr>
      </w:pPr>
      <w:r>
        <w:rPr>
          <w:rFonts w:cs="Tahoma"/>
          <w:bCs/>
        </w:rPr>
        <w:t>a-Ürün ya da hizmeti karşılayan ödeme aracı</w:t>
      </w:r>
    </w:p>
    <w:p w:rsidR="00C723FD" w:rsidRDefault="00C723FD" w:rsidP="002335A0">
      <w:pPr>
        <w:spacing w:after="0"/>
        <w:rPr>
          <w:rFonts w:cs="Tahoma"/>
          <w:bCs/>
        </w:rPr>
      </w:pPr>
      <w:r>
        <w:rPr>
          <w:rFonts w:cs="Tahoma"/>
          <w:bCs/>
        </w:rPr>
        <w:t>b-Para insanlar yaratıldığından beri kullanılır.</w:t>
      </w:r>
    </w:p>
    <w:p w:rsidR="00C723FD" w:rsidRDefault="00C723FD" w:rsidP="002335A0">
      <w:pPr>
        <w:spacing w:after="0"/>
        <w:rPr>
          <w:rFonts w:cs="Tahoma"/>
          <w:bCs/>
        </w:rPr>
      </w:pPr>
      <w:r>
        <w:rPr>
          <w:rFonts w:cs="Tahoma"/>
          <w:bCs/>
        </w:rPr>
        <w:t>c-Alacaklarımıza karar vermede elimizdeki para önemlidir.</w:t>
      </w:r>
    </w:p>
    <w:p w:rsidR="00C723FD" w:rsidRDefault="00C723FD" w:rsidP="002335A0">
      <w:pPr>
        <w:spacing w:after="0"/>
        <w:rPr>
          <w:rFonts w:cs="Tahoma"/>
          <w:bCs/>
        </w:rPr>
      </w:pPr>
      <w:r>
        <w:rPr>
          <w:rFonts w:cs="Tahoma"/>
          <w:bCs/>
        </w:rPr>
        <w:t>d-Paranın olmadığı dönemlerde insanlar takas usulünü kullanıyorlardı.</w:t>
      </w:r>
    </w:p>
    <w:p w:rsidR="00C723FD" w:rsidRPr="00F4324F" w:rsidRDefault="00C723FD" w:rsidP="002335A0">
      <w:pPr>
        <w:spacing w:after="0"/>
        <w:rPr>
          <w:rFonts w:cs="Tahoma"/>
          <w:b/>
          <w:bCs/>
          <w:i/>
        </w:rPr>
      </w:pPr>
      <w:r w:rsidRPr="00F4324F">
        <w:rPr>
          <w:rFonts w:cs="Tahoma"/>
          <w:b/>
          <w:bCs/>
          <w:i/>
        </w:rPr>
        <w:t>30-Aşağıda mesleklerle ilgili verilen yar</w:t>
      </w:r>
      <w:r>
        <w:rPr>
          <w:rFonts w:cs="Tahoma"/>
          <w:b/>
          <w:bCs/>
          <w:i/>
        </w:rPr>
        <w:t>gılardan hangisi doğru değildir?</w:t>
      </w:r>
    </w:p>
    <w:p w:rsidR="00C723FD" w:rsidRDefault="00C723FD" w:rsidP="002335A0">
      <w:pPr>
        <w:spacing w:after="0"/>
        <w:rPr>
          <w:rFonts w:cs="Tahoma"/>
          <w:bCs/>
        </w:rPr>
      </w:pPr>
      <w:r>
        <w:rPr>
          <w:rFonts w:cs="Tahoma"/>
          <w:bCs/>
        </w:rPr>
        <w:t>a-Meslekler toplumun ihtiyaçlarından dolayı çıkmıştır.</w:t>
      </w:r>
    </w:p>
    <w:p w:rsidR="00C723FD" w:rsidRDefault="00C723FD" w:rsidP="002335A0">
      <w:pPr>
        <w:spacing w:after="0"/>
        <w:rPr>
          <w:rFonts w:cs="Tahoma"/>
          <w:bCs/>
        </w:rPr>
      </w:pPr>
      <w:r>
        <w:rPr>
          <w:rFonts w:cs="Tahoma"/>
          <w:bCs/>
        </w:rPr>
        <w:t>b-Her mesleğin ayrı bir önemi vardır.</w:t>
      </w:r>
    </w:p>
    <w:p w:rsidR="00C723FD" w:rsidRDefault="00C723FD" w:rsidP="002335A0">
      <w:pPr>
        <w:spacing w:after="0"/>
        <w:rPr>
          <w:rFonts w:cs="Tahoma"/>
          <w:bCs/>
        </w:rPr>
      </w:pPr>
      <w:r>
        <w:rPr>
          <w:rFonts w:cs="Tahoma"/>
          <w:bCs/>
        </w:rPr>
        <w:t>c-En çok kazandıran meslek daha önemlidir.</w:t>
      </w:r>
    </w:p>
    <w:p w:rsidR="00C723FD" w:rsidRDefault="00C723FD" w:rsidP="002335A0">
      <w:pPr>
        <w:spacing w:after="0"/>
        <w:rPr>
          <w:rFonts w:cs="Tahoma"/>
          <w:bCs/>
        </w:rPr>
      </w:pPr>
      <w:r>
        <w:rPr>
          <w:rFonts w:cs="Tahoma"/>
          <w:bCs/>
        </w:rPr>
        <w:t>d-Meslekler içinde öğretmenliğin ayrı bir değeri vardır.</w:t>
      </w:r>
    </w:p>
    <w:p w:rsidR="00C723FD" w:rsidRPr="00112ED6" w:rsidRDefault="00C723FD" w:rsidP="002335A0">
      <w:pPr>
        <w:spacing w:after="0"/>
        <w:rPr>
          <w:rFonts w:cs="Tahoma"/>
          <w:bCs/>
        </w:rPr>
      </w:pPr>
      <w:r w:rsidRPr="00804B69">
        <w:rPr>
          <w:rFonts w:cs="Tahoma"/>
          <w:noProof/>
          <w:lang w:eastAsia="tr-TR"/>
        </w:rPr>
        <w:object w:dxaOrig="4455" w:dyaOrig="2285">
          <v:shape id="Grafik 18" o:spid="_x0000_i1058" type="#_x0000_t75" style="width:222.75pt;height:114pt;visibility:visible" o:ole="">
            <v:imagedata r:id="rId73" o:title=""/>
            <o:lock v:ext="edit" aspectratio="f"/>
          </v:shape>
          <o:OLEObject Type="Embed" ProgID="Excel.Chart.8" ShapeID="Grafik 18" DrawAspect="Content" ObjectID="_1416852398" r:id="rId74"/>
        </w:object>
      </w:r>
    </w:p>
    <w:p w:rsidR="00C723FD" w:rsidRPr="002335A0" w:rsidRDefault="00C723FD" w:rsidP="00AA54F0">
      <w:pPr>
        <w:spacing w:after="0" w:line="240" w:lineRule="auto"/>
      </w:pPr>
      <w:hyperlink r:id="rId75" w:history="1">
        <w:r w:rsidRPr="00B0055F">
          <w:rPr>
            <w:rStyle w:val="Hyperlink"/>
          </w:rPr>
          <w:t>www.dersbirebir.com</w:t>
        </w:r>
      </w:hyperlink>
      <w:r>
        <w:t xml:space="preserve"> </w:t>
      </w:r>
    </w:p>
    <w:p w:rsidR="00C723FD" w:rsidRDefault="00C723FD" w:rsidP="00CB18CD">
      <w:pPr>
        <w:spacing w:after="0"/>
        <w:rPr>
          <w:rFonts w:cs="Tahoma"/>
          <w:b/>
          <w:bCs/>
          <w:sz w:val="16"/>
          <w:szCs w:val="16"/>
        </w:rPr>
      </w:pPr>
    </w:p>
    <w:p w:rsidR="00C723FD" w:rsidRPr="00F4324F" w:rsidRDefault="00C723FD" w:rsidP="00CB18CD">
      <w:pPr>
        <w:spacing w:after="0"/>
        <w:rPr>
          <w:rFonts w:cs="Tahoma"/>
          <w:b/>
          <w:bCs/>
          <w:i/>
        </w:rPr>
      </w:pPr>
      <w:r w:rsidRPr="00F4324F">
        <w:rPr>
          <w:rFonts w:cs="Tahoma"/>
          <w:b/>
          <w:bCs/>
          <w:i/>
        </w:rPr>
        <w:t>31-Yukarıdaki grafik incelendiğinde aşa</w:t>
      </w:r>
      <w:r>
        <w:rPr>
          <w:rFonts w:cs="Tahoma"/>
          <w:b/>
          <w:bCs/>
          <w:i/>
        </w:rPr>
        <w:t>ğıdakilerden hangisi söylenemez?</w:t>
      </w:r>
    </w:p>
    <w:p w:rsidR="00C723FD" w:rsidRPr="00E3399C" w:rsidRDefault="00C723FD" w:rsidP="00CB18CD">
      <w:pPr>
        <w:spacing w:after="0"/>
        <w:rPr>
          <w:rFonts w:cs="Tahoma"/>
          <w:bCs/>
        </w:rPr>
      </w:pPr>
      <w:r w:rsidRPr="00E3399C">
        <w:rPr>
          <w:rFonts w:cs="Tahoma"/>
          <w:bCs/>
        </w:rPr>
        <w:t>a-Bisiklet üretimi sürekli artmıştır</w:t>
      </w:r>
    </w:p>
    <w:p w:rsidR="00C723FD" w:rsidRPr="00E3399C" w:rsidRDefault="00C723FD" w:rsidP="00CB18CD">
      <w:pPr>
        <w:spacing w:after="0"/>
        <w:rPr>
          <w:rFonts w:cs="Tahoma"/>
          <w:bCs/>
        </w:rPr>
      </w:pPr>
      <w:r w:rsidRPr="00E3399C">
        <w:rPr>
          <w:rFonts w:cs="Tahoma"/>
          <w:bCs/>
        </w:rPr>
        <w:t>b-Bisiklet kullanan  sayısı sürekli artmıştır</w:t>
      </w:r>
    </w:p>
    <w:p w:rsidR="00C723FD" w:rsidRPr="00E3399C" w:rsidRDefault="00C723FD" w:rsidP="00CB18CD">
      <w:pPr>
        <w:spacing w:after="0"/>
        <w:rPr>
          <w:rFonts w:cs="Tahoma"/>
          <w:bCs/>
        </w:rPr>
      </w:pPr>
      <w:r w:rsidRPr="00E3399C">
        <w:rPr>
          <w:rFonts w:cs="Tahoma"/>
          <w:bCs/>
        </w:rPr>
        <w:t>c-2000 yılında üretilen bisiklet sayısı 100 milyonu geçmiştir</w:t>
      </w:r>
    </w:p>
    <w:p w:rsidR="00C723FD" w:rsidRDefault="00C723FD" w:rsidP="00CB18CD">
      <w:pPr>
        <w:spacing w:after="0"/>
        <w:rPr>
          <w:rFonts w:cs="Tahoma"/>
          <w:bCs/>
        </w:rPr>
      </w:pPr>
      <w:r w:rsidRPr="00E3399C">
        <w:rPr>
          <w:rFonts w:cs="Tahoma"/>
          <w:bCs/>
        </w:rPr>
        <w:t>d-İlk bisiklet 1950 yılında yapılmıştır.</w:t>
      </w:r>
    </w:p>
    <w:p w:rsidR="00C723FD" w:rsidRPr="00C45F71" w:rsidRDefault="00C723FD" w:rsidP="00CB18CD">
      <w:pPr>
        <w:spacing w:after="0"/>
        <w:rPr>
          <w:rFonts w:cs="Tahoma"/>
          <w:b/>
          <w:bCs/>
          <w:i/>
        </w:rPr>
      </w:pPr>
      <w:r w:rsidRPr="00C45F71">
        <w:rPr>
          <w:rFonts w:cs="Tahoma"/>
          <w:b/>
          <w:bCs/>
          <w:i/>
        </w:rPr>
        <w:t>32-“Ayağını yorganına göre uzatmak” deyimi aşağıdakilerd</w:t>
      </w:r>
      <w:r>
        <w:rPr>
          <w:rFonts w:cs="Tahoma"/>
          <w:b/>
          <w:bCs/>
          <w:i/>
        </w:rPr>
        <w:t>en hangisi ile en çok ilgilidir?</w:t>
      </w:r>
    </w:p>
    <w:p w:rsidR="00C723FD" w:rsidRDefault="00C723FD" w:rsidP="00CB18CD">
      <w:pPr>
        <w:spacing w:after="0"/>
        <w:rPr>
          <w:rFonts w:cs="Tahoma"/>
          <w:bCs/>
        </w:rPr>
      </w:pPr>
      <w:r>
        <w:rPr>
          <w:rFonts w:cs="Tahoma"/>
          <w:bCs/>
        </w:rPr>
        <w:t>a-ihtiyaç  b-düşünce   c-bütçe   d-istek</w:t>
      </w:r>
    </w:p>
    <w:p w:rsidR="00C723FD" w:rsidRDefault="00C723FD" w:rsidP="00CB18CD">
      <w:pPr>
        <w:spacing w:after="0"/>
        <w:rPr>
          <w:rFonts w:cs="Tahoma"/>
          <w:bCs/>
        </w:rPr>
      </w:pPr>
    </w:p>
    <w:p w:rsidR="00C723FD" w:rsidRPr="00C45F71" w:rsidRDefault="00C723FD" w:rsidP="00CB18CD">
      <w:pPr>
        <w:spacing w:after="0"/>
        <w:rPr>
          <w:rFonts w:cs="Tahoma"/>
          <w:b/>
          <w:bCs/>
          <w:i/>
        </w:rPr>
      </w:pPr>
      <w:r w:rsidRPr="00C45F71">
        <w:rPr>
          <w:rFonts w:cs="Tahoma"/>
          <w:b/>
          <w:bCs/>
          <w:i/>
        </w:rPr>
        <w:t>33-Devletler,vatandaşlarını çeşitli tehlikelere karşı koruma ihtiyacı duyarlar.Bu tehlikelerden en büyüğü savaşlardır.</w:t>
      </w:r>
    </w:p>
    <w:p w:rsidR="00C723FD" w:rsidRPr="00C45F71" w:rsidRDefault="00C723FD" w:rsidP="00CB18CD">
      <w:pPr>
        <w:spacing w:after="0"/>
        <w:rPr>
          <w:rFonts w:cs="Tahoma"/>
          <w:b/>
          <w:bCs/>
          <w:i/>
        </w:rPr>
      </w:pPr>
      <w:r w:rsidRPr="00C45F71">
        <w:rPr>
          <w:rFonts w:cs="Tahoma"/>
          <w:b/>
          <w:bCs/>
          <w:i/>
        </w:rPr>
        <w:t xml:space="preserve">Bu gibi sorunlar hangi </w:t>
      </w:r>
      <w:r>
        <w:rPr>
          <w:rFonts w:cs="Tahoma"/>
          <w:b/>
          <w:bCs/>
          <w:i/>
        </w:rPr>
        <w:t>mesleğin ortaya çıkış sebebidir?</w:t>
      </w:r>
    </w:p>
    <w:p w:rsidR="00C723FD" w:rsidRDefault="00C723FD" w:rsidP="00CB18CD">
      <w:pPr>
        <w:spacing w:after="0"/>
        <w:rPr>
          <w:rFonts w:ascii="Arial" w:hAnsi="Arial" w:cs="Arial"/>
          <w:color w:val="000000"/>
        </w:rPr>
      </w:pPr>
      <w:r>
        <w:rPr>
          <w:rFonts w:cs="Tahoma"/>
          <w:bCs/>
        </w:rPr>
        <w:t xml:space="preserve">a  </w:t>
      </w:r>
      <w:hyperlink r:id="rId76" w:history="1">
        <w:r w:rsidRPr="00804B69">
          <w:rPr>
            <w:rFonts w:ascii="Arial" w:hAnsi="Arial" w:cs="Arial"/>
            <w:noProof/>
            <w:color w:val="0000FF"/>
            <w:lang w:eastAsia="tr-TR"/>
          </w:rPr>
          <w:pict>
            <v:shape id="_x0000_i1059" type="#_x0000_t75" alt="http://tbn2.google.com/images?q=tbn:XwnyyuQl1E2cqM:http://www.canradyotv.com/arsiv/haberresim/ogretmen2.jpg" href="http://images.google.com.tr/imgres?imgurl=http://www.canradyotv.com/arsiv/haberresim/ogretmen2.jpg&amp;imgrefurl=http://www.canradyotv.com/arsiv/yazdir.asp?hid=2306&amp;usg=__CAlUXQ2DBcy-ll4blADqUhiv7g4=&amp;h=257&amp;w=343&amp;sz=18&amp;hl=tr&amp;start=3&amp;sig2=IbFGCHOk4JKDwKcAQiFacg&amp;tbnid=XwnyyuQl1E2cqM:&amp;tbnh=90&amp;tbnw=120&amp;ei=WR-lSZvNN6O1jAf617i3Bg&amp;prev=/images?q=%C3%96%C4%9ERETMEN&amp;gbv=2&amp;hl=" style="width:81.75pt;height:83.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" o:button="t">
              <v:fill o:detectmouseclick="t"/>
              <v:imagedata r:id="rId77" o:title="" cropleft="-1285f" cropright="-6336f"/>
              <o:lock v:ext="edit" aspectratio="f"/>
            </v:shape>
          </w:pict>
        </w:r>
      </w:hyperlink>
      <w:r>
        <w:rPr>
          <w:rFonts w:cs="Tahoma"/>
          <w:bCs/>
        </w:rPr>
        <w:t xml:space="preserve">   b-</w:t>
      </w:r>
      <w:r w:rsidRPr="000D3521">
        <w:rPr>
          <w:rFonts w:ascii="Arial" w:hAnsi="Arial" w:cs="Arial"/>
          <w:color w:val="000000"/>
        </w:rPr>
        <w:t xml:space="preserve"> </w:t>
      </w:r>
      <w:hyperlink r:id="rId78" w:history="1">
        <w:r w:rsidRPr="00804B69">
          <w:rPr>
            <w:rFonts w:ascii="Arial" w:hAnsi="Arial" w:cs="Arial"/>
            <w:noProof/>
            <w:color w:val="0000FF"/>
            <w:lang w:eastAsia="tr-TR"/>
          </w:rPr>
          <w:pict>
            <v:shape id="Resim 22" o:spid="_x0000_i1060" type="#_x0000_t75" alt="http://tbn1.google.com/images?q=tbn:-XPhmXJzy3qg4M:http://www.kaliteliresimler.com/data/media/548/ROONEY_Wayne_20051112_GH_R.jpg" href="http://images.google.com.tr/imgres?imgurl=http://www.kaliteliresimler.com/data/media/548/ROONEY_Wayne_20051112_GH_R.jpg&amp;imgrefurl=http://www.almina.net/wayne-rooney-cok-hirsli-ve-guclu-bir-futbolcu-resimleri/&amp;usg=__o-FNJfIdOTIkL3b0l_os4jgbSJY=&amp;h=1061&amp;w=800&amp;sz=133&amp;hl=tr&amp;start=32&amp;sig2=kFlBdaqHom7qt6d2wvilXg&amp;tbnid=-XPhmXJzy3qg4M:&amp;tbnh=150&amp;tbnw=113&amp;ei=vjOlSan7KtSHjAe20fG1Bg&amp;prev=/images?q=FUTBOLCU&amp;start=20&amp;gbv=2&amp;ndsp=20&amp;hl=tr&amp;sa" style="width:57pt;height:102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" o:button="t">
              <v:fill o:detectmouseclick="t"/>
              <v:imagedata r:id="rId79" o:title="" cropright="-5213f"/>
              <o:lock v:ext="edit" aspectratio="f"/>
            </v:shape>
          </w:pict>
        </w:r>
      </w:hyperlink>
    </w:p>
    <w:p w:rsidR="00C723FD" w:rsidRDefault="00C723FD" w:rsidP="00CB18CD">
      <w:pPr>
        <w:spacing w:after="0"/>
        <w:rPr>
          <w:rFonts w:ascii="Arial" w:hAnsi="Arial" w:cs="Arial"/>
          <w:color w:val="000000"/>
        </w:rPr>
      </w:pPr>
      <w:r>
        <w:rPr>
          <w:rFonts w:ascii="Arial" w:hAnsi="Arial" w:cs="Arial"/>
          <w:color w:val="000000"/>
        </w:rPr>
        <w:t>c-</w:t>
      </w:r>
      <w:r w:rsidRPr="00646266">
        <w:rPr>
          <w:rFonts w:ascii="Arial" w:hAnsi="Arial" w:cs="Arial"/>
          <w:color w:val="000000"/>
        </w:rPr>
        <w:t xml:space="preserve"> </w:t>
      </w:r>
      <w:hyperlink r:id="rId80" w:history="1">
        <w:r w:rsidRPr="00804B69">
          <w:rPr>
            <w:rFonts w:ascii="Arial" w:hAnsi="Arial" w:cs="Arial"/>
            <w:noProof/>
            <w:color w:val="0000FF"/>
            <w:lang w:eastAsia="tr-TR"/>
          </w:rPr>
          <w:pict>
            <v:shape id="_x0000_i1061" type="#_x0000_t75" alt="http://tbn1.google.com/images?q=tbn:1qWRL3hEc1NNnM:http://www.hosresimler.com/Asker-Resimleri/asker-nisan-alma.jpg" href="http://images.google.com.tr/imgres?imgurl=http://www.hosresimler.com/Asker-Resimleri/asker-nisan-alma.jpg&amp;imgrefurl=http://www.hosresimler.com/Asker-Resimleri/index.php?start=2&amp;usg=__EzJzVWv_VEsBEYZXemyvriDHuMM=&amp;h=642&amp;w=800&amp;sz=153&amp;hl=tr&amp;start=2&amp;sig2=FtXdi-lfr9egBAKPOCXoMA&amp;tbnid=1qWRL3hEc1NNnM:&amp;tbnh=115&amp;tbnw=143&amp;ei=PjSlScCpLqO1jAfK2Ny3Bg&amp;prev=/images?q=ASKER&amp;gbv=2&amp;hl=tr&amp;sa" style="width:84pt;height:9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" o:button="t">
              <v:fill o:detectmouseclick="t"/>
              <v:imagedata r:id="rId81" o:title="" cropleft="-1261f" cropright="-6262f"/>
              <o:lock v:ext="edit" aspectratio="f"/>
            </v:shape>
          </w:pict>
        </w:r>
      </w:hyperlink>
      <w:r>
        <w:rPr>
          <w:rFonts w:ascii="Arial" w:hAnsi="Arial" w:cs="Arial"/>
          <w:color w:val="000000"/>
        </w:rPr>
        <w:t xml:space="preserve"> d-</w:t>
      </w:r>
      <w:r w:rsidRPr="00646266">
        <w:rPr>
          <w:rFonts w:ascii="Arial" w:hAnsi="Arial" w:cs="Arial"/>
          <w:color w:val="000000"/>
        </w:rPr>
        <w:t xml:space="preserve"> </w:t>
      </w:r>
      <w:hyperlink r:id="rId82" w:history="1">
        <w:r w:rsidRPr="00804B69">
          <w:rPr>
            <w:rFonts w:ascii="Arial" w:hAnsi="Arial" w:cs="Arial"/>
            <w:noProof/>
            <w:color w:val="0000FF"/>
            <w:lang w:eastAsia="tr-TR"/>
          </w:rPr>
          <w:pict>
            <v:shape id="_x0000_i1062" type="#_x0000_t75" alt="http://tbn3.google.com/images?q=tbn:5HYvZetmikmrPM:http://www.bodrumlu.com/images/rehber/bebek-doktor.jpg" href="http://images.google.com.tr/imgres?imgurl=http://www.bodrumlu.com/images/rehber/bebek-doktor.jpg&amp;imgrefurl=http://www.bodrumlu.com/Bodrum-Doktorlar-Hekimler.html&amp;usg=__sW5NB2boYESl6wb6htag8Rc9Ra8=&amp;h=365&amp;w=340&amp;sz=61&amp;hl=tr&amp;start=3&amp;sig2=i6OFnuqTpfoBwE_Wm9TbDg&amp;tbnid=5HYvZetmikmrPM:&amp;tbnh=121&amp;tbnw=113&amp;ei=iTSlSYvLLoHEjAf90sy0Bg&amp;prev=/images?q=doktor&amp;gbv=2&amp;hl=tr&amp;sa" style="width:68.25pt;height:98.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" o:button="t">
              <v:fill o:detectmouseclick="t"/>
              <v:imagedata r:id="rId83" o:title="" cropleft="-529f" cropright="-6189f"/>
              <o:lock v:ext="edit" aspectratio="f"/>
            </v:shape>
          </w:pict>
        </w:r>
      </w:hyperlink>
    </w:p>
    <w:p w:rsidR="00C723FD" w:rsidRDefault="00C723FD" w:rsidP="00CB18CD">
      <w:pPr>
        <w:spacing w:after="0"/>
        <w:rPr>
          <w:rFonts w:ascii="Arial" w:hAnsi="Arial" w:cs="Arial"/>
          <w:color w:val="000000"/>
        </w:rPr>
      </w:pPr>
    </w:p>
    <w:p w:rsidR="00C723FD" w:rsidRPr="00C45F71" w:rsidRDefault="00C723FD" w:rsidP="00190B57">
      <w:pPr>
        <w:spacing w:after="0"/>
        <w:rPr>
          <w:rFonts w:cs="Arial"/>
          <w:b/>
          <w:i/>
          <w:color w:val="000000"/>
        </w:rPr>
      </w:pPr>
      <w:r w:rsidRPr="00C45F71">
        <w:rPr>
          <w:rFonts w:cs="Arial"/>
          <w:b/>
          <w:i/>
          <w:color w:val="000000"/>
        </w:rPr>
        <w:t>34- Aşağıdaki bilgilerden hangisi yanlıştır?</w:t>
      </w:r>
    </w:p>
    <w:p w:rsidR="00C723FD" w:rsidRPr="00190B57" w:rsidRDefault="00C723FD" w:rsidP="00190B57">
      <w:pPr>
        <w:spacing w:after="0"/>
        <w:rPr>
          <w:rFonts w:ascii="Arial" w:hAnsi="Arial" w:cs="Arial"/>
          <w:color w:val="000000"/>
        </w:rPr>
      </w:pPr>
    </w:p>
    <w:p w:rsidR="00C723FD" w:rsidRPr="00C45F71" w:rsidRDefault="00C723FD" w:rsidP="00190B57">
      <w:pPr>
        <w:spacing w:after="0"/>
        <w:rPr>
          <w:rFonts w:cs="Arial"/>
          <w:color w:val="000000"/>
        </w:rPr>
      </w:pPr>
      <w:r w:rsidRPr="00C45F71">
        <w:rPr>
          <w:rFonts w:cs="Arial"/>
          <w:color w:val="000000"/>
        </w:rPr>
        <w:t>a-Havada meydana gelen yağış, nem, rüzgar gibi olaylara hava olayı denir.</w:t>
      </w:r>
    </w:p>
    <w:p w:rsidR="00C723FD" w:rsidRPr="00C45F71" w:rsidRDefault="00C723FD" w:rsidP="00190B57">
      <w:pPr>
        <w:spacing w:after="0"/>
        <w:rPr>
          <w:rFonts w:cs="Arial"/>
          <w:color w:val="000000"/>
        </w:rPr>
      </w:pPr>
      <w:r w:rsidRPr="00C45F71">
        <w:rPr>
          <w:rFonts w:cs="Arial"/>
          <w:color w:val="000000"/>
        </w:rPr>
        <w:t>b-Gerçek nesnelerin yerine kullanılan şekillere sembol denir.</w:t>
      </w:r>
    </w:p>
    <w:p w:rsidR="00C723FD" w:rsidRPr="00C45F71" w:rsidRDefault="00C723FD" w:rsidP="00190B57">
      <w:pPr>
        <w:spacing w:after="0"/>
        <w:rPr>
          <w:rFonts w:cs="Arial"/>
          <w:color w:val="000000"/>
        </w:rPr>
      </w:pPr>
      <w:r w:rsidRPr="00C45F71">
        <w:rPr>
          <w:rFonts w:cs="Arial"/>
          <w:color w:val="000000"/>
        </w:rPr>
        <w:t>c-Çevremizde gördüğümüz her şey beşeri unsurdur.</w:t>
      </w:r>
    </w:p>
    <w:p w:rsidR="00C723FD" w:rsidRDefault="00C723FD" w:rsidP="00190B57">
      <w:pPr>
        <w:spacing w:after="0"/>
        <w:rPr>
          <w:rFonts w:ascii="Arial" w:hAnsi="Arial" w:cs="Arial"/>
          <w:color w:val="000000"/>
        </w:rPr>
      </w:pPr>
      <w:r w:rsidRPr="00C45F71">
        <w:rPr>
          <w:rFonts w:cs="Arial"/>
          <w:color w:val="000000"/>
        </w:rPr>
        <w:t>d-Ana yönlerin arasında bulunan yönlere ara yön denir</w:t>
      </w:r>
      <w:r w:rsidRPr="00190B57">
        <w:rPr>
          <w:rFonts w:ascii="Arial" w:hAnsi="Arial" w:cs="Arial"/>
          <w:color w:val="000000"/>
        </w:rPr>
        <w:t>.</w:t>
      </w:r>
    </w:p>
    <w:p w:rsidR="00C723FD" w:rsidRPr="00C45F71" w:rsidRDefault="00C723FD" w:rsidP="00190B57">
      <w:pPr>
        <w:spacing w:after="0"/>
        <w:rPr>
          <w:rFonts w:cs="Arial"/>
          <w:b/>
          <w:i/>
          <w:color w:val="000000"/>
        </w:rPr>
      </w:pPr>
      <w:r w:rsidRPr="00C45F71">
        <w:rPr>
          <w:rFonts w:cs="Arial"/>
          <w:b/>
          <w:i/>
          <w:color w:val="000000"/>
        </w:rPr>
        <w:t>35-Aşağıdakilerden hangisi krokinin özelliklerinden değildir?</w:t>
      </w:r>
    </w:p>
    <w:p w:rsidR="00C723FD" w:rsidRPr="00C45F71" w:rsidRDefault="00C723FD" w:rsidP="00190B57">
      <w:pPr>
        <w:spacing w:after="0"/>
        <w:rPr>
          <w:rFonts w:cs="Arial"/>
          <w:color w:val="000000"/>
        </w:rPr>
      </w:pPr>
      <w:r w:rsidRPr="00C45F71">
        <w:rPr>
          <w:rFonts w:cs="Arial"/>
          <w:color w:val="000000"/>
        </w:rPr>
        <w:t xml:space="preserve">a-Kuşbakışı olması                                </w:t>
      </w:r>
      <w:r>
        <w:rPr>
          <w:rFonts w:cs="Arial"/>
          <w:color w:val="000000"/>
        </w:rPr>
        <w:t xml:space="preserve">          </w:t>
      </w:r>
      <w:r w:rsidRPr="00C45F71">
        <w:rPr>
          <w:rFonts w:cs="Arial"/>
          <w:color w:val="000000"/>
        </w:rPr>
        <w:t xml:space="preserve">      b-Kabataslak çizilmesi</w:t>
      </w:r>
    </w:p>
    <w:p w:rsidR="00C723FD" w:rsidRPr="00C45F71" w:rsidRDefault="00C723FD" w:rsidP="00190B57">
      <w:pPr>
        <w:spacing w:after="0"/>
        <w:rPr>
          <w:rFonts w:cs="Arial"/>
          <w:color w:val="000000"/>
        </w:rPr>
      </w:pPr>
      <w:r w:rsidRPr="00C45F71">
        <w:rPr>
          <w:rFonts w:cs="Arial"/>
          <w:color w:val="000000"/>
        </w:rPr>
        <w:t>c-Ölçekli olması</w:t>
      </w:r>
    </w:p>
    <w:p w:rsidR="00C723FD" w:rsidRPr="00C45F71" w:rsidRDefault="00C723FD" w:rsidP="00190B57">
      <w:pPr>
        <w:spacing w:after="0"/>
        <w:rPr>
          <w:rFonts w:cs="Arial"/>
          <w:color w:val="000000"/>
        </w:rPr>
      </w:pPr>
      <w:r w:rsidRPr="00C45F71">
        <w:rPr>
          <w:rFonts w:cs="Arial"/>
          <w:color w:val="000000"/>
        </w:rPr>
        <w:t>d-Sembollerden faydalanılabilmesi</w:t>
      </w:r>
    </w:p>
    <w:p w:rsidR="00C723FD" w:rsidRDefault="00C723FD" w:rsidP="00190B57">
      <w:pPr>
        <w:spacing w:after="0"/>
        <w:rPr>
          <w:rFonts w:cs="Arial"/>
          <w:b/>
          <w:i/>
          <w:color w:val="000000"/>
        </w:rPr>
      </w:pPr>
    </w:p>
    <w:p w:rsidR="00C723FD" w:rsidRPr="00C45F71" w:rsidRDefault="00C723FD" w:rsidP="00190B57">
      <w:pPr>
        <w:spacing w:after="0"/>
        <w:rPr>
          <w:rFonts w:cs="Arial"/>
          <w:b/>
          <w:i/>
          <w:color w:val="000000"/>
        </w:rPr>
      </w:pPr>
      <w:r w:rsidRPr="00C45F71">
        <w:rPr>
          <w:rFonts w:cs="Arial"/>
          <w:b/>
          <w:i/>
          <w:color w:val="000000"/>
        </w:rPr>
        <w:t xml:space="preserve">36-Haritayı duvara astığımızda veya önümüze serdiğimizde; yukarısı güneyi ,aşağısı kuzeyi, sol tarafı batıyı, sağ tarafı doğuyu gösterir. Yukarıdaki bilgi cümlesinde hangileri yer değiştirilirse bu tanılama cümlesi doğru olur? </w:t>
      </w:r>
    </w:p>
    <w:p w:rsidR="00C723FD" w:rsidRPr="00190B57" w:rsidRDefault="00C723FD" w:rsidP="00190B57">
      <w:pPr>
        <w:spacing w:after="0"/>
        <w:rPr>
          <w:rFonts w:ascii="Arial" w:hAnsi="Arial" w:cs="Arial"/>
          <w:color w:val="000000"/>
        </w:rPr>
      </w:pPr>
    </w:p>
    <w:p w:rsidR="00C723FD" w:rsidRPr="00C45F71" w:rsidRDefault="00C723FD" w:rsidP="00190B57">
      <w:pPr>
        <w:spacing w:after="0"/>
        <w:rPr>
          <w:rFonts w:cs="Arial"/>
          <w:color w:val="000000"/>
        </w:rPr>
      </w:pPr>
      <w:r w:rsidRPr="00C45F71">
        <w:rPr>
          <w:rFonts w:cs="Arial"/>
          <w:color w:val="000000"/>
        </w:rPr>
        <w:t>a-doğu ile batı              b-doğu ile güney</w:t>
      </w:r>
    </w:p>
    <w:p w:rsidR="00C723FD" w:rsidRPr="00C45F71" w:rsidRDefault="00C723FD" w:rsidP="00190B57">
      <w:pPr>
        <w:spacing w:after="0"/>
        <w:rPr>
          <w:rFonts w:cs="Arial"/>
          <w:color w:val="000000"/>
        </w:rPr>
      </w:pPr>
      <w:r w:rsidRPr="00C45F71">
        <w:rPr>
          <w:rFonts w:cs="Arial"/>
          <w:color w:val="000000"/>
        </w:rPr>
        <w:t>c-kuzey ile güney          d-batı ile kuzey</w:t>
      </w:r>
    </w:p>
    <w:p w:rsidR="00C723FD" w:rsidRDefault="00C723FD" w:rsidP="00190B57">
      <w:pPr>
        <w:spacing w:after="0"/>
        <w:rPr>
          <w:rFonts w:ascii="Arial" w:hAnsi="Arial" w:cs="Arial"/>
          <w:color w:val="000000"/>
        </w:rPr>
      </w:pPr>
    </w:p>
    <w:p w:rsidR="00C723FD" w:rsidRPr="000B2ED8" w:rsidRDefault="00C723FD" w:rsidP="00190B57">
      <w:pPr>
        <w:rPr>
          <w:b/>
          <w:bCs/>
          <w:i/>
          <w:lang w:eastAsia="tr-TR"/>
        </w:rPr>
      </w:pPr>
      <w:r w:rsidRPr="000B2ED8">
        <w:rPr>
          <w:rFonts w:cs="Arial"/>
          <w:b/>
          <w:i/>
          <w:color w:val="000000"/>
        </w:rPr>
        <w:t>38-</w:t>
      </w:r>
      <w:r w:rsidRPr="000B2ED8">
        <w:rPr>
          <w:rFonts w:cs="Tahoma"/>
          <w:b/>
          <w:bCs/>
          <w:i/>
          <w:lang w:eastAsia="tr-TR"/>
        </w:rPr>
        <w:t>Ülkemize en çok zarar veren doğal afet türü hangisidir?</w:t>
      </w:r>
    </w:p>
    <w:p w:rsidR="00C723FD" w:rsidRDefault="00C723FD" w:rsidP="00190B57">
      <w:pPr>
        <w:spacing w:after="0"/>
        <w:rPr>
          <w:rFonts w:ascii="Arial" w:hAnsi="Arial" w:cs="Arial"/>
          <w:color w:val="000000"/>
        </w:rPr>
      </w:pPr>
      <w:r w:rsidRPr="00190B57">
        <w:rPr>
          <w:rFonts w:ascii="Arial" w:hAnsi="Arial" w:cs="Arial"/>
          <w:color w:val="000000"/>
        </w:rPr>
        <w:t>a-</w:t>
      </w:r>
      <w:r>
        <w:rPr>
          <w:rFonts w:ascii="Arial" w:hAnsi="Arial" w:cs="Arial"/>
          <w:color w:val="000000"/>
        </w:rPr>
        <w:t xml:space="preserve"> </w:t>
      </w:r>
      <w:hyperlink r:id="rId84" w:history="1">
        <w:r w:rsidRPr="00804B69">
          <w:rPr>
            <w:rFonts w:ascii="Arial" w:hAnsi="Arial" w:cs="Arial"/>
            <w:noProof/>
            <w:color w:val="000000"/>
            <w:lang w:eastAsia="tr-TR"/>
          </w:rPr>
          <w:pict>
            <v:shape id="_x0000_i1063" type="#_x0000_t75" alt="http://tbn1.google.com/images?q=tbn:uENNBLqSH_JRJM:http://img46.imageshack.us/img46/2002/deprem4fullar7.jpg" href="http://images.google.com.tr/imgres?imgurl=http://img46.imageshack.us/img46/2002/deprem4fullar7.jpg&amp;imgrefurl=http://www.highaqsociety.com/depremin-nedeni-escinsellik/&amp;usg=__5Yt0bh4Cf-aCZYy9hqdpcnGkqwI=&amp;h=370&amp;w=468&amp;sz=48&amp;hl=tr&amp;start=40&amp;sig2=wIA_EtFuOLQB7dhBLffozw&amp;tbnid=uENNBLqSH_JRJM:&amp;tbnh=101&amp;tbnw=128&amp;ei=ac2kSf3YBKOyjAeqgv2vBg&amp;prev=/images?q=deprem&amp;start=20&amp;gbv=2&amp;ndsp=20&amp;hl=tr&amp;sa" style="width:76.5pt;height:81.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" o:button="t">
              <v:fill o:detectmouseclick="t"/>
              <v:imagedata r:id="rId62" o:title="" cropleft="-907f" cropright="-6587f"/>
              <o:lock v:ext="edit" aspectratio="f"/>
            </v:shape>
          </w:pict>
        </w:r>
      </w:hyperlink>
      <w:r>
        <w:rPr>
          <w:rFonts w:ascii="Arial" w:hAnsi="Arial" w:cs="Arial"/>
          <w:color w:val="000000"/>
        </w:rPr>
        <w:t xml:space="preserve">      b-</w:t>
      </w:r>
      <w:hyperlink r:id="rId85" w:history="1">
        <w:r w:rsidRPr="00804B69">
          <w:rPr>
            <w:rFonts w:ascii="Arial" w:hAnsi="Arial" w:cs="Arial"/>
            <w:noProof/>
            <w:color w:val="000000"/>
            <w:lang w:eastAsia="tr-TR"/>
          </w:rPr>
          <w:pict>
            <v:shape id="_x0000_i1064" type="#_x0000_t75" alt="http://tbn2.google.com/images?q=tbn:aOninv0LAzp1RM:http://www.yeniresim.com/data/media/510/www.yeniresim.com_-_Sel_Resimleri_-_Sel_Sularna_Gmlm_Bir_Kamyon.jpg" href="http://images.google.com.tr/imgres?imgurl=http://www.yeniresim.com/data/media/510/www.yeniresim.com_-_Sel_Resimleri_-_Sel_Sularna_Gmlm_Bir_Kamyon.jpg&amp;imgrefurl=http://www.yeniresim.com/img3995.htm&amp;usg=__N2Ls1WfI_ec6yRbsQC4WjJTt2_8=&amp;h=364&amp;w=380&amp;sz=52&amp;hl=tr&amp;start=8&amp;sig2=rD-aXMBwE0YHSmIyDmgkfg&amp;tbnid=aOninv0LAzp1RM:&amp;tbnh=118&amp;tbnw=123&amp;ei=wM2kSbaJNeCYjAffudSzBg&amp;prev=/images?q=sel&amp;gbv=2&amp;hl=" style="width:70.5pt;height:81.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" o:button="t">
              <v:fill o:detectmouseclick="t"/>
              <v:imagedata r:id="rId64" o:title="" cropleft="-513f" cropright="-6364f"/>
              <o:lock v:ext="edit" aspectratio="f"/>
            </v:shape>
          </w:pict>
        </w:r>
      </w:hyperlink>
    </w:p>
    <w:p w:rsidR="00C723FD" w:rsidRPr="000B2ED8" w:rsidRDefault="00C723FD" w:rsidP="00190B57">
      <w:pPr>
        <w:spacing w:after="0"/>
        <w:rPr>
          <w:rFonts w:cs="Arial"/>
          <w:color w:val="000000"/>
        </w:rPr>
      </w:pPr>
      <w:r>
        <w:rPr>
          <w:rFonts w:ascii="Arial" w:hAnsi="Arial" w:cs="Arial"/>
          <w:color w:val="000000"/>
        </w:rPr>
        <w:t xml:space="preserve">        </w:t>
      </w:r>
      <w:r w:rsidRPr="000B2ED8">
        <w:rPr>
          <w:rFonts w:cs="Arial"/>
          <w:color w:val="000000"/>
        </w:rPr>
        <w:t xml:space="preserve">deprem                </w:t>
      </w:r>
      <w:r>
        <w:rPr>
          <w:rFonts w:cs="Arial"/>
          <w:color w:val="000000"/>
        </w:rPr>
        <w:t xml:space="preserve">          </w:t>
      </w:r>
      <w:r w:rsidRPr="000B2ED8">
        <w:rPr>
          <w:rFonts w:cs="Arial"/>
          <w:color w:val="000000"/>
        </w:rPr>
        <w:t xml:space="preserve">       sel</w:t>
      </w:r>
    </w:p>
    <w:p w:rsidR="00C723FD" w:rsidRDefault="00C723FD" w:rsidP="00190B57">
      <w:pPr>
        <w:spacing w:after="0"/>
        <w:rPr>
          <w:rFonts w:ascii="Arial" w:hAnsi="Arial" w:cs="Arial"/>
          <w:color w:val="000000"/>
        </w:rPr>
      </w:pPr>
      <w:r>
        <w:rPr>
          <w:rFonts w:ascii="Arial" w:hAnsi="Arial" w:cs="Arial"/>
          <w:color w:val="000000"/>
        </w:rPr>
        <w:t>c-</w:t>
      </w:r>
      <w:hyperlink r:id="rId86" w:history="1">
        <w:r w:rsidRPr="00804B69">
          <w:rPr>
            <w:rFonts w:ascii="Arial" w:hAnsi="Arial" w:cs="Arial"/>
            <w:noProof/>
            <w:color w:val="000000"/>
            <w:lang w:eastAsia="tr-TR"/>
          </w:rPr>
          <w:pict>
            <v:shape id="_x0000_i1065" type="#_x0000_t75" alt="http://tbn0.google.com/images?q=tbn:A5Ps1bjKzvOYfM:http://www.gumushane.gov.tr/haber/haber_resimleri/heyelan_2005.jpg" href="http://images.google.com.tr/imgres?imgurl=http://www.gumushane.gov.tr/haber/haber_resimleri/heyelan_2005.jpg&amp;imgrefurl=http://www.gumushane.gov.tr/haber/arsiv/haberarsiv.asp?id=461&amp;usg=__oVzcV1sptXJzsJwnaqsGbugy1Fc=&amp;h=315&amp;w=415&amp;sz=47&amp;hl=tr&amp;start=3&amp;sig2=CQrYmXKTnwp-qHPok-8QTQ&amp;tbnid=A5Ps1bjKzvOYfM:&amp;tbnh=95&amp;tbnw=125&amp;ei=Ls6kSb7CLKO1jAeG2vC3Bg&amp;prev=/images?q=heyelan&amp;gbv=2&amp;hl=tr&amp;sa" style="width:72.75pt;height:74.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" o:button="t">
              <v:fill o:detectmouseclick="t"/>
              <v:imagedata r:id="rId66" o:title="" cropleft="-953f" cropright="-6523f"/>
              <o:lock v:ext="edit" aspectratio="f"/>
            </v:shape>
          </w:pict>
        </w:r>
      </w:hyperlink>
      <w:r>
        <w:rPr>
          <w:rFonts w:ascii="Arial" w:hAnsi="Arial" w:cs="Arial"/>
          <w:color w:val="000000"/>
        </w:rPr>
        <w:t xml:space="preserve">       d-</w:t>
      </w:r>
      <w:hyperlink r:id="rId87" w:history="1">
        <w:r w:rsidRPr="00804B69">
          <w:rPr>
            <w:rFonts w:ascii="Arial" w:hAnsi="Arial" w:cs="Arial"/>
            <w:noProof/>
            <w:color w:val="0000FF"/>
            <w:lang w:eastAsia="tr-TR"/>
          </w:rPr>
          <w:pict>
            <v:shape id="Resim 85" o:spid="_x0000_i1066" type="#_x0000_t75" alt="http://tbn2.google.com/images?q=tbn:Qh0ibVzXkaisDM:http://www.timeturk.com/images/news/34389.jpg" href="http://images.google.com.tr/imgres?imgurl=http://www.timeturk.com/images/news/34389.jpg&amp;imgrefurl=http://www.timeturk.com/erzurumda-cig-uyarisi--48581-haberi.html&amp;usg=__yjdcjKQLQ73IuKQEnmGJt5vsJfA=&amp;h=452&amp;w=640&amp;sz=36&amp;hl=tr&amp;start=3&amp;sig2=P6506FmdFP4O_JyEyzKGUw&amp;tbnid=Qh0ibVzXkaisDM:&amp;tbnh=97&amp;tbnw=137&amp;ei=ZqSlSeSJBYXB-AbT9oGPBg&amp;prev=/images?q=%C3%A7%C4%B1%C4%9F&amp;gbv=2&amp;hl=tr&amp;sa" style="width:70.5pt;height:81.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" o:button="t">
              <v:fill o:detectmouseclick="t"/>
              <v:imagedata r:id="rId88" o:title="" cropleft="-513f" cropright="-6364f"/>
              <o:lock v:ext="edit" aspectratio="f"/>
            </v:shape>
          </w:pict>
        </w:r>
      </w:hyperlink>
    </w:p>
    <w:p w:rsidR="00C723FD" w:rsidRPr="000B2ED8" w:rsidRDefault="00C723FD" w:rsidP="00190B57">
      <w:pPr>
        <w:spacing w:after="0"/>
        <w:rPr>
          <w:rFonts w:cs="Arial"/>
          <w:color w:val="000000"/>
        </w:rPr>
      </w:pPr>
      <w:r>
        <w:rPr>
          <w:rFonts w:ascii="Arial" w:hAnsi="Arial" w:cs="Arial"/>
          <w:color w:val="000000"/>
        </w:rPr>
        <w:t xml:space="preserve">         </w:t>
      </w:r>
      <w:r w:rsidRPr="000B2ED8">
        <w:rPr>
          <w:rFonts w:cs="Arial"/>
          <w:color w:val="000000"/>
        </w:rPr>
        <w:t xml:space="preserve">heyelan                </w:t>
      </w:r>
      <w:r>
        <w:rPr>
          <w:rFonts w:cs="Arial"/>
          <w:color w:val="000000"/>
        </w:rPr>
        <w:t xml:space="preserve">        </w:t>
      </w:r>
      <w:r w:rsidRPr="000B2ED8">
        <w:rPr>
          <w:rFonts w:cs="Arial"/>
          <w:color w:val="000000"/>
        </w:rPr>
        <w:t xml:space="preserve">       çığ</w:t>
      </w:r>
    </w:p>
    <w:p w:rsidR="00C723FD" w:rsidRDefault="00C723FD" w:rsidP="00190B57">
      <w:pPr>
        <w:spacing w:after="0"/>
        <w:rPr>
          <w:rFonts w:ascii="Arial" w:hAnsi="Arial" w:cs="Arial"/>
          <w:color w:val="000000"/>
        </w:rPr>
      </w:pPr>
    </w:p>
    <w:p w:rsidR="00C723FD" w:rsidRPr="000B2ED8" w:rsidRDefault="00C723FD" w:rsidP="00190B57">
      <w:pPr>
        <w:spacing w:after="0"/>
        <w:rPr>
          <w:rFonts w:cs="Arial"/>
          <w:b/>
          <w:i/>
          <w:color w:val="000000"/>
        </w:rPr>
      </w:pPr>
      <w:r w:rsidRPr="000B2ED8">
        <w:rPr>
          <w:rFonts w:cs="Arial"/>
          <w:b/>
          <w:i/>
          <w:color w:val="000000"/>
        </w:rPr>
        <w:t>39-Her ailenin ………… gibi temel ihtiyaçları vardır.</w:t>
      </w:r>
    </w:p>
    <w:p w:rsidR="00C723FD" w:rsidRPr="000B2ED8" w:rsidRDefault="00C723FD" w:rsidP="00190B57">
      <w:pPr>
        <w:spacing w:after="0"/>
        <w:rPr>
          <w:rFonts w:cs="Arial"/>
          <w:b/>
          <w:i/>
          <w:color w:val="000000"/>
        </w:rPr>
      </w:pPr>
      <w:r w:rsidRPr="000B2ED8">
        <w:rPr>
          <w:rFonts w:cs="Arial"/>
          <w:b/>
          <w:i/>
          <w:color w:val="000000"/>
        </w:rPr>
        <w:t>Bu cümle aşağıdaki</w:t>
      </w:r>
      <w:r>
        <w:rPr>
          <w:rFonts w:cs="Arial"/>
          <w:b/>
          <w:i/>
          <w:color w:val="000000"/>
        </w:rPr>
        <w:t>lerden hangisi ile tamamlanamaz?</w:t>
      </w:r>
    </w:p>
    <w:p w:rsidR="00C723FD" w:rsidRPr="000B2ED8" w:rsidRDefault="00C723FD" w:rsidP="00190B57">
      <w:pPr>
        <w:spacing w:after="0"/>
        <w:rPr>
          <w:rFonts w:cs="Arial"/>
          <w:color w:val="000000"/>
        </w:rPr>
      </w:pPr>
      <w:r w:rsidRPr="000B2ED8">
        <w:rPr>
          <w:rFonts w:cs="Arial"/>
          <w:color w:val="000000"/>
        </w:rPr>
        <w:t>a-barınma                   b-beslenme</w:t>
      </w:r>
    </w:p>
    <w:p w:rsidR="00C723FD" w:rsidRPr="000B2ED8" w:rsidRDefault="00C723FD" w:rsidP="00190B57">
      <w:pPr>
        <w:spacing w:after="0"/>
        <w:rPr>
          <w:rFonts w:cs="Arial"/>
          <w:color w:val="000000"/>
        </w:rPr>
      </w:pPr>
      <w:r w:rsidRPr="000B2ED8">
        <w:rPr>
          <w:rFonts w:cs="Arial"/>
          <w:color w:val="000000"/>
        </w:rPr>
        <w:t>c-giyinme                    d-lüks otomobil</w:t>
      </w:r>
    </w:p>
    <w:p w:rsidR="00C723FD" w:rsidRDefault="00C723FD" w:rsidP="00190B57">
      <w:pPr>
        <w:spacing w:after="0"/>
        <w:rPr>
          <w:rFonts w:ascii="Arial" w:hAnsi="Arial" w:cs="Arial"/>
          <w:color w:val="000000"/>
        </w:rPr>
      </w:pPr>
    </w:p>
    <w:p w:rsidR="00C723FD" w:rsidRPr="000B2ED8" w:rsidRDefault="00C723FD" w:rsidP="00CB18CD">
      <w:pPr>
        <w:spacing w:after="0"/>
        <w:rPr>
          <w:rFonts w:cs="Arial"/>
          <w:b/>
          <w:i/>
          <w:color w:val="000000"/>
        </w:rPr>
      </w:pPr>
      <w:r w:rsidRPr="000B2ED8">
        <w:rPr>
          <w:rFonts w:cs="Arial"/>
          <w:b/>
          <w:i/>
          <w:color w:val="000000"/>
        </w:rPr>
        <w:t>40-Ürünlerin fabrikadan satış yerlerin</w:t>
      </w:r>
      <w:r>
        <w:rPr>
          <w:rFonts w:cs="Arial"/>
          <w:b/>
          <w:i/>
          <w:color w:val="000000"/>
        </w:rPr>
        <w:t>e ulaştırılmasına ne ad verilir?</w:t>
      </w:r>
    </w:p>
    <w:p w:rsidR="00C723FD" w:rsidRPr="000B2ED8" w:rsidRDefault="00C723FD" w:rsidP="00CB18CD">
      <w:pPr>
        <w:spacing w:after="0"/>
        <w:rPr>
          <w:rFonts w:cs="Arial"/>
          <w:color w:val="000000"/>
        </w:rPr>
      </w:pPr>
      <w:r w:rsidRPr="000B2ED8">
        <w:rPr>
          <w:rFonts w:cs="Arial"/>
          <w:color w:val="000000"/>
        </w:rPr>
        <w:t>a-tüketim  b-dağıtım  c-üretim  d-planlama</w:t>
      </w:r>
    </w:p>
    <w:p w:rsidR="00C723FD" w:rsidRPr="000B2ED8" w:rsidRDefault="00C723FD" w:rsidP="00CB18CD">
      <w:pPr>
        <w:spacing w:after="0"/>
        <w:rPr>
          <w:rFonts w:cs="Arial"/>
          <w:color w:val="000000"/>
        </w:rPr>
      </w:pPr>
      <w:r>
        <w:rPr>
          <w:noProof/>
          <w:lang w:eastAsia="tr-TR"/>
        </w:rPr>
        <w:pict>
          <v:shape id="_x0000_s1035" type="#_x0000_t62" style="position:absolute;margin-left:103.5pt;margin-top:.65pt;width:155.3pt;height:74.8pt;z-index:251638784" adj="-234,6155" strokecolor="#fabf8f" strokeweight="1pt">
            <v:fill color2="#fbd4b4" focusposition="1" focussize="" focus="100%" type="gradient"/>
            <v:shadow on="t" type="perspective" color="#974706" opacity=".5" offset="1pt" offset2="-3pt"/>
            <v:textbox>
              <w:txbxContent>
                <w:p w:rsidR="00C723FD" w:rsidRPr="000B2ED8" w:rsidRDefault="00C723FD" w:rsidP="004716FD">
                  <w:pPr>
                    <w:ind w:left="-142" w:right="-194"/>
                    <w:rPr>
                      <w:b/>
                      <w:i/>
                    </w:rPr>
                  </w:pPr>
                  <w:r w:rsidRPr="000B2ED8">
                    <w:rPr>
                      <w:b/>
                      <w:i/>
                    </w:rPr>
                    <w:t>Fırından aldığımız bir ekmeğin sofraya getirilmesiyle hangi safhanın başladığını söyleyebiliriz</w:t>
                  </w:r>
                  <w:r>
                    <w:rPr>
                      <w:b/>
                      <w:i/>
                    </w:rPr>
                    <w:t>?</w:t>
                  </w:r>
                </w:p>
              </w:txbxContent>
            </v:textbox>
          </v:shape>
        </w:pict>
      </w:r>
      <w:r w:rsidRPr="000B2ED8">
        <w:rPr>
          <w:rFonts w:cs="Arial"/>
          <w:color w:val="000000"/>
        </w:rPr>
        <w:t xml:space="preserve">41- </w:t>
      </w:r>
      <w:hyperlink r:id="rId89" w:history="1">
        <w:r w:rsidRPr="00804B69">
          <w:rPr>
            <w:rFonts w:cs="Arial"/>
            <w:noProof/>
            <w:color w:val="0000FF"/>
            <w:lang w:eastAsia="tr-TR"/>
          </w:rPr>
          <w:pict>
            <v:shape id="_x0000_i1067" type="#_x0000_t75" alt="http://tbn1.google.com/images?q=tbn:M6Mp6SRp2WDmQM:http://www.kayakardeslerun.com/images/normal_ekmek.jpg" href="http://images.google.com/imgres?imgurl=http://www.kayakardeslerun.com/images/normal_ekmek.jpg&amp;imgrefurl=http://www.kayakardeslerun.com/ekmeknasil.htm&amp;usg=__o-t9u5_Rcuf_lWB_eQUO9z-g14c=&amp;h=260&amp;w=260&amp;sz=32&amp;hl=tr&amp;start=20&amp;sig2=xKv9ndqfkbO9_shUa2Ag_w&amp;um=1&amp;tbnid=M6Mp6SRp2WDmQM:&amp;tbnh=112&amp;tbnw=112&amp;ei=5VumSaeFE47M0AXikcnVAg&amp;prev=/images?q=ekmek&amp;ndsp=20&amp;um=1&amp;hl=tr&amp;rls=p,com.microsoft:tr:IE-SearchBox&amp;rlz=1I7GGLJ&amp;sa" style="width:84.75pt;height:81.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" o:button="t">
              <v:fill o:detectmouseclick="t"/>
              <v:imagedata r:id="rId90" o:title=""/>
              <o:lock v:ext="edit" aspectratio="f"/>
            </v:shape>
          </w:pict>
        </w:r>
      </w:hyperlink>
    </w:p>
    <w:p w:rsidR="00C723FD" w:rsidRPr="000B2ED8" w:rsidRDefault="00C723FD" w:rsidP="00CB18CD">
      <w:pPr>
        <w:spacing w:after="0"/>
        <w:rPr>
          <w:rFonts w:cs="Arial"/>
          <w:color w:val="000000"/>
        </w:rPr>
      </w:pPr>
      <w:r w:rsidRPr="000B2ED8">
        <w:rPr>
          <w:rFonts w:cs="Arial"/>
          <w:color w:val="000000"/>
        </w:rPr>
        <w:t>A-Tüketim                           B-Satış</w:t>
      </w:r>
    </w:p>
    <w:p w:rsidR="00C723FD" w:rsidRPr="000B2ED8" w:rsidRDefault="00C723FD" w:rsidP="00CB18CD">
      <w:pPr>
        <w:spacing w:after="0"/>
        <w:rPr>
          <w:rFonts w:cs="Arial"/>
          <w:color w:val="000000"/>
        </w:rPr>
      </w:pPr>
      <w:r w:rsidRPr="000B2ED8">
        <w:rPr>
          <w:rFonts w:cs="Arial"/>
          <w:color w:val="000000"/>
        </w:rPr>
        <w:t xml:space="preserve">C-Dağıtım                           D-Üretim    </w:t>
      </w:r>
    </w:p>
    <w:p w:rsidR="00C723FD" w:rsidRDefault="00C723FD" w:rsidP="00CB18CD">
      <w:pPr>
        <w:spacing w:after="0"/>
        <w:rPr>
          <w:rFonts w:ascii="Arial" w:hAnsi="Arial" w:cs="Arial"/>
          <w:color w:val="000000"/>
        </w:rPr>
      </w:pPr>
    </w:p>
    <w:p w:rsidR="00C723FD" w:rsidRPr="000B2ED8" w:rsidRDefault="00C723FD" w:rsidP="00CB18CD">
      <w:pPr>
        <w:spacing w:after="0"/>
        <w:rPr>
          <w:rFonts w:cs="Arial"/>
          <w:b/>
          <w:i/>
          <w:color w:val="000000"/>
        </w:rPr>
      </w:pPr>
      <w:r w:rsidRPr="000B2ED8">
        <w:rPr>
          <w:rFonts w:cs="Arial"/>
          <w:b/>
          <w:i/>
          <w:color w:val="000000"/>
        </w:rPr>
        <w:t>42-Toplum çeşitli meslek gruplarına ait insanlardan oluşur.</w:t>
      </w:r>
    </w:p>
    <w:p w:rsidR="00C723FD" w:rsidRPr="000B2ED8" w:rsidRDefault="00C723FD" w:rsidP="00CB18CD">
      <w:pPr>
        <w:spacing w:after="0"/>
        <w:rPr>
          <w:rFonts w:cs="Arial"/>
          <w:b/>
          <w:i/>
          <w:color w:val="000000"/>
        </w:rPr>
      </w:pPr>
      <w:r w:rsidRPr="000B2ED8">
        <w:rPr>
          <w:rFonts w:cs="Arial"/>
          <w:b/>
          <w:i/>
          <w:color w:val="000000"/>
        </w:rPr>
        <w:t>Meslekler</w:t>
      </w:r>
      <w:r>
        <w:rPr>
          <w:rFonts w:cs="Arial"/>
          <w:b/>
          <w:i/>
          <w:color w:val="000000"/>
        </w:rPr>
        <w:t>in tümünün ortak özelliği nedir?</w:t>
      </w:r>
    </w:p>
    <w:p w:rsidR="00C723FD" w:rsidRPr="000B2ED8" w:rsidRDefault="00C723FD" w:rsidP="00CB18CD">
      <w:pPr>
        <w:spacing w:after="0"/>
        <w:rPr>
          <w:rFonts w:cs="Arial"/>
          <w:color w:val="000000"/>
        </w:rPr>
      </w:pPr>
      <w:r w:rsidRPr="000B2ED8">
        <w:rPr>
          <w:rFonts w:cs="Arial"/>
          <w:color w:val="000000"/>
        </w:rPr>
        <w:t>a-Toplumun farklı ihtiyaçlarını karşılaması</w:t>
      </w:r>
    </w:p>
    <w:p w:rsidR="00C723FD" w:rsidRPr="000B2ED8" w:rsidRDefault="00C723FD" w:rsidP="00CB18CD">
      <w:pPr>
        <w:spacing w:after="0"/>
        <w:rPr>
          <w:rFonts w:cs="Arial"/>
          <w:color w:val="000000"/>
        </w:rPr>
      </w:pPr>
      <w:r w:rsidRPr="000B2ED8">
        <w:rPr>
          <w:rFonts w:cs="Arial"/>
          <w:color w:val="000000"/>
        </w:rPr>
        <w:t>b-Öğretmenler tarafından yetiştirilmesi.</w:t>
      </w:r>
    </w:p>
    <w:p w:rsidR="00C723FD" w:rsidRPr="000B2ED8" w:rsidRDefault="00C723FD" w:rsidP="00CB18CD">
      <w:pPr>
        <w:spacing w:after="0"/>
        <w:rPr>
          <w:rFonts w:cs="Arial"/>
          <w:color w:val="000000"/>
        </w:rPr>
      </w:pPr>
      <w:r w:rsidRPr="000B2ED8">
        <w:rPr>
          <w:rFonts w:cs="Arial"/>
          <w:color w:val="000000"/>
        </w:rPr>
        <w:t>c-Toplumun yönetim işlerini yapmaları.</w:t>
      </w:r>
    </w:p>
    <w:p w:rsidR="00C723FD" w:rsidRPr="000B2ED8" w:rsidRDefault="00C723FD" w:rsidP="00CB18CD">
      <w:pPr>
        <w:spacing w:after="0"/>
        <w:rPr>
          <w:rFonts w:cs="Arial"/>
          <w:color w:val="000000"/>
        </w:rPr>
      </w:pPr>
      <w:r w:rsidRPr="000B2ED8">
        <w:rPr>
          <w:rFonts w:cs="Arial"/>
          <w:color w:val="000000"/>
        </w:rPr>
        <w:t>d-Benzer yeteneklere sahip olmaları.</w:t>
      </w:r>
    </w:p>
    <w:p w:rsidR="00C723FD" w:rsidRDefault="00C723FD" w:rsidP="00CB18CD">
      <w:pPr>
        <w:spacing w:after="0"/>
        <w:rPr>
          <w:rFonts w:cs="Arial"/>
          <w:b/>
          <w:i/>
          <w:color w:val="000000"/>
        </w:rPr>
      </w:pPr>
    </w:p>
    <w:p w:rsidR="00C723FD" w:rsidRPr="000B2ED8" w:rsidRDefault="00C723FD" w:rsidP="00CB18CD">
      <w:pPr>
        <w:spacing w:after="0"/>
        <w:rPr>
          <w:rFonts w:cs="Arial"/>
          <w:b/>
          <w:i/>
          <w:color w:val="000000"/>
        </w:rPr>
      </w:pPr>
      <w:r w:rsidRPr="000B2ED8">
        <w:rPr>
          <w:rFonts w:cs="Arial"/>
          <w:b/>
          <w:i/>
          <w:color w:val="000000"/>
        </w:rPr>
        <w:t xml:space="preserve">43-Bir ürünü satın </w:t>
      </w:r>
      <w:r>
        <w:rPr>
          <w:rFonts w:cs="Arial"/>
          <w:b/>
          <w:i/>
          <w:color w:val="000000"/>
        </w:rPr>
        <w:t>alırken nelere dikkat etmeliyiz?</w:t>
      </w:r>
    </w:p>
    <w:p w:rsidR="00C723FD" w:rsidRPr="000B2ED8" w:rsidRDefault="00C723FD" w:rsidP="00CB18CD">
      <w:pPr>
        <w:spacing w:after="0"/>
        <w:rPr>
          <w:rFonts w:cs="Arial"/>
          <w:color w:val="000000"/>
        </w:rPr>
      </w:pPr>
      <w:r w:rsidRPr="000B2ED8">
        <w:rPr>
          <w:rFonts w:cs="Arial"/>
          <w:color w:val="000000"/>
        </w:rPr>
        <w:t>a-Son kullanma tarihine</w:t>
      </w:r>
    </w:p>
    <w:p w:rsidR="00C723FD" w:rsidRPr="000B2ED8" w:rsidRDefault="00C723FD" w:rsidP="00CB18CD">
      <w:pPr>
        <w:spacing w:after="0"/>
        <w:rPr>
          <w:rFonts w:cs="Arial"/>
          <w:color w:val="000000"/>
        </w:rPr>
      </w:pPr>
      <w:r w:rsidRPr="000B2ED8">
        <w:rPr>
          <w:rFonts w:cs="Arial"/>
          <w:color w:val="000000"/>
        </w:rPr>
        <w:t>b-Ambalajının güzel olması</w:t>
      </w:r>
    </w:p>
    <w:p w:rsidR="00C723FD" w:rsidRPr="000B2ED8" w:rsidRDefault="00C723FD" w:rsidP="00CB18CD">
      <w:pPr>
        <w:spacing w:after="0"/>
        <w:rPr>
          <w:rFonts w:cs="Arial"/>
          <w:color w:val="000000"/>
        </w:rPr>
      </w:pPr>
      <w:r w:rsidRPr="000B2ED8">
        <w:rPr>
          <w:rFonts w:cs="Arial"/>
          <w:color w:val="000000"/>
        </w:rPr>
        <w:t>c-Raflarda az kalmış olması</w:t>
      </w:r>
    </w:p>
    <w:p w:rsidR="00C723FD" w:rsidRPr="000B2ED8" w:rsidRDefault="00C723FD" w:rsidP="00CB18CD">
      <w:pPr>
        <w:spacing w:after="0"/>
        <w:rPr>
          <w:rFonts w:cs="Arial"/>
          <w:color w:val="000000"/>
        </w:rPr>
      </w:pPr>
      <w:r w:rsidRPr="000B2ED8">
        <w:rPr>
          <w:rFonts w:cs="Arial"/>
          <w:color w:val="000000"/>
        </w:rPr>
        <w:t>d-Reklamının yapılıp yapılmadığına</w:t>
      </w:r>
    </w:p>
    <w:p w:rsidR="00C723FD" w:rsidRDefault="00C723FD" w:rsidP="00CB18CD">
      <w:pPr>
        <w:spacing w:after="0"/>
        <w:rPr>
          <w:rFonts w:ascii="Arial" w:hAnsi="Arial" w:cs="Arial"/>
          <w:color w:val="000000"/>
        </w:rPr>
      </w:pPr>
    </w:p>
    <w:p w:rsidR="00C723FD" w:rsidRPr="0053692D" w:rsidRDefault="00C723FD" w:rsidP="00CB18CD">
      <w:pPr>
        <w:spacing w:after="0"/>
        <w:rPr>
          <w:rFonts w:cs="Arial"/>
          <w:b/>
          <w:i/>
          <w:color w:val="000000"/>
        </w:rPr>
      </w:pPr>
      <w:r w:rsidRPr="0053692D">
        <w:rPr>
          <w:rFonts w:cs="Arial"/>
          <w:b/>
          <w:i/>
          <w:color w:val="000000"/>
        </w:rPr>
        <w:t>44-İnsanlar istediklerini her zaman alamayabilirler.</w:t>
      </w:r>
    </w:p>
    <w:p w:rsidR="00C723FD" w:rsidRPr="0053692D" w:rsidRDefault="00C723FD" w:rsidP="000C7F60">
      <w:pPr>
        <w:spacing w:after="0"/>
        <w:rPr>
          <w:rFonts w:cs="Arial"/>
          <w:b/>
          <w:i/>
          <w:color w:val="000000"/>
        </w:rPr>
      </w:pPr>
      <w:r w:rsidRPr="0053692D">
        <w:rPr>
          <w:rFonts w:cs="Arial"/>
          <w:b/>
          <w:i/>
          <w:color w:val="000000"/>
        </w:rPr>
        <w:t>Aşağıdakilerden hangisi buna bir örnektir</w:t>
      </w:r>
      <w:r>
        <w:rPr>
          <w:rFonts w:cs="Arial"/>
          <w:b/>
          <w:i/>
          <w:color w:val="000000"/>
        </w:rPr>
        <w:t>?</w:t>
      </w:r>
    </w:p>
    <w:p w:rsidR="00C723FD" w:rsidRDefault="00C723FD" w:rsidP="000C7F60">
      <w:pPr>
        <w:spacing w:after="0"/>
        <w:rPr>
          <w:rFonts w:ascii="Arial" w:hAnsi="Arial" w:cs="Arial"/>
          <w:color w:val="000000"/>
        </w:rPr>
      </w:pPr>
      <w:r>
        <w:rPr>
          <w:noProof/>
          <w:lang w:eastAsia="tr-TR"/>
        </w:rPr>
        <w:pict>
          <v:shape id="_x0000_s1036" type="#_x0000_t62" style="position:absolute;margin-left:82.75pt;margin-top:6.05pt;width:124.7pt;height:51.95pt;z-index:251640832" adj="9025,27899" strokecolor="#d99594" strokeweight="1pt">
            <v:fill color2="#e5b8b7" focusposition="1" focussize="" focus="100%" type="gradient"/>
            <v:shadow on="t" type="perspective" color="#622423" opacity=".5" offset="1pt" offset2="-3pt"/>
            <v:textbox>
              <w:txbxContent>
                <w:p w:rsidR="00C723FD" w:rsidRDefault="00C723FD" w:rsidP="00D36BD2">
                  <w:pPr>
                    <w:spacing w:after="0" w:line="240" w:lineRule="auto"/>
                    <w:ind w:left="-142" w:firstLine="142"/>
                  </w:pPr>
                  <w:r>
                    <w:t>Sevdiğimiz tişörtü pahalı da olsa satın almak.</w:t>
                  </w:r>
                </w:p>
              </w:txbxContent>
            </v:textbox>
          </v:shape>
        </w:pict>
      </w:r>
      <w:r>
        <w:rPr>
          <w:noProof/>
          <w:lang w:eastAsia="tr-TR"/>
        </w:rPr>
        <w:pict>
          <v:shape id="_x0000_s1037" type="#_x0000_t62" style="position:absolute;margin-left:-60.45pt;margin-top:6.05pt;width:130.15pt;height:55.4pt;z-index:251639808" adj="15966,25616" strokecolor="#c2d69b" strokeweight="1pt">
            <v:fill color2="#d6e3bc" focusposition="1" focussize="" focus="100%" type="gradient"/>
            <v:shadow on="t" type="perspective" color="#4e6128" opacity=".5" offset="1pt" offset2="-3pt"/>
            <v:textbox>
              <w:txbxContent>
                <w:p w:rsidR="00C723FD" w:rsidRDefault="00C723FD" w:rsidP="00D36BD2">
                  <w:pPr>
                    <w:spacing w:after="0" w:line="240" w:lineRule="auto"/>
                    <w:ind w:left="-142" w:right="-199" w:firstLine="142"/>
                  </w:pPr>
                  <w:r>
                    <w:t>Bir mağazada istediğimiz renkte ayakkabı bulamamak.</w:t>
                  </w:r>
                </w:p>
              </w:txbxContent>
            </v:textbox>
          </v:shape>
        </w:pict>
      </w: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r>
        <w:rPr>
          <w:noProof/>
          <w:lang w:eastAsia="tr-TR"/>
        </w:rPr>
        <w:pict>
          <v:shape id="_x0000_s1038" type="#_x0000_t62" style="position:absolute;margin-left:94.6pt;margin-top:67.65pt;width:123.95pt;height:43.6pt;z-index:251642880" adj="7964,29452" strokecolor="#fabf8f" strokeweight="1pt">
            <v:fill color2="#fbd4b4" focusposition="1" focussize="" focus="100%" type="gradient"/>
            <v:shadow on="t" type="perspective" color="#974706" opacity=".5" offset="1pt" offset2="-3pt"/>
            <v:textbox>
              <w:txbxContent>
                <w:p w:rsidR="00C723FD" w:rsidRDefault="00C723FD" w:rsidP="00D36BD2">
                  <w:pPr>
                    <w:ind w:left="-142" w:right="-120" w:firstLine="142"/>
                  </w:pPr>
                  <w:r>
                    <w:t>Beğendiğin oyuncağı alacak paran olmaması.</w:t>
                  </w:r>
                </w:p>
              </w:txbxContent>
            </v:textbox>
          </v:shape>
        </w:pict>
      </w:r>
      <w:r>
        <w:rPr>
          <w:noProof/>
          <w:lang w:eastAsia="tr-TR"/>
        </w:rPr>
        <w:pict>
          <v:shape id="_x0000_s1039" type="#_x0000_t62" style="position:absolute;margin-left:-47.8pt;margin-top:67.65pt;width:130.85pt;height:51.9pt;z-index:251641856" adj="17135,25887" strokecolor="#92cddc" strokeweight="1pt">
            <v:fill color2="#b6dde8" focusposition="1" focussize="" focus="100%" type="gradient"/>
            <v:shadow on="t" type="perspective" color="#205867" opacity=".5" offset="1pt" offset2="-3pt"/>
            <v:textbox>
              <w:txbxContent>
                <w:p w:rsidR="00C723FD" w:rsidRDefault="00C723FD" w:rsidP="00D36BD2">
                  <w:pPr>
                    <w:spacing w:after="0" w:line="240" w:lineRule="auto"/>
                    <w:ind w:left="-142" w:right="-136" w:firstLine="142"/>
                  </w:pPr>
                  <w:r>
                    <w:t>Beğendiğin modelde bedenine uygun gömlek bulamamak.</w:t>
                  </w:r>
                </w:p>
              </w:txbxContent>
            </v:textbox>
          </v:shape>
        </w:pict>
      </w:r>
      <w:r>
        <w:rPr>
          <w:rFonts w:ascii="Arial" w:hAnsi="Arial" w:cs="Arial"/>
          <w:color w:val="000000"/>
        </w:rPr>
        <w:t xml:space="preserve">a- </w:t>
      </w:r>
      <w:r w:rsidRPr="000C7F60">
        <w:rPr>
          <w:rFonts w:ascii="Arial" w:hAnsi="Arial" w:cs="Arial"/>
          <w:color w:val="000000"/>
        </w:rPr>
        <w:t xml:space="preserve"> </w:t>
      </w:r>
      <w:hyperlink r:id="rId91" w:history="1">
        <w:r w:rsidRPr="00804B69">
          <w:rPr>
            <w:rFonts w:ascii="Arial" w:hAnsi="Arial" w:cs="Arial"/>
            <w:noProof/>
            <w:color w:val="0000FF"/>
            <w:lang w:eastAsia="tr-TR"/>
          </w:rPr>
          <w:pict>
            <v:shape id="_x0000_i1068" type="#_x0000_t75" alt="http://tbn1.google.com/images?q=tbn:3bfNKbhzw5pqdM:http://www.channel4.com/4car/media/features/2006/cars-film-review/03-large/cars-chick-hicks.jpg" href="http://images.google.com.tr/imgres?imgurl=http://www.channel4.com/4car/media/features/2006/cars-film-review/03-large/cars-chick-hicks.jpg&amp;imgrefurl=http://www.channel4.com/4car/gl/gallery/gallery/1859/11&amp;usg=__pgc1Br9KDXfFO3lurdqgneeU5g4=&amp;h=305&amp;w=440&amp;sz=30&amp;hl=tr&amp;start=1&amp;sig2=GkQEUyvYiw0gSXTdcofmjQ&amp;tbnid=3bfNKbhzw5pqdM:&amp;tbnh=88&amp;tbnw=127&amp;ei=8GWnSfLLKcS2-Aa8nrG3Ag&amp;prev=/images?q=chick+hick&amp;gbv=2&amp;hl=tr&amp;sa" style="width:74.25pt;height:51.75pt;visibility:visible" o:button="t">
              <v:fill o:detectmouseclick="t"/>
              <v:imagedata r:id="rId92" o:title=""/>
            </v:shape>
          </w:pict>
        </w:r>
      </w:hyperlink>
      <w:r w:rsidRPr="000C7F60">
        <w:rPr>
          <w:rFonts w:ascii="Arial" w:hAnsi="Arial" w:cs="Arial"/>
          <w:color w:val="000000"/>
        </w:rPr>
        <w:t xml:space="preserve"> </w:t>
      </w:r>
      <w:r>
        <w:rPr>
          <w:rFonts w:ascii="Arial" w:hAnsi="Arial" w:cs="Arial"/>
          <w:color w:val="000000"/>
        </w:rPr>
        <w:t xml:space="preserve">    b-  </w:t>
      </w:r>
      <w:hyperlink r:id="rId93" w:history="1">
        <w:r w:rsidRPr="00804B69">
          <w:rPr>
            <w:noProof/>
            <w:color w:val="0000FF"/>
            <w:lang w:eastAsia="tr-TR"/>
          </w:rPr>
          <w:pict>
            <v:shape id="_x0000_i1069" type="#_x0000_t75" alt="http://tbn1.google.com/images?q=tbn:f98xbocIjCBEmM:http://www.brandora.de/DBImages/lizenzen/cars-1.JPG" href="http://images.google.com.tr/imgres?imgurl=http://www.brandora.de/DBImages/lizenzen/cars-1.JPG&amp;imgrefurl=http://urun.gittigidiyor.com/ORJINAL-DISNEY-quot-THE-CARS-quot-T-SHIRTLER-3-4-YAS_W0QQidZZ13654979&amp;usg=__gNiCxPu-oa9n77_9bftIK3wB2YE=&amp;h=400&amp;w=400&amp;sz=26&amp;hl=tr&amp;start=23&amp;sig2=aG0bN_lJ1M7roWT73QgsaA&amp;tbnid=f98xbocIjCBEmM:&amp;tbnh=124&amp;tbnw=124&amp;ei=jmWnSf-aBoXM-AadqNjQAg&amp;prev=/images?q=cars&amp;start=20&amp;gbv=2&amp;ndsp=20&amp;hl=tr&amp;sa" style="width:65.25pt;height:65.25pt;visibility:visible" o:button="t">
              <v:fill o:detectmouseclick="t"/>
              <v:imagedata r:id="rId94" o:title=""/>
            </v:shape>
          </w:pict>
        </w:r>
      </w:hyperlink>
      <w:r w:rsidRPr="000C7F60">
        <w:rPr>
          <w:rFonts w:ascii="Arial" w:hAnsi="Arial" w:cs="Arial"/>
          <w:color w:val="000000"/>
        </w:rPr>
        <w:t xml:space="preserve">  </w:t>
      </w:r>
      <w:r>
        <w:rPr>
          <w:rFonts w:ascii="Arial" w:hAnsi="Arial" w:cs="Arial"/>
          <w:color w:val="000000"/>
        </w:rPr>
        <w:t xml:space="preserve"> </w:t>
      </w: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r>
        <w:rPr>
          <w:rFonts w:ascii="Arial" w:hAnsi="Arial" w:cs="Arial"/>
          <w:color w:val="000000"/>
        </w:rPr>
        <w:t>c-</w:t>
      </w:r>
      <w:hyperlink r:id="rId95" w:history="1">
        <w:r w:rsidRPr="00804B69">
          <w:rPr>
            <w:rFonts w:ascii="Arial" w:hAnsi="Arial" w:cs="Arial"/>
            <w:noProof/>
            <w:color w:val="0000FF"/>
            <w:lang w:eastAsia="tr-TR"/>
          </w:rPr>
          <w:pict>
            <v:shape id="_x0000_i1070" type="#_x0000_t75" alt="http://tbn2.google.com/images?q=tbn:fJLOcaodM6oqVM:http://disney-clipart.com/Cars/Disney-Cars-King.jpg" href="http://images.google.com.tr/imgres?imgurl=http://disney-clipart.com/Cars/Disney-Cars-King.jpg&amp;imgrefurl=http://disney-clipart.com/Cars/King.php&amp;usg=__mWvJPcnjwqhzic9b2xVFuP-ZPuw=&amp;h=278&amp;w=478&amp;sz=105&amp;hl=tr&amp;start=1&amp;sig2=iCEgl3lRzJn2xDw9HyaYbg&amp;tbnid=fJLOcaodM6oqVM:&amp;tbnh=75&amp;tbnw=129&amp;ei=O2anSan5LcWf-AaBi9y3Ag&amp;prev=/images?q=cars+king&amp;gbv=2&amp;hl=" style="width:69.75pt;height:40.5pt;visibility:visible" o:button="t">
              <v:fill o:detectmouseclick="t"/>
              <v:imagedata r:id="rId96" o:title=""/>
            </v:shape>
          </w:pict>
        </w:r>
      </w:hyperlink>
      <w:r>
        <w:rPr>
          <w:rFonts w:ascii="Arial" w:hAnsi="Arial" w:cs="Arial"/>
          <w:color w:val="000000"/>
        </w:rPr>
        <w:t xml:space="preserve">           d- </w:t>
      </w:r>
      <w:hyperlink r:id="rId97" w:history="1">
        <w:r w:rsidRPr="00804B69">
          <w:rPr>
            <w:rFonts w:ascii="Arial" w:hAnsi="Arial" w:cs="Arial"/>
            <w:noProof/>
            <w:color w:val="0000FF"/>
            <w:lang w:eastAsia="tr-TR"/>
          </w:rPr>
          <w:pict>
            <v:shape id="_x0000_i1071" type="#_x0000_t75" alt="http://tbn3.google.com/images?q=tbn:Hp6XoSQYUdL99M:http://www.eakproductions.org/MackCARS_2_-_right_2.gif" href="http://images.google.com.tr/imgres?imgurl=http://www.eakproductions.org/MackCARS_2_-_right_2.gif&amp;imgrefurl=http://www.eakproductions.org/Trucking.html&amp;usg=__XnDql_of9Npu_XYdTyeOujls16Y=&amp;h=231&amp;w=217&amp;sz=20&amp;hl=tr&amp;start=30&amp;sig2=9bkJjUlxWxbtw20t68b4Xg&amp;tbnid=Hp6XoSQYUdL99M:&amp;tbnh=108&amp;tbnw=101&amp;ei=cmanScyYA9Cb-gaT98mvAg&amp;prev=/images?q=cars+mack&amp;start=20&amp;gbv=2&amp;ndsp=20&amp;hl=tr&amp;sa" style="width:51.75pt;height:54pt;visibility:visible" o:button="t">
              <v:fill o:detectmouseclick="t"/>
              <v:imagedata r:id="rId98" o:title=""/>
            </v:shape>
          </w:pict>
        </w:r>
      </w:hyperlink>
    </w:p>
    <w:p w:rsidR="00C723FD" w:rsidRDefault="00C723FD" w:rsidP="000C7F60">
      <w:pPr>
        <w:spacing w:after="0"/>
        <w:rPr>
          <w:rFonts w:ascii="Arial" w:hAnsi="Arial" w:cs="Arial"/>
          <w:color w:val="000000"/>
        </w:rPr>
      </w:pPr>
    </w:p>
    <w:p w:rsidR="00C723FD" w:rsidRPr="0053692D" w:rsidRDefault="00C723FD" w:rsidP="000C7F60">
      <w:pPr>
        <w:spacing w:after="0"/>
        <w:rPr>
          <w:rFonts w:cs="Arial"/>
          <w:b/>
          <w:i/>
          <w:color w:val="000000"/>
        </w:rPr>
      </w:pPr>
      <w:r w:rsidRPr="0053692D">
        <w:rPr>
          <w:rFonts w:cs="Arial"/>
          <w:b/>
          <w:i/>
          <w:color w:val="000000"/>
        </w:rPr>
        <w:t xml:space="preserve">45-Markette bulunan bir peynir  </w:t>
      </w:r>
      <w:r>
        <w:rPr>
          <w:rFonts w:cs="Arial"/>
          <w:b/>
          <w:i/>
          <w:color w:val="000000"/>
        </w:rPr>
        <w:t>hangi aşamadan daha geçmemiştir?</w:t>
      </w:r>
    </w:p>
    <w:p w:rsidR="00C723FD" w:rsidRPr="0053692D" w:rsidRDefault="00C723FD" w:rsidP="000C7F60">
      <w:pPr>
        <w:spacing w:after="0"/>
        <w:rPr>
          <w:rFonts w:cs="Arial"/>
          <w:color w:val="000000"/>
        </w:rPr>
      </w:pPr>
      <w:r w:rsidRPr="0053692D">
        <w:rPr>
          <w:rFonts w:cs="Arial"/>
          <w:color w:val="000000"/>
        </w:rPr>
        <w:t>a-üretim            b- dağıtım</w:t>
      </w:r>
    </w:p>
    <w:p w:rsidR="00C723FD" w:rsidRPr="0053692D" w:rsidRDefault="00C723FD" w:rsidP="000C7F60">
      <w:pPr>
        <w:spacing w:after="0"/>
        <w:rPr>
          <w:rFonts w:cs="Arial"/>
          <w:color w:val="000000"/>
        </w:rPr>
      </w:pPr>
      <w:r w:rsidRPr="0053692D">
        <w:rPr>
          <w:rFonts w:cs="Arial"/>
          <w:color w:val="000000"/>
        </w:rPr>
        <w:t>c-tüketim           d-planlama</w:t>
      </w: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r>
        <w:rPr>
          <w:noProof/>
          <w:lang w:eastAsia="tr-TR"/>
        </w:rPr>
        <w:pict>
          <v:shape id="_x0000_s1040" type="#_x0000_t62" style="position:absolute;margin-left:-39pt;margin-top:1.4pt;width:236.05pt;height:53.3pt;z-index:251643904" adj="11104,31569" strokecolor="#b2a1c7" strokeweight="1pt">
            <v:fill color2="#ccc0d9" focusposition="1" focussize="" focus="100%" type="gradient"/>
            <v:shadow on="t" type="perspective" color="#3f3151" opacity=".5" offset="1pt" offset2="-3pt"/>
            <v:textbox>
              <w:txbxContent>
                <w:p w:rsidR="00C723FD" w:rsidRDefault="00C723FD" w:rsidP="00BC191E">
                  <w:pPr>
                    <w:ind w:left="-142"/>
                  </w:pPr>
                  <w:r>
                    <w:t>Dağal zenginliklerimizin tüketiminde tasarrufu sağlamak için geri dönüşüm atıkları toplanır ve tekrar ham madde olarak kullanılır.</w:t>
                  </w:r>
                </w:p>
              </w:txbxContent>
            </v:textbox>
          </v:shape>
        </w:pict>
      </w: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p>
    <w:p w:rsidR="00C723FD" w:rsidRDefault="00C723FD" w:rsidP="000C7F60">
      <w:pPr>
        <w:spacing w:after="0"/>
        <w:rPr>
          <w:rFonts w:ascii="Arial" w:hAnsi="Arial" w:cs="Arial"/>
          <w:color w:val="000000"/>
        </w:rPr>
      </w:pPr>
      <w:hyperlink r:id="rId99" w:history="1">
        <w:r w:rsidRPr="00804B69">
          <w:rPr>
            <w:rFonts w:ascii="Arial" w:hAnsi="Arial" w:cs="Arial"/>
            <w:noProof/>
            <w:color w:val="0000FF"/>
            <w:lang w:eastAsia="tr-TR"/>
          </w:rPr>
          <w:pict>
            <v:shape id="_x0000_i1072" type="#_x0000_t75" alt="http://tbn0.google.com/images?q=tbn:UiOwZLShYa42SM:http://image.motortrend.com/f/8579118/112_0606_cars_27z%2Bdisney_pixar_film_cars%2Btow_mater.jpg" href="http://images.google.com.tr/imgres?imgurl=http://image.motortrend.com/f/8579118/112_0606_cars_27z+disney_pixar_film_cars+tow_mater.jpg&amp;imgrefurl=http://www.motortrend.com/womt/112_0607_disney_pixar_cars/photo_14.html&amp;usg=__qZorCz-YceFpC2o6i8Ox5aWNQ00=&amp;h=300&amp;w=480&amp;sz=25&amp;hl=tr&amp;start=1&amp;sig2=hqbKqUts40r7tFBnVMdbSA&amp;tbnid=UiOwZLShYa42SM:&amp;tbnh=81&amp;tbnw=129&amp;ei=IGynSdnQOcLN-AaEi4y0Ag&amp;prev=/images?q=mater&amp;gbv=2&amp;hl=" style="width:80.25pt;height:51pt;visibility:visible" o:button="t">
              <v:fill o:detectmouseclick="t"/>
              <v:imagedata r:id="rId100" o:title=""/>
            </v:shape>
          </w:pict>
        </w:r>
      </w:hyperlink>
    </w:p>
    <w:p w:rsidR="00C723FD" w:rsidRPr="0053692D" w:rsidRDefault="00C723FD" w:rsidP="000C7F60">
      <w:pPr>
        <w:spacing w:after="0"/>
        <w:rPr>
          <w:rFonts w:cs="Arial"/>
          <w:b/>
          <w:i/>
          <w:color w:val="000000"/>
        </w:rPr>
      </w:pPr>
      <w:r w:rsidRPr="0053692D">
        <w:rPr>
          <w:rFonts w:cs="Arial"/>
          <w:b/>
          <w:i/>
          <w:color w:val="000000"/>
        </w:rPr>
        <w:t>46-Yukarıdaki açıklamaya göre hangisi geri dönüşümlü atık madde değildir?</w:t>
      </w:r>
    </w:p>
    <w:p w:rsidR="00C723FD" w:rsidRPr="0053692D" w:rsidRDefault="00C723FD" w:rsidP="000C7F60">
      <w:pPr>
        <w:spacing w:after="0"/>
        <w:rPr>
          <w:rFonts w:cs="Arial"/>
          <w:color w:val="000000"/>
        </w:rPr>
      </w:pPr>
      <w:r w:rsidRPr="0053692D">
        <w:rPr>
          <w:rFonts w:cs="Arial"/>
          <w:color w:val="000000"/>
        </w:rPr>
        <w:t>a-gazete, dergi            b-yemek atıkları</w:t>
      </w:r>
    </w:p>
    <w:p w:rsidR="00C723FD" w:rsidRPr="0053692D" w:rsidRDefault="00C723FD" w:rsidP="000C7F60">
      <w:pPr>
        <w:spacing w:after="0"/>
        <w:rPr>
          <w:rFonts w:cs="Arial"/>
          <w:color w:val="000000"/>
        </w:rPr>
      </w:pPr>
      <w:r w:rsidRPr="0053692D">
        <w:rPr>
          <w:rFonts w:cs="Arial"/>
          <w:color w:val="000000"/>
        </w:rPr>
        <w:t>c-metal kutular             d-cam şişeler</w:t>
      </w:r>
    </w:p>
    <w:p w:rsidR="00C723FD" w:rsidRDefault="00C723FD" w:rsidP="000C7F60">
      <w:pPr>
        <w:spacing w:after="0"/>
        <w:rPr>
          <w:rFonts w:ascii="Arial" w:hAnsi="Arial" w:cs="Arial"/>
          <w:color w:val="000000"/>
        </w:rPr>
      </w:pPr>
    </w:p>
    <w:p w:rsidR="00C723FD" w:rsidRPr="0053692D" w:rsidRDefault="00C723FD" w:rsidP="000C7F60">
      <w:pPr>
        <w:spacing w:after="0"/>
        <w:rPr>
          <w:rFonts w:cs="Arial"/>
          <w:color w:val="000000"/>
        </w:rPr>
      </w:pPr>
      <w:r>
        <w:rPr>
          <w:noProof/>
          <w:lang w:eastAsia="tr-TR"/>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041" type="#_x0000_t15" style="position:absolute;margin-left:93.9pt;margin-top:5.25pt;width:113.55pt;height:58.85pt;z-index:251644928" strokecolor="#4f81bd" strokeweight="5pt">
            <v:stroke linestyle="thickThin"/>
            <v:shadow color="#868686"/>
            <v:textbox>
              <w:txbxContent>
                <w:p w:rsidR="00C723FD" w:rsidRPr="0053692D" w:rsidRDefault="00C723FD">
                  <w:pPr>
                    <w:rPr>
                      <w:b/>
                      <w:i/>
                    </w:rPr>
                  </w:pPr>
                  <w:r w:rsidRPr="0053692D">
                    <w:rPr>
                      <w:b/>
                      <w:i/>
                    </w:rPr>
                    <w:t>Üretim için gereken paraya ne ad verilir?</w:t>
                  </w:r>
                </w:p>
              </w:txbxContent>
            </v:textbox>
          </v:shape>
        </w:pict>
      </w:r>
      <w:r w:rsidRPr="0053692D">
        <w:rPr>
          <w:rFonts w:cs="Arial"/>
          <w:color w:val="000000"/>
        </w:rPr>
        <w:t xml:space="preserve">47- </w:t>
      </w:r>
      <w:hyperlink r:id="rId101" w:history="1">
        <w:r w:rsidRPr="00804B69">
          <w:rPr>
            <w:rFonts w:cs="Arial"/>
            <w:noProof/>
            <w:color w:val="0000FF"/>
            <w:lang w:eastAsia="tr-TR"/>
          </w:rPr>
          <w:pict>
            <v:shape id="_x0000_i1073" type="#_x0000_t75" alt="http://tbn0.google.com/images?q=tbn:KNfcLv4mzffGKM:http://www.yeniresim.com/data/media/1296/www.resimcity.com_para_resimleri.jpg" href="http://images.google.com.tr/imgres?imgurl=http://www.yeniresim.com/data/media/1296/www.resimcity.com_para_resimleri.jpg&amp;imgrefurl=http://www.sevgiadasi.com/paranin-hikayesi-para-nedir.html&amp;usg=__PGSalmtxAC0Ilfw8BYvPdpqVGdw=&amp;h=600&amp;w=600&amp;sz=44&amp;hl=tr&amp;start=2&amp;sig2=vIOm1cJFS2Hz9Vw0orud0A&amp;tbnid=KNfcLv4mzffGKM:&amp;tbnh=135&amp;tbnw=135&amp;ei=rm-nScfMBtnN-Qb2gsncAg&amp;prev=/images?q=para&amp;gbv=2&amp;hl=" style="width:1in;height:71.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" o:button="t">
              <v:fill o:detectmouseclick="t"/>
              <v:imagedata r:id="rId102" o:title=""/>
              <o:lock v:ext="edit" aspectratio="f"/>
            </v:shape>
          </w:pict>
        </w:r>
      </w:hyperlink>
    </w:p>
    <w:p w:rsidR="00C723FD" w:rsidRPr="0053692D" w:rsidRDefault="00C723FD" w:rsidP="00CB18CD">
      <w:pPr>
        <w:spacing w:after="0"/>
        <w:rPr>
          <w:rFonts w:cs="Arial"/>
          <w:color w:val="000000"/>
        </w:rPr>
      </w:pPr>
      <w:r w:rsidRPr="0053692D">
        <w:rPr>
          <w:rFonts w:cs="Arial"/>
          <w:color w:val="000000"/>
        </w:rPr>
        <w:t>a-sermaye                  b-makineler</w:t>
      </w:r>
    </w:p>
    <w:p w:rsidR="00C723FD" w:rsidRPr="0053692D" w:rsidRDefault="00C723FD" w:rsidP="00CB18CD">
      <w:pPr>
        <w:spacing w:after="0"/>
        <w:rPr>
          <w:rFonts w:cs="Arial"/>
          <w:color w:val="000000"/>
        </w:rPr>
      </w:pPr>
      <w:r w:rsidRPr="0053692D">
        <w:rPr>
          <w:rFonts w:cs="Arial"/>
          <w:color w:val="000000"/>
        </w:rPr>
        <w:t>c-iş gücü                    d-ham madde</w:t>
      </w:r>
    </w:p>
    <w:p w:rsidR="00C723FD" w:rsidRDefault="00C723FD" w:rsidP="00CB18CD">
      <w:pPr>
        <w:spacing w:after="0"/>
        <w:rPr>
          <w:rFonts w:ascii="Arial" w:hAnsi="Arial" w:cs="Arial"/>
          <w:color w:val="000000"/>
        </w:rPr>
      </w:pPr>
    </w:p>
    <w:p w:rsidR="00C723FD" w:rsidRPr="0053692D" w:rsidRDefault="00C723FD" w:rsidP="00AE111C">
      <w:pPr>
        <w:spacing w:after="0"/>
        <w:rPr>
          <w:rFonts w:cs="Arial"/>
          <w:b/>
          <w:i/>
          <w:color w:val="000000"/>
        </w:rPr>
      </w:pPr>
      <w:r w:rsidRPr="0053692D">
        <w:rPr>
          <w:rFonts w:cs="Arial"/>
          <w:b/>
          <w:i/>
          <w:color w:val="000000"/>
        </w:rPr>
        <w:t>48-Mesleklerle ilgili olarak aşağıdaki eşleştirmelerden hangisi yanlıştır?</w:t>
      </w:r>
    </w:p>
    <w:p w:rsidR="00C723FD" w:rsidRPr="00AE111C" w:rsidRDefault="00C723FD" w:rsidP="00AE111C">
      <w:pPr>
        <w:spacing w:after="0"/>
        <w:rPr>
          <w:rFonts w:ascii="Arial" w:hAnsi="Arial" w:cs="Arial"/>
          <w:color w:val="000000"/>
        </w:rPr>
      </w:pPr>
    </w:p>
    <w:p w:rsidR="00C723FD" w:rsidRPr="0053692D" w:rsidRDefault="00C723FD" w:rsidP="00AE111C">
      <w:pPr>
        <w:spacing w:after="0"/>
        <w:rPr>
          <w:rFonts w:cs="Arial"/>
          <w:color w:val="000000"/>
        </w:rPr>
      </w:pPr>
      <w:r w:rsidRPr="0053692D">
        <w:rPr>
          <w:rFonts w:cs="Arial"/>
          <w:color w:val="000000"/>
        </w:rPr>
        <w:t>a-Kaliteli nohut cinsi yetiştirme-çiftçi</w:t>
      </w:r>
    </w:p>
    <w:p w:rsidR="00C723FD" w:rsidRPr="0053692D" w:rsidRDefault="00C723FD" w:rsidP="00AE111C">
      <w:pPr>
        <w:spacing w:after="0"/>
        <w:rPr>
          <w:rFonts w:cs="Arial"/>
          <w:color w:val="000000"/>
        </w:rPr>
      </w:pPr>
      <w:r w:rsidRPr="0053692D">
        <w:rPr>
          <w:rFonts w:cs="Arial"/>
          <w:color w:val="000000"/>
        </w:rPr>
        <w:t>b-Bir hastaya bakabilme-labarant</w:t>
      </w:r>
    </w:p>
    <w:p w:rsidR="00C723FD" w:rsidRPr="0053692D" w:rsidRDefault="00C723FD" w:rsidP="00AE111C">
      <w:pPr>
        <w:spacing w:after="0"/>
        <w:rPr>
          <w:rFonts w:cs="Arial"/>
          <w:color w:val="000000"/>
        </w:rPr>
      </w:pPr>
      <w:r w:rsidRPr="0053692D">
        <w:rPr>
          <w:rFonts w:cs="Arial"/>
          <w:color w:val="000000"/>
        </w:rPr>
        <w:t>c-Fırında i ekmekler pişirebilme-fırıncı</w:t>
      </w:r>
    </w:p>
    <w:p w:rsidR="00C723FD" w:rsidRPr="0053692D" w:rsidRDefault="00C723FD" w:rsidP="00AE111C">
      <w:pPr>
        <w:spacing w:after="0"/>
        <w:rPr>
          <w:rFonts w:cs="Arial"/>
          <w:color w:val="000000"/>
        </w:rPr>
      </w:pPr>
      <w:r w:rsidRPr="0053692D">
        <w:rPr>
          <w:rFonts w:cs="Arial"/>
          <w:color w:val="000000"/>
        </w:rPr>
        <w:t>d-İnsanlara birşeyler öğretme-öğretmen</w:t>
      </w:r>
    </w:p>
    <w:p w:rsidR="00C723FD" w:rsidRDefault="00C723FD" w:rsidP="00AE111C">
      <w:pPr>
        <w:spacing w:after="0"/>
        <w:rPr>
          <w:rFonts w:ascii="Arial" w:hAnsi="Arial" w:cs="Arial"/>
          <w:color w:val="000000"/>
        </w:rPr>
      </w:pPr>
    </w:p>
    <w:p w:rsidR="00C723FD" w:rsidRDefault="00C723FD" w:rsidP="00AE111C">
      <w:pPr>
        <w:spacing w:after="0"/>
        <w:rPr>
          <w:rFonts w:ascii="Arial" w:hAnsi="Arial" w:cs="Arial"/>
          <w:color w:val="000000"/>
        </w:rPr>
      </w:pPr>
    </w:p>
    <w:p w:rsidR="00C723FD" w:rsidRPr="0053692D" w:rsidRDefault="00C723FD" w:rsidP="00AE111C">
      <w:pPr>
        <w:spacing w:after="0"/>
        <w:rPr>
          <w:rFonts w:cs="Arial"/>
          <w:b/>
          <w:i/>
          <w:color w:val="000000"/>
        </w:rPr>
      </w:pPr>
      <w:r w:rsidRPr="0053692D">
        <w:rPr>
          <w:rFonts w:cs="Arial"/>
          <w:b/>
          <w:i/>
          <w:color w:val="000000"/>
        </w:rPr>
        <w:t>49-Aşağıdakilerden hangisi bir üretim faaliyeti değildir?</w:t>
      </w:r>
    </w:p>
    <w:p w:rsidR="00C723FD" w:rsidRPr="002335A0" w:rsidRDefault="00C723FD" w:rsidP="00AA54F0">
      <w:pPr>
        <w:spacing w:after="0" w:line="240" w:lineRule="auto"/>
      </w:pPr>
      <w:hyperlink r:id="rId103" w:history="1">
        <w:r w:rsidRPr="00B0055F">
          <w:rPr>
            <w:rStyle w:val="Hyperlink"/>
          </w:rPr>
          <w:t>www.dersbirebir.com</w:t>
        </w:r>
      </w:hyperlink>
      <w:r>
        <w:t xml:space="preserve"> </w:t>
      </w:r>
    </w:p>
    <w:p w:rsidR="00C723FD" w:rsidRPr="00AE111C" w:rsidRDefault="00C723FD" w:rsidP="00AE111C">
      <w:pPr>
        <w:spacing w:after="0"/>
        <w:rPr>
          <w:rFonts w:ascii="Arial" w:hAnsi="Arial" w:cs="Arial"/>
          <w:color w:val="000000"/>
        </w:rPr>
      </w:pPr>
    </w:p>
    <w:p w:rsidR="00C723FD" w:rsidRPr="0053692D" w:rsidRDefault="00C723FD" w:rsidP="00AE111C">
      <w:pPr>
        <w:spacing w:after="0"/>
        <w:rPr>
          <w:rFonts w:cs="Arial"/>
          <w:color w:val="000000"/>
        </w:rPr>
      </w:pPr>
      <w:r w:rsidRPr="0053692D">
        <w:rPr>
          <w:rFonts w:cs="Arial"/>
          <w:color w:val="000000"/>
        </w:rPr>
        <w:t>a-buğday yetiştirmek          b-halı dokumak</w:t>
      </w:r>
    </w:p>
    <w:p w:rsidR="00C723FD" w:rsidRPr="0053692D" w:rsidRDefault="00C723FD" w:rsidP="00AE111C">
      <w:pPr>
        <w:spacing w:after="0"/>
        <w:rPr>
          <w:rFonts w:cs="Arial"/>
          <w:color w:val="000000"/>
        </w:rPr>
      </w:pPr>
      <w:r w:rsidRPr="0053692D">
        <w:rPr>
          <w:rFonts w:cs="Arial"/>
          <w:color w:val="000000"/>
        </w:rPr>
        <w:t>c-ekmek yapmak                 d-araba almak</w:t>
      </w:r>
    </w:p>
    <w:p w:rsidR="00C723FD" w:rsidRDefault="00C723FD" w:rsidP="00AE111C">
      <w:pPr>
        <w:spacing w:after="0"/>
        <w:rPr>
          <w:rFonts w:ascii="Arial" w:hAnsi="Arial" w:cs="Arial"/>
          <w:color w:val="000000"/>
        </w:rPr>
      </w:pPr>
    </w:p>
    <w:p w:rsidR="00C723FD" w:rsidRDefault="00C723FD" w:rsidP="00AE111C">
      <w:pPr>
        <w:spacing w:after="0"/>
        <w:rPr>
          <w:rFonts w:ascii="Arial" w:hAnsi="Arial" w:cs="Arial"/>
          <w:color w:val="000000"/>
        </w:rPr>
      </w:pPr>
      <w:r>
        <w:rPr>
          <w:rFonts w:ascii="Arial" w:hAnsi="Arial" w:cs="Arial"/>
          <w:noProof/>
          <w:color w:val="0000FF"/>
          <w:lang w:eastAsia="tr-TR"/>
        </w:rPr>
        <w:t xml:space="preserve">     </w:t>
      </w:r>
      <w:r w:rsidRPr="0053692D">
        <w:rPr>
          <w:rFonts w:ascii="Cambria" w:hAnsi="Cambria" w:cs="Arial"/>
          <w:b/>
          <w:i/>
          <w:noProof/>
          <w:lang w:eastAsia="tr-TR"/>
        </w:rPr>
        <w:t>50-</w:t>
      </w:r>
      <w:r w:rsidRPr="0053692D">
        <w:rPr>
          <w:rFonts w:ascii="Arial" w:hAnsi="Arial" w:cs="Arial"/>
          <w:noProof/>
          <w:color w:val="0000FF"/>
          <w:lang w:eastAsia="tr-TR"/>
        </w:rPr>
        <w:t xml:space="preserve">  </w:t>
      </w:r>
      <w:r>
        <w:rPr>
          <w:rFonts w:ascii="Arial" w:hAnsi="Arial" w:cs="Arial"/>
          <w:noProof/>
          <w:color w:val="0000FF"/>
          <w:lang w:eastAsia="tr-TR"/>
        </w:rPr>
        <w:t xml:space="preserve">                  </w:t>
      </w:r>
      <w:r>
        <w:rPr>
          <w:rFonts w:ascii="Arial" w:hAnsi="Arial" w:cs="Arial"/>
          <w:color w:val="000000"/>
        </w:rPr>
        <w:t xml:space="preserve">    </w:t>
      </w:r>
      <w:hyperlink r:id="rId104" w:history="1">
        <w:r w:rsidRPr="00804B69">
          <w:rPr>
            <w:rFonts w:ascii="Arial" w:hAnsi="Arial" w:cs="Arial"/>
            <w:noProof/>
            <w:color w:val="0000FF"/>
            <w:lang w:eastAsia="tr-TR"/>
          </w:rPr>
          <w:pict>
            <v:shape id="Resim 94" o:spid="_x0000_i1074" type="#_x0000_t75" alt="http://tbn3.google.com/images?q=tbn:uTM_j53RfatnxM:http://upload.wikimedia.org/wikipedia/tr/2/2a/Sekerpancari.gif" href="http://images.google.com.tr/imgres?imgurl=http://upload.wikimedia.org/wikipedia/tr/2/2a/Sekerpancari.gif&amp;imgrefurl=http://tr.pandapedia.com/wiki/%C5%9Eeker_pancar%C4%B1&amp;usg=__iTAme3WlpU5RIm6RTwCmfdIY780=&amp;h=293&amp;w=191&amp;sz=26&amp;hl=tr&amp;start=9&amp;sig2=pjt4cXLTAOjacVbepvnxWw&amp;tbnid=uTM_j53RfatnxM:&amp;tbnh=115&amp;tbnw=75&amp;ei=EnOnSbidL8yb-gbVi5jNAg&amp;prev=/images?q=%C5%9Feker+pancar%C4%B1&amp;gbv=2&amp;hl=tr&amp;sa" style="width:50.25pt;height:69.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" o:button="t">
              <v:fill o:detectmouseclick="t"/>
              <v:imagedata r:id="rId105" o:title=""/>
              <o:lock v:ext="edit" aspectratio="f"/>
            </v:shape>
          </w:pict>
        </w:r>
      </w:hyperlink>
    </w:p>
    <w:p w:rsidR="00C723FD" w:rsidRPr="0053692D" w:rsidRDefault="00C723FD" w:rsidP="0081482C">
      <w:pPr>
        <w:spacing w:after="0"/>
        <w:rPr>
          <w:rFonts w:cs="Arial"/>
          <w:b/>
          <w:i/>
          <w:color w:val="000000"/>
        </w:rPr>
      </w:pPr>
      <w:r w:rsidRPr="0053692D">
        <w:rPr>
          <w:rFonts w:cs="Arial"/>
          <w:b/>
          <w:i/>
          <w:color w:val="000000"/>
        </w:rPr>
        <w:t xml:space="preserve">1-Çiftçiler şeker pancarını üretir.                                              2-Şeker fabrikasında şeker haline gelir.                    3-Şeker pancarı,şeker fabrikasında işlenir.         4-Şekerler,bakkallara ve marketlere dağıtılır. </w:t>
      </w:r>
    </w:p>
    <w:p w:rsidR="00C723FD" w:rsidRPr="0053692D" w:rsidRDefault="00C723FD" w:rsidP="0081482C">
      <w:pPr>
        <w:spacing w:after="0"/>
        <w:rPr>
          <w:rFonts w:cs="Arial"/>
          <w:b/>
          <w:i/>
          <w:color w:val="000000"/>
        </w:rPr>
      </w:pPr>
      <w:r w:rsidRPr="0053692D">
        <w:rPr>
          <w:rFonts w:cs="Arial"/>
          <w:b/>
          <w:i/>
          <w:color w:val="000000"/>
        </w:rPr>
        <w:t>Yukarıda verilenlere göre şeker sırasıyla nasıl üretilir?</w:t>
      </w:r>
    </w:p>
    <w:p w:rsidR="00C723FD" w:rsidRPr="0081482C" w:rsidRDefault="00C723FD" w:rsidP="0081482C">
      <w:pPr>
        <w:spacing w:after="0"/>
        <w:rPr>
          <w:rFonts w:ascii="Arial" w:hAnsi="Arial" w:cs="Arial"/>
          <w:color w:val="000000"/>
        </w:rPr>
      </w:pPr>
    </w:p>
    <w:p w:rsidR="00C723FD" w:rsidRPr="0053692D" w:rsidRDefault="00C723FD" w:rsidP="0081482C">
      <w:pPr>
        <w:pStyle w:val="ListParagraph"/>
        <w:numPr>
          <w:ilvl w:val="0"/>
          <w:numId w:val="18"/>
        </w:numPr>
        <w:spacing w:after="0"/>
        <w:rPr>
          <w:rFonts w:cs="Arial"/>
          <w:color w:val="000000"/>
        </w:rPr>
      </w:pPr>
      <w:r w:rsidRPr="0053692D">
        <w:rPr>
          <w:rFonts w:cs="Arial"/>
          <w:color w:val="000000"/>
        </w:rPr>
        <w:t>1-2-3-4                     b-  1-3-2-4</w:t>
      </w:r>
    </w:p>
    <w:p w:rsidR="00C723FD" w:rsidRPr="0053692D" w:rsidRDefault="00C723FD" w:rsidP="0081482C">
      <w:pPr>
        <w:spacing w:after="0"/>
        <w:rPr>
          <w:rFonts w:cs="Arial"/>
          <w:color w:val="000000"/>
        </w:rPr>
      </w:pPr>
      <w:r w:rsidRPr="0053692D">
        <w:rPr>
          <w:rFonts w:cs="Arial"/>
          <w:color w:val="000000"/>
        </w:rPr>
        <w:t xml:space="preserve">  c-   4-3-2-1                     d-  4-3-1-2</w:t>
      </w:r>
    </w:p>
    <w:p w:rsidR="00C723FD" w:rsidRDefault="00C723FD" w:rsidP="0081482C">
      <w:pPr>
        <w:spacing w:after="0"/>
        <w:rPr>
          <w:rFonts w:ascii="Arial" w:hAnsi="Arial" w:cs="Arial"/>
          <w:color w:val="000000"/>
        </w:rPr>
      </w:pPr>
    </w:p>
    <w:p w:rsidR="00C723FD" w:rsidRPr="0053692D" w:rsidRDefault="00C723FD" w:rsidP="00C464AF">
      <w:pPr>
        <w:spacing w:after="0"/>
        <w:rPr>
          <w:rFonts w:cs="Arial"/>
          <w:b/>
          <w:i/>
          <w:color w:val="000000"/>
        </w:rPr>
      </w:pPr>
      <w:r w:rsidRPr="0053692D">
        <w:rPr>
          <w:rFonts w:cs="Arial"/>
          <w:b/>
          <w:i/>
          <w:color w:val="000000"/>
        </w:rPr>
        <w:t>51-Satın alınan bir ürünle ilgili bir sorunla karşılaşıldığında aşağıdakilerden hangisinin yapılması en doğru olur?</w:t>
      </w:r>
    </w:p>
    <w:p w:rsidR="00C723FD" w:rsidRPr="0053692D" w:rsidRDefault="00C723FD" w:rsidP="00C464AF">
      <w:pPr>
        <w:spacing w:after="0"/>
        <w:rPr>
          <w:rFonts w:cs="Arial"/>
          <w:color w:val="000000"/>
        </w:rPr>
      </w:pPr>
      <w:r w:rsidRPr="0053692D">
        <w:rPr>
          <w:rFonts w:cs="Arial"/>
          <w:color w:val="000000"/>
        </w:rPr>
        <w:t>a-Ürünü atmak</w:t>
      </w:r>
    </w:p>
    <w:p w:rsidR="00C723FD" w:rsidRPr="0053692D" w:rsidRDefault="00C723FD" w:rsidP="00C464AF">
      <w:pPr>
        <w:spacing w:after="0"/>
        <w:rPr>
          <w:rFonts w:cs="Arial"/>
          <w:color w:val="000000"/>
        </w:rPr>
      </w:pPr>
      <w:r w:rsidRPr="0053692D">
        <w:rPr>
          <w:rFonts w:cs="Arial"/>
          <w:color w:val="000000"/>
        </w:rPr>
        <w:t>b-Ürünü bir tamirciye götürmek</w:t>
      </w:r>
    </w:p>
    <w:p w:rsidR="00C723FD" w:rsidRPr="0053692D" w:rsidRDefault="00C723FD" w:rsidP="00C464AF">
      <w:pPr>
        <w:spacing w:after="0"/>
        <w:rPr>
          <w:rFonts w:cs="Arial"/>
          <w:color w:val="000000"/>
        </w:rPr>
      </w:pPr>
      <w:r w:rsidRPr="0053692D">
        <w:rPr>
          <w:rFonts w:cs="Arial"/>
          <w:color w:val="000000"/>
        </w:rPr>
        <w:t>c-Savcılığa satıcı hakkında suç duyurusunda bulunmak</w:t>
      </w:r>
    </w:p>
    <w:p w:rsidR="00C723FD" w:rsidRPr="0053692D" w:rsidRDefault="00C723FD" w:rsidP="00C464AF">
      <w:pPr>
        <w:spacing w:after="0"/>
        <w:rPr>
          <w:rFonts w:cs="Arial"/>
          <w:color w:val="000000"/>
        </w:rPr>
      </w:pPr>
      <w:r w:rsidRPr="0053692D">
        <w:rPr>
          <w:rFonts w:cs="Arial"/>
          <w:color w:val="000000"/>
        </w:rPr>
        <w:t>d-Ürünün faturası ile birlikte satıcı veya yetkili servise başvurmak</w:t>
      </w:r>
    </w:p>
    <w:p w:rsidR="00C723FD" w:rsidRDefault="00C723FD" w:rsidP="00C464AF">
      <w:pPr>
        <w:spacing w:after="0"/>
        <w:rPr>
          <w:rFonts w:ascii="Arial" w:hAnsi="Arial" w:cs="Arial"/>
          <w:color w:val="000000"/>
        </w:rPr>
      </w:pPr>
    </w:p>
    <w:p w:rsidR="00C723FD" w:rsidRPr="0053692D" w:rsidRDefault="00C723FD" w:rsidP="000C4265">
      <w:pPr>
        <w:spacing w:after="0"/>
        <w:rPr>
          <w:rFonts w:cs="Arial"/>
          <w:b/>
          <w:i/>
          <w:color w:val="000000"/>
        </w:rPr>
      </w:pPr>
      <w:r w:rsidRPr="0053692D">
        <w:rPr>
          <w:rFonts w:cs="Arial"/>
          <w:b/>
          <w:i/>
          <w:color w:val="000000"/>
        </w:rPr>
        <w:t>52-Bilinçli bir tüketici olmak için aşağıdakilerden hangisine dikkat edilmelidir?</w:t>
      </w:r>
    </w:p>
    <w:p w:rsidR="00C723FD" w:rsidRPr="000C4265" w:rsidRDefault="00C723FD" w:rsidP="000C4265">
      <w:pPr>
        <w:spacing w:after="0"/>
        <w:rPr>
          <w:rFonts w:ascii="Arial" w:hAnsi="Arial" w:cs="Arial"/>
          <w:color w:val="000000"/>
        </w:rPr>
      </w:pPr>
    </w:p>
    <w:p w:rsidR="00C723FD" w:rsidRPr="0053692D" w:rsidRDefault="00C723FD" w:rsidP="000C4265">
      <w:pPr>
        <w:spacing w:after="0"/>
        <w:rPr>
          <w:rFonts w:cs="Arial"/>
          <w:color w:val="000000"/>
        </w:rPr>
      </w:pPr>
      <w:r w:rsidRPr="0053692D">
        <w:rPr>
          <w:rFonts w:cs="Arial"/>
          <w:color w:val="000000"/>
        </w:rPr>
        <w:t>a-ürünün alındığı markete</w:t>
      </w:r>
    </w:p>
    <w:p w:rsidR="00C723FD" w:rsidRPr="0053692D" w:rsidRDefault="00C723FD" w:rsidP="000C4265">
      <w:pPr>
        <w:spacing w:after="0"/>
        <w:rPr>
          <w:rFonts w:cs="Arial"/>
          <w:color w:val="000000"/>
        </w:rPr>
      </w:pPr>
      <w:r w:rsidRPr="0053692D">
        <w:rPr>
          <w:rFonts w:cs="Arial"/>
          <w:color w:val="000000"/>
        </w:rPr>
        <w:t>b-Ürünün   aile bütçesine uygunluğuna</w:t>
      </w:r>
    </w:p>
    <w:p w:rsidR="00C723FD" w:rsidRPr="0053692D" w:rsidRDefault="00C723FD" w:rsidP="000C4265">
      <w:pPr>
        <w:spacing w:after="0"/>
        <w:rPr>
          <w:rFonts w:cs="Arial"/>
          <w:color w:val="000000"/>
        </w:rPr>
      </w:pPr>
      <w:r w:rsidRPr="0053692D">
        <w:rPr>
          <w:rFonts w:cs="Arial"/>
          <w:color w:val="000000"/>
        </w:rPr>
        <w:t>c-ürünü satan esnafa</w:t>
      </w:r>
    </w:p>
    <w:p w:rsidR="00C723FD" w:rsidRPr="0053692D" w:rsidRDefault="00C723FD" w:rsidP="000C4265">
      <w:pPr>
        <w:spacing w:after="0"/>
        <w:rPr>
          <w:rFonts w:cs="Arial"/>
          <w:color w:val="000000"/>
        </w:rPr>
      </w:pPr>
      <w:r w:rsidRPr="0053692D">
        <w:rPr>
          <w:rFonts w:cs="Arial"/>
          <w:color w:val="000000"/>
        </w:rPr>
        <w:t>d-Ürünün sergilendiği rafa</w:t>
      </w:r>
    </w:p>
    <w:p w:rsidR="00C723FD" w:rsidRDefault="00C723FD" w:rsidP="000C4265">
      <w:pPr>
        <w:spacing w:after="0"/>
        <w:rPr>
          <w:rFonts w:ascii="Arial" w:hAnsi="Arial" w:cs="Arial"/>
          <w:color w:val="000000"/>
        </w:rPr>
      </w:pPr>
    </w:p>
    <w:p w:rsidR="00C723FD" w:rsidRPr="0053692D" w:rsidRDefault="00C723FD" w:rsidP="000C4265">
      <w:pPr>
        <w:spacing w:after="0"/>
        <w:rPr>
          <w:rFonts w:cs="Arial"/>
          <w:b/>
          <w:i/>
          <w:color w:val="000000"/>
        </w:rPr>
      </w:pPr>
      <w:r w:rsidRPr="0053692D">
        <w:rPr>
          <w:rFonts w:cs="Arial"/>
          <w:b/>
          <w:i/>
          <w:color w:val="000000"/>
        </w:rPr>
        <w:t>53-Türk Standartları Enstitüsü' nün görevi nedir?</w:t>
      </w:r>
    </w:p>
    <w:p w:rsidR="00C723FD" w:rsidRPr="000C4265" w:rsidRDefault="00C723FD" w:rsidP="000C4265">
      <w:pPr>
        <w:spacing w:after="0"/>
        <w:rPr>
          <w:rFonts w:ascii="Arial" w:hAnsi="Arial" w:cs="Arial"/>
          <w:color w:val="000000"/>
        </w:rPr>
      </w:pPr>
    </w:p>
    <w:p w:rsidR="00C723FD" w:rsidRPr="0053692D" w:rsidRDefault="00C723FD" w:rsidP="000C4265">
      <w:pPr>
        <w:spacing w:after="0"/>
        <w:rPr>
          <w:rFonts w:cs="Arial"/>
          <w:color w:val="000000"/>
        </w:rPr>
      </w:pPr>
      <w:r w:rsidRPr="0053692D">
        <w:rPr>
          <w:rFonts w:cs="Arial"/>
          <w:color w:val="000000"/>
        </w:rPr>
        <w:t>a-Kaliteli üretim yapabilecek fabrikalar kurmak</w:t>
      </w:r>
    </w:p>
    <w:p w:rsidR="00C723FD" w:rsidRPr="0053692D" w:rsidRDefault="00C723FD" w:rsidP="000C4265">
      <w:pPr>
        <w:spacing w:after="0"/>
        <w:rPr>
          <w:rFonts w:cs="Arial"/>
          <w:color w:val="000000"/>
        </w:rPr>
      </w:pPr>
      <w:r w:rsidRPr="0053692D">
        <w:rPr>
          <w:rFonts w:cs="Arial"/>
          <w:color w:val="000000"/>
        </w:rPr>
        <w:t>b-Kaliteli üretim yapabilecek elemanlar yetiştirmek</w:t>
      </w:r>
    </w:p>
    <w:p w:rsidR="00C723FD" w:rsidRPr="0053692D" w:rsidRDefault="00C723FD" w:rsidP="000C4265">
      <w:pPr>
        <w:spacing w:after="0"/>
        <w:rPr>
          <w:rFonts w:cs="Arial"/>
          <w:color w:val="000000"/>
        </w:rPr>
      </w:pPr>
      <w:r w:rsidRPr="0053692D">
        <w:rPr>
          <w:rFonts w:cs="Arial"/>
          <w:color w:val="000000"/>
        </w:rPr>
        <w:t>c-Ürünlerin kalite standartlarına uygunluğunu denetleyip onaylamak</w:t>
      </w:r>
    </w:p>
    <w:p w:rsidR="00C723FD" w:rsidRDefault="00C723FD" w:rsidP="000C4265">
      <w:pPr>
        <w:spacing w:after="0"/>
        <w:rPr>
          <w:rFonts w:cs="Arial"/>
          <w:color w:val="000000"/>
        </w:rPr>
      </w:pPr>
      <w:r w:rsidRPr="0053692D">
        <w:rPr>
          <w:rFonts w:cs="Arial"/>
          <w:color w:val="000000"/>
        </w:rPr>
        <w:t>d-Kaliteli ürünler üretip satmak</w:t>
      </w:r>
    </w:p>
    <w:p w:rsidR="00C723FD" w:rsidRDefault="00C723FD" w:rsidP="000C4265">
      <w:pPr>
        <w:spacing w:after="0"/>
        <w:rPr>
          <w:rFonts w:cs="Arial"/>
          <w:color w:val="000000"/>
        </w:rPr>
      </w:pPr>
    </w:p>
    <w:p w:rsidR="00C723FD" w:rsidRPr="00271804" w:rsidRDefault="00C723FD" w:rsidP="000C4265">
      <w:pPr>
        <w:spacing w:after="0"/>
        <w:rPr>
          <w:rFonts w:cs="Arial"/>
          <w:b/>
          <w:i/>
          <w:color w:val="000000"/>
        </w:rPr>
      </w:pPr>
      <w:r w:rsidRPr="00271804">
        <w:rPr>
          <w:rFonts w:cs="Arial"/>
          <w:b/>
          <w:i/>
          <w:color w:val="000000"/>
        </w:rPr>
        <w:t>54-Aşağıdaki şemada kullandığımız giyisilerin sırasıyla hangi aşamalardan geçtiği gösterilmiştir.</w:t>
      </w:r>
    </w:p>
    <w:p w:rsidR="00C723FD" w:rsidRPr="00AB07EA" w:rsidRDefault="00C723FD" w:rsidP="00CB18CD">
      <w:pPr>
        <w:spacing w:after="0"/>
        <w:rPr>
          <w:rFonts w:ascii="Arial" w:hAnsi="Arial" w:cs="Arial"/>
          <w:color w:val="000000"/>
        </w:rPr>
      </w:pPr>
      <w:r>
        <w:rPr>
          <w:noProof/>
          <w:lang w:eastAsia="tr-TR"/>
        </w:rPr>
        <w:pict>
          <v:shapetype id="_x0000_t32" coordsize="21600,21600" o:spt="32" o:oned="t" path="m,l21600,21600e" filled="f">
            <v:path arrowok="t" fillok="f" o:connecttype="none"/>
            <o:lock v:ext="edit" shapetype="t"/>
          </v:shapetype>
          <v:shape id="_x0000_s1042" type="#_x0000_t32" style="position:absolute;margin-left:37.15pt;margin-top:120.7pt;width:15.75pt;height:.05pt;flip:x;z-index:251656192" o:connectortype="straight" strokecolor="red" strokeweight="1pt">
            <v:stroke endarrow="block"/>
            <v:shadow on="t" type="perspective" color="#974706" offset="1pt" offset2="-3pt"/>
          </v:shape>
        </w:pict>
      </w:r>
      <w:r>
        <w:rPr>
          <w:noProof/>
          <w:lang w:eastAsia="tr-TR"/>
        </w:rPr>
        <w:pict>
          <v:shape id="_x0000_s1043" type="#_x0000_t32" style="position:absolute;margin-left:133.9pt;margin-top:115.45pt;width:21pt;height:.05pt;flip:x;z-index:251655168" o:connectortype="straight" strokecolor="red" strokeweight="1pt">
            <v:stroke endarrow="block"/>
            <v:shadow on="t" type="perspective" color="#974706" offset="1pt" offset2="-3pt"/>
          </v:shape>
        </w:pict>
      </w:r>
      <w:r>
        <w:rPr>
          <w:noProof/>
          <w:lang w:eastAsia="tr-TR"/>
        </w:rPr>
        <w:pict>
          <v:shape id="_x0000_s1044" type="#_x0000_t32" style="position:absolute;margin-left:193.9pt;margin-top:65.2pt;width:0;height:17.25pt;z-index:251654144" o:connectortype="straight" strokecolor="red" strokeweight="1pt">
            <v:stroke endarrow="block"/>
            <v:shadow on="t" type="perspective" color="#974706" offset="1pt" offset2="-3pt"/>
          </v:shape>
        </w:pict>
      </w:r>
      <w:r>
        <w:rPr>
          <w:noProof/>
          <w:lang w:eastAsia="tr-TR"/>
        </w:rPr>
        <w:pict>
          <v:shape id="_x0000_s1045" type="#_x0000_t32" style="position:absolute;margin-left:133.9pt;margin-top:39.7pt;width:14.25pt;height:0;z-index:251653120" o:connectortype="straight" strokecolor="red" strokeweight="1pt">
            <v:stroke endarrow="block"/>
            <v:shadow on="t" type="perspective" color="#974706" offset="1pt" offset2="-3pt"/>
          </v:shape>
        </w:pict>
      </w:r>
      <w:r>
        <w:rPr>
          <w:noProof/>
          <w:lang w:eastAsia="tr-TR"/>
        </w:rPr>
        <w:pict>
          <v:shape id="_x0000_s1046" type="#_x0000_t32" style="position:absolute;margin-left:37.15pt;margin-top:39.7pt;width:15.75pt;height:0;z-index:251652096" o:connectortype="straight" strokecolor="red" strokeweight="1pt">
            <v:stroke endarrow="block"/>
            <v:shadow on="t" type="perspective" color="#974706" offset="1pt" offset2="-3pt"/>
          </v:shape>
        </w:pict>
      </w:r>
      <w:r>
        <w:rPr>
          <w:noProof/>
          <w:lang w:eastAsia="tr-TR"/>
        </w:rPr>
        <w:pict>
          <v:roundrect id="_x0000_s1047" style="position:absolute;margin-left:-39.35pt;margin-top:95.2pt;width:67.5pt;height:40.5pt;z-index:251651072" arcsize="10923f" strokecolor="#92cddc" strokeweight="1pt">
            <v:fill color2="#b6dde8" focusposition="1" focussize="" focus="100%" type="gradient"/>
            <v:shadow on="t" type="perspective" color="#205867" opacity=".5" offset="1pt" offset2="-3pt"/>
            <v:textbox>
              <w:txbxContent>
                <w:p w:rsidR="00C723FD" w:rsidRPr="00271804" w:rsidRDefault="00C723FD">
                  <w:pPr>
                    <w:rPr>
                      <w:b/>
                      <w:color w:val="FF0000"/>
                      <w:sz w:val="28"/>
                      <w:szCs w:val="28"/>
                    </w:rPr>
                  </w:pPr>
                  <w:r w:rsidRPr="00271804">
                    <w:rPr>
                      <w:b/>
                      <w:color w:val="FF0000"/>
                      <w:sz w:val="28"/>
                      <w:szCs w:val="28"/>
                    </w:rPr>
                    <w:t xml:space="preserve">Tüketici </w:t>
                  </w:r>
                </w:p>
              </w:txbxContent>
            </v:textbox>
          </v:roundrect>
        </w:pict>
      </w:r>
      <w:r>
        <w:rPr>
          <w:noProof/>
          <w:lang w:eastAsia="tr-TR"/>
        </w:rPr>
        <w:pict>
          <v:roundrect id="_x0000_s1048" style="position:absolute;margin-left:66.4pt;margin-top:95.2pt;width:67.5pt;height:40.5pt;z-index:251650048" arcsize="10923f" strokecolor="#fabf8f" strokeweight="1pt">
            <v:fill color2="#fbd4b4" focusposition="1" focussize="" focus="100%" type="gradient"/>
            <v:shadow on="t" type="perspective" color="#974706" opacity=".5" offset="1pt" offset2="-3pt"/>
            <v:textbox>
              <w:txbxContent>
                <w:p w:rsidR="00C723FD" w:rsidRPr="00271804" w:rsidRDefault="00C723FD">
                  <w:pPr>
                    <w:rPr>
                      <w:b/>
                      <w:color w:val="FF0000"/>
                      <w:sz w:val="28"/>
                      <w:szCs w:val="28"/>
                    </w:rPr>
                  </w:pPr>
                  <w:r w:rsidRPr="00271804">
                    <w:rPr>
                      <w:b/>
                      <w:color w:val="FF0000"/>
                      <w:sz w:val="28"/>
                      <w:szCs w:val="28"/>
                    </w:rPr>
                    <w:t xml:space="preserve">Mağaza </w:t>
                  </w:r>
                </w:p>
              </w:txbxContent>
            </v:textbox>
          </v:roundrect>
        </w:pict>
      </w:r>
      <w:r>
        <w:rPr>
          <w:noProof/>
          <w:lang w:eastAsia="tr-TR"/>
        </w:rPr>
        <w:pict>
          <v:roundrect id="_x0000_s1049" style="position:absolute;margin-left:160.15pt;margin-top:91.45pt;width:67.5pt;height:40.5pt;z-index:251649024" arcsize="10923f" strokecolor="#b2a1c7" strokeweight="1pt">
            <v:fill color2="#ccc0d9" focusposition="1" focussize="" focus="100%" type="gradient"/>
            <v:shadow on="t" type="perspective" color="#3f3151" opacity=".5" offset="1pt" offset2="-3pt"/>
            <v:textbox>
              <w:txbxContent>
                <w:p w:rsidR="00C723FD" w:rsidRPr="00271804" w:rsidRDefault="00C723FD">
                  <w:pPr>
                    <w:rPr>
                      <w:b/>
                      <w:color w:val="FF0000"/>
                      <w:sz w:val="24"/>
                      <w:szCs w:val="24"/>
                    </w:rPr>
                  </w:pPr>
                  <w:r w:rsidRPr="00271804">
                    <w:rPr>
                      <w:b/>
                      <w:color w:val="FF0000"/>
                      <w:sz w:val="24"/>
                      <w:szCs w:val="24"/>
                    </w:rPr>
                    <w:t>Dokuma fabrikası</w:t>
                  </w:r>
                </w:p>
              </w:txbxContent>
            </v:textbox>
          </v:roundrect>
        </w:pict>
      </w:r>
      <w:r>
        <w:rPr>
          <w:noProof/>
          <w:lang w:eastAsia="tr-TR"/>
        </w:rPr>
        <w:pict>
          <v:roundrect id="_x0000_s1050" style="position:absolute;margin-left:154.9pt;margin-top:17.2pt;width:67.5pt;height:40.5pt;z-index:251648000" arcsize="10923f" fillcolor="#c2d69b" strokecolor="#c2d69b" strokeweight="1pt">
            <v:fill color2="#eaf1dd" angle="-45" focus="-50%" type="gradient"/>
            <v:shadow on="t" type="perspective" color="#4e6128" opacity=".5" offset="1pt" offset2="-3pt"/>
            <v:textbox>
              <w:txbxContent>
                <w:p w:rsidR="00C723FD" w:rsidRPr="00271804" w:rsidRDefault="00C723FD">
                  <w:pPr>
                    <w:rPr>
                      <w:b/>
                      <w:color w:val="FF0000"/>
                      <w:sz w:val="24"/>
                      <w:szCs w:val="24"/>
                    </w:rPr>
                  </w:pPr>
                  <w:r w:rsidRPr="00271804">
                    <w:rPr>
                      <w:b/>
                      <w:color w:val="FF0000"/>
                      <w:sz w:val="24"/>
                      <w:szCs w:val="24"/>
                    </w:rPr>
                    <w:t>Hazır giy.   atölyesi</w:t>
                  </w:r>
                </w:p>
              </w:txbxContent>
            </v:textbox>
          </v:roundrect>
        </w:pict>
      </w:r>
      <w:r>
        <w:rPr>
          <w:noProof/>
          <w:lang w:eastAsia="tr-TR"/>
        </w:rPr>
        <w:pict>
          <v:roundrect id="_x0000_s1051" style="position:absolute;margin-left:61.15pt;margin-top:17.2pt;width:67.5pt;height:40.5pt;z-index:251646976" arcsize="10923f" fillcolor="#d99594" strokecolor="#d99594" strokeweight="1pt">
            <v:fill color2="#f2dbdb" angle="-45" focus="-50%" type="gradient"/>
            <v:shadow on="t" type="perspective" color="#622423" opacity=".5" offset="1pt" offset2="-3pt"/>
            <v:textbox>
              <w:txbxContent>
                <w:p w:rsidR="00C723FD" w:rsidRPr="00271804" w:rsidRDefault="00C723FD">
                  <w:pPr>
                    <w:rPr>
                      <w:b/>
                      <w:color w:val="FF0000"/>
                      <w:sz w:val="24"/>
                      <w:szCs w:val="24"/>
                    </w:rPr>
                  </w:pPr>
                  <w:r>
                    <w:t xml:space="preserve">   </w:t>
                  </w:r>
                  <w:r w:rsidRPr="00271804">
                    <w:rPr>
                      <w:b/>
                      <w:color w:val="FF0000"/>
                      <w:sz w:val="24"/>
                      <w:szCs w:val="24"/>
                    </w:rPr>
                    <w:t xml:space="preserve"> İplik                fabrikası</w:t>
                  </w:r>
                </w:p>
              </w:txbxContent>
            </v:textbox>
          </v:roundrect>
        </w:pict>
      </w:r>
      <w:r>
        <w:rPr>
          <w:noProof/>
          <w:lang w:eastAsia="tr-TR"/>
        </w:rPr>
        <w:pict>
          <v:roundrect id="_x0000_s1052" style="position:absolute;margin-left:-39.35pt;margin-top:17.2pt;width:67.5pt;height:40.5pt;z-index:251645952" arcsize="10923f" fillcolor="#95b3d7" strokecolor="#95b3d7" strokeweight="1pt">
            <v:fill color2="#dbe5f1" angle="-45" focus="-50%" type="gradient"/>
            <v:shadow on="t" type="perspective" color="#243f60" opacity=".5" offset="1pt" offset2="-3pt"/>
            <v:textbox>
              <w:txbxContent>
                <w:p w:rsidR="00C723FD" w:rsidRPr="00271804" w:rsidRDefault="00C723FD">
                  <w:pPr>
                    <w:rPr>
                      <w:b/>
                      <w:color w:val="FF0000"/>
                      <w:sz w:val="28"/>
                      <w:szCs w:val="28"/>
                    </w:rPr>
                  </w:pPr>
                  <w:r>
                    <w:t xml:space="preserve">   </w:t>
                  </w:r>
                  <w:r w:rsidRPr="00271804">
                    <w:rPr>
                      <w:b/>
                      <w:color w:val="FF0000"/>
                      <w:sz w:val="28"/>
                      <w:szCs w:val="28"/>
                    </w:rPr>
                    <w:t xml:space="preserve"> Çiftçi </w:t>
                  </w:r>
                </w:p>
              </w:txbxContent>
            </v:textbox>
          </v:roundrect>
        </w:pict>
      </w: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ascii="Arial" w:hAnsi="Arial" w:cs="Arial"/>
          <w:color w:val="000000"/>
        </w:rPr>
      </w:pPr>
    </w:p>
    <w:p w:rsidR="00C723FD" w:rsidRDefault="00C723FD">
      <w:pPr>
        <w:spacing w:after="0"/>
        <w:rPr>
          <w:rFonts w:cs="Arial"/>
          <w:b/>
          <w:i/>
          <w:color w:val="000000"/>
        </w:rPr>
      </w:pPr>
      <w:r w:rsidRPr="00EC7904">
        <w:rPr>
          <w:rFonts w:cs="Arial"/>
          <w:b/>
          <w:i/>
          <w:color w:val="000000"/>
        </w:rPr>
        <w:t>Bu aşamalardan hangisi yanlış verilmiştir?</w:t>
      </w:r>
    </w:p>
    <w:p w:rsidR="00C723FD" w:rsidRDefault="00C723FD">
      <w:pPr>
        <w:spacing w:after="0"/>
        <w:rPr>
          <w:rFonts w:cs="Arial"/>
          <w:color w:val="000000"/>
        </w:rPr>
      </w:pPr>
      <w:r>
        <w:rPr>
          <w:rFonts w:cs="Arial"/>
          <w:color w:val="000000"/>
        </w:rPr>
        <w:t>a-Mağaza                             b-Tüketici</w:t>
      </w:r>
    </w:p>
    <w:p w:rsidR="00C723FD" w:rsidRDefault="00C723FD">
      <w:pPr>
        <w:spacing w:after="0"/>
        <w:rPr>
          <w:rFonts w:cs="Arial"/>
          <w:color w:val="000000"/>
        </w:rPr>
      </w:pPr>
      <w:r>
        <w:rPr>
          <w:rFonts w:cs="Arial"/>
          <w:color w:val="000000"/>
        </w:rPr>
        <w:t>c-İplik fabrikası                    d-Dokuma fabrikası</w:t>
      </w:r>
    </w:p>
    <w:p w:rsidR="00C723FD" w:rsidRPr="002335A0" w:rsidRDefault="00C723FD" w:rsidP="00AA54F0">
      <w:pPr>
        <w:spacing w:after="0" w:line="240" w:lineRule="auto"/>
      </w:pPr>
      <w:hyperlink r:id="rId106" w:history="1">
        <w:r w:rsidRPr="00B0055F">
          <w:rPr>
            <w:rStyle w:val="Hyperlink"/>
          </w:rPr>
          <w:t>www.dersbirebir.com</w:t>
        </w:r>
      </w:hyperlink>
      <w:r>
        <w:t xml:space="preserve"> </w:t>
      </w:r>
    </w:p>
    <w:p w:rsidR="00C723FD" w:rsidRDefault="00C723FD">
      <w:pPr>
        <w:spacing w:after="0"/>
        <w:rPr>
          <w:rFonts w:cs="Arial"/>
          <w:b/>
          <w:i/>
          <w:color w:val="000000"/>
        </w:rPr>
      </w:pPr>
      <w:r w:rsidRPr="00EC7904">
        <w:rPr>
          <w:rFonts w:cs="Arial"/>
          <w:b/>
          <w:i/>
          <w:color w:val="000000"/>
        </w:rPr>
        <w:t>55-Aşağıdaki grafikte Mehmet’İN ailesinin ocak ayında harcamak üzere ayırdıkları para miktarı gösterilmektedir.</w:t>
      </w:r>
    </w:p>
    <w:p w:rsidR="00C723FD" w:rsidRDefault="00C723FD">
      <w:pPr>
        <w:spacing w:after="0"/>
        <w:rPr>
          <w:rFonts w:cs="Arial"/>
          <w:b/>
          <w:i/>
          <w:color w:val="000000"/>
        </w:rPr>
      </w:pPr>
      <w:r w:rsidRPr="00804B69">
        <w:rPr>
          <w:rFonts w:cs="Arial"/>
          <w:b/>
          <w:i/>
          <w:noProof/>
          <w:color w:val="000000"/>
          <w:lang w:eastAsia="tr-TR"/>
        </w:rPr>
        <w:object w:dxaOrig="4455" w:dyaOrig="3735">
          <v:shape id="Grafik 228" o:spid="_x0000_i1075" type="#_x0000_t75" style="width:222.75pt;height:186.75pt;visibility:visible" o:ole="">
            <v:imagedata r:id="rId107" o:title=""/>
            <o:lock v:ext="edit" aspectratio="f"/>
          </v:shape>
          <o:OLEObject Type="Embed" ProgID="Excel.Chart.8" ShapeID="Grafik 228" DrawAspect="Content" ObjectID="_1416852399" r:id="rId108"/>
        </w:object>
      </w:r>
    </w:p>
    <w:p w:rsidR="00C723FD" w:rsidRPr="00DD1D03" w:rsidRDefault="00C723FD">
      <w:pPr>
        <w:spacing w:after="0"/>
        <w:rPr>
          <w:rFonts w:cs="Arial"/>
          <w:b/>
          <w:i/>
          <w:color w:val="000000"/>
        </w:rPr>
      </w:pPr>
      <w:r w:rsidRPr="00DD1D03">
        <w:rPr>
          <w:rFonts w:cs="Arial"/>
          <w:b/>
          <w:i/>
          <w:color w:val="000000"/>
        </w:rPr>
        <w:t>Grafikteki bilgilere göre hangisi söylenemez?</w:t>
      </w:r>
    </w:p>
    <w:p w:rsidR="00C723FD" w:rsidRPr="00713472" w:rsidRDefault="00C723FD">
      <w:pPr>
        <w:spacing w:after="0"/>
        <w:rPr>
          <w:rFonts w:cs="Arial"/>
          <w:color w:val="000000"/>
        </w:rPr>
      </w:pPr>
      <w:r w:rsidRPr="00713472">
        <w:rPr>
          <w:rFonts w:cs="Arial"/>
          <w:color w:val="000000"/>
        </w:rPr>
        <w:t>a-En fazla para gıda için ayrılmıştır.</w:t>
      </w:r>
    </w:p>
    <w:p w:rsidR="00C723FD" w:rsidRPr="00713472" w:rsidRDefault="00C723FD">
      <w:pPr>
        <w:spacing w:after="0"/>
        <w:rPr>
          <w:rFonts w:cs="Arial"/>
          <w:color w:val="000000"/>
        </w:rPr>
      </w:pPr>
      <w:r w:rsidRPr="00713472">
        <w:rPr>
          <w:rFonts w:cs="Arial"/>
          <w:color w:val="000000"/>
        </w:rPr>
        <w:t>b-En az para eğlence için harcanır.</w:t>
      </w:r>
    </w:p>
    <w:p w:rsidR="00C723FD" w:rsidRPr="00713472" w:rsidRDefault="00C723FD">
      <w:pPr>
        <w:spacing w:after="0"/>
        <w:rPr>
          <w:rFonts w:cs="Arial"/>
          <w:color w:val="000000"/>
        </w:rPr>
      </w:pPr>
      <w:r w:rsidRPr="00713472">
        <w:rPr>
          <w:rFonts w:cs="Arial"/>
          <w:color w:val="000000"/>
        </w:rPr>
        <w:t>c-Kiraya ayrılan para ,giyim için ayrılan paranın iki katıdır.</w:t>
      </w:r>
    </w:p>
    <w:p w:rsidR="00C723FD" w:rsidRDefault="00C723FD">
      <w:pPr>
        <w:spacing w:after="0"/>
        <w:rPr>
          <w:rFonts w:cs="Arial"/>
          <w:color w:val="000000"/>
        </w:rPr>
      </w:pPr>
      <w:r w:rsidRPr="00713472">
        <w:rPr>
          <w:rFonts w:cs="Arial"/>
          <w:color w:val="000000"/>
        </w:rPr>
        <w:t>d-Bütün harcama türleri için ayrılan toplam para miktarı 350 TL’dir.</w:t>
      </w:r>
    </w:p>
    <w:p w:rsidR="00C723FD" w:rsidRDefault="00C723FD">
      <w:pPr>
        <w:spacing w:after="0"/>
        <w:rPr>
          <w:rFonts w:cs="Arial"/>
          <w:color w:val="000000"/>
        </w:rPr>
      </w:pPr>
    </w:p>
    <w:p w:rsidR="00C723FD" w:rsidRPr="00DD1D03" w:rsidRDefault="00C723FD">
      <w:pPr>
        <w:spacing w:after="0"/>
        <w:rPr>
          <w:rFonts w:cs="Arial"/>
          <w:b/>
          <w:i/>
          <w:color w:val="000000"/>
        </w:rPr>
      </w:pPr>
      <w:r w:rsidRPr="00DD1D03">
        <w:rPr>
          <w:rFonts w:cs="Arial"/>
          <w:b/>
          <w:i/>
          <w:color w:val="000000"/>
        </w:rPr>
        <w:t>56- Üretim yapabilmek için gerekli kaynaklar arasında hangisi gösterilmez?</w:t>
      </w:r>
    </w:p>
    <w:p w:rsidR="00C723FD" w:rsidRDefault="00C723FD">
      <w:pPr>
        <w:spacing w:after="0"/>
        <w:rPr>
          <w:rFonts w:cs="Arial"/>
          <w:color w:val="000000"/>
        </w:rPr>
      </w:pPr>
    </w:p>
    <w:p w:rsidR="00C723FD" w:rsidRDefault="00C723FD" w:rsidP="00713472">
      <w:pPr>
        <w:spacing w:after="0"/>
        <w:rPr>
          <w:rFonts w:cs="Arial"/>
          <w:color w:val="000000"/>
        </w:rPr>
      </w:pPr>
      <w:r w:rsidRPr="00713472">
        <w:rPr>
          <w:rFonts w:cs="Arial"/>
          <w:color w:val="000000"/>
        </w:rPr>
        <w:t>a-</w:t>
      </w:r>
      <w:r>
        <w:rPr>
          <w:rFonts w:cs="Arial"/>
          <w:color w:val="000000"/>
        </w:rPr>
        <w:t xml:space="preserve">  İnsan gücü                b- doğal kaynaklar</w:t>
      </w:r>
    </w:p>
    <w:p w:rsidR="00C723FD" w:rsidRDefault="00C723FD" w:rsidP="00713472">
      <w:pPr>
        <w:spacing w:after="0"/>
        <w:rPr>
          <w:rFonts w:cs="Arial"/>
          <w:color w:val="000000"/>
        </w:rPr>
      </w:pPr>
      <w:r>
        <w:rPr>
          <w:rFonts w:cs="Arial"/>
          <w:color w:val="000000"/>
        </w:rPr>
        <w:t>c-alet ve makineler       d-pazarlama imkanları</w:t>
      </w:r>
    </w:p>
    <w:p w:rsidR="00C723FD" w:rsidRDefault="00C723FD" w:rsidP="00713472">
      <w:pPr>
        <w:spacing w:after="0"/>
        <w:rPr>
          <w:rFonts w:cs="Arial"/>
          <w:color w:val="000000"/>
        </w:rPr>
      </w:pPr>
    </w:p>
    <w:p w:rsidR="00C723FD" w:rsidRPr="00DD1D03" w:rsidRDefault="00C723FD" w:rsidP="00713472">
      <w:pPr>
        <w:spacing w:after="0"/>
        <w:rPr>
          <w:rFonts w:cs="Arial"/>
          <w:b/>
          <w:i/>
          <w:color w:val="000000"/>
        </w:rPr>
      </w:pPr>
      <w:r w:rsidRPr="00DD1D03">
        <w:rPr>
          <w:rFonts w:cs="Arial"/>
          <w:b/>
          <w:i/>
          <w:color w:val="000000"/>
        </w:rPr>
        <w:t>57-Aşağıdakilerden hangisinin garanti belgesi olur?</w:t>
      </w:r>
    </w:p>
    <w:p w:rsidR="00C723FD" w:rsidRDefault="00C723FD" w:rsidP="00DD1D03">
      <w:pPr>
        <w:spacing w:after="0"/>
        <w:rPr>
          <w:rFonts w:cs="Arial"/>
          <w:color w:val="000000"/>
        </w:rPr>
      </w:pPr>
      <w:r w:rsidRPr="00DD1D03">
        <w:rPr>
          <w:rFonts w:cs="Arial"/>
          <w:color w:val="000000"/>
        </w:rPr>
        <w:t>a-</w:t>
      </w:r>
      <w:r>
        <w:rPr>
          <w:rFonts w:cs="Arial"/>
          <w:color w:val="000000"/>
        </w:rPr>
        <w:t xml:space="preserve"> </w:t>
      </w:r>
      <w:r w:rsidRPr="00DD1D03">
        <w:rPr>
          <w:rFonts w:cs="Arial"/>
          <w:color w:val="000000"/>
        </w:rPr>
        <w:t xml:space="preserve"> </w:t>
      </w:r>
      <w:r>
        <w:rPr>
          <w:rFonts w:cs="Arial"/>
          <w:color w:val="000000"/>
        </w:rPr>
        <w:t xml:space="preserve"> </w:t>
      </w:r>
      <w:r w:rsidRPr="00DD1D03">
        <w:rPr>
          <w:rFonts w:cs="Arial"/>
          <w:color w:val="000000"/>
        </w:rPr>
        <w:t>saat</w:t>
      </w:r>
      <w:r>
        <w:rPr>
          <w:rFonts w:cs="Arial"/>
          <w:color w:val="000000"/>
        </w:rPr>
        <w:t xml:space="preserve">                           b-kitap</w:t>
      </w:r>
    </w:p>
    <w:p w:rsidR="00C723FD" w:rsidRDefault="00C723FD" w:rsidP="00DD1D03">
      <w:pPr>
        <w:spacing w:after="0"/>
        <w:rPr>
          <w:rFonts w:cs="Arial"/>
          <w:color w:val="000000"/>
        </w:rPr>
      </w:pPr>
      <w:r w:rsidRPr="00DD1D03">
        <w:rPr>
          <w:rFonts w:cs="Arial"/>
          <w:color w:val="000000"/>
        </w:rPr>
        <w:t>c-</w:t>
      </w:r>
      <w:r>
        <w:rPr>
          <w:rFonts w:cs="Arial"/>
          <w:color w:val="000000"/>
        </w:rPr>
        <w:t xml:space="preserve"> </w:t>
      </w:r>
      <w:r w:rsidRPr="00DD1D03">
        <w:rPr>
          <w:rFonts w:cs="Arial"/>
          <w:color w:val="000000"/>
        </w:rPr>
        <w:t>gtazete</w:t>
      </w:r>
      <w:r>
        <w:rPr>
          <w:rFonts w:cs="Arial"/>
          <w:color w:val="000000"/>
        </w:rPr>
        <w:t xml:space="preserve">                        d-defter</w:t>
      </w:r>
    </w:p>
    <w:p w:rsidR="00C723FD" w:rsidRDefault="00C723FD" w:rsidP="00DD1D03">
      <w:pPr>
        <w:spacing w:after="0"/>
        <w:rPr>
          <w:rFonts w:cs="Arial"/>
          <w:color w:val="000000"/>
        </w:rPr>
      </w:pPr>
    </w:p>
    <w:p w:rsidR="00C723FD" w:rsidRDefault="00C723FD" w:rsidP="00DD1D03">
      <w:pPr>
        <w:spacing w:after="0"/>
        <w:rPr>
          <w:rFonts w:cs="Arial"/>
          <w:b/>
          <w:i/>
          <w:color w:val="000000"/>
        </w:rPr>
      </w:pPr>
      <w:r w:rsidRPr="00F42EE3">
        <w:rPr>
          <w:rFonts w:cs="Arial"/>
          <w:b/>
          <w:i/>
          <w:color w:val="000000"/>
        </w:rPr>
        <w:t>58-Aşağıdakilerden hangisi bir öğrencinin temel ihtiyaçları arasında değildir?</w:t>
      </w:r>
    </w:p>
    <w:p w:rsidR="00C723FD" w:rsidRDefault="00C723FD" w:rsidP="00DD1D03">
      <w:pPr>
        <w:spacing w:after="0"/>
        <w:rPr>
          <w:rFonts w:cs="Arial"/>
          <w:b/>
          <w:i/>
          <w:color w:val="000000"/>
        </w:rPr>
      </w:pPr>
    </w:p>
    <w:p w:rsidR="00C723FD" w:rsidRDefault="00C723FD" w:rsidP="00F42EE3">
      <w:pPr>
        <w:spacing w:after="0"/>
        <w:rPr>
          <w:rFonts w:cs="Arial"/>
          <w:color w:val="000000"/>
        </w:rPr>
      </w:pPr>
      <w:r w:rsidRPr="00F42EE3">
        <w:rPr>
          <w:rFonts w:cs="Arial"/>
          <w:color w:val="000000"/>
        </w:rPr>
        <w:t>a-</w:t>
      </w:r>
      <w:r>
        <w:rPr>
          <w:rFonts w:cs="Arial"/>
          <w:color w:val="000000"/>
        </w:rPr>
        <w:t xml:space="preserve"> </w:t>
      </w:r>
      <w:hyperlink r:id="rId109" w:history="1">
        <w:r w:rsidRPr="00804B69">
          <w:rPr>
            <w:rFonts w:ascii="Arial" w:hAnsi="Arial"/>
            <w:noProof/>
            <w:color w:val="0000FF"/>
            <w:lang w:eastAsia="tr-TR"/>
          </w:rPr>
          <w:pict>
            <v:shape id="_x0000_i1076" type="#_x0000_t75" alt="http://tbn3.google.com/images?q=tbn:HW8Pk4KNxtRXpM:http://www.isilkirtasiye.com/urun/urun_120_1022.jpg" href="http://images.google.com.tr/imgres?imgurl=http://www.isilkirtasiye.com/urun/urun_120_1022.jpg&amp;imgrefurl=http://www.isilkirtasiye.com/default.asp?part=urun&amp;grup=11&amp;usg=__zyFoLW-r2m-SkXRgpbVl3c-7bWs=&amp;h=282&amp;w=321&amp;sz=18&amp;hl=tr&amp;start=6&amp;tbnid=HW8Pk4KNxtRXpM:&amp;tbnh=104&amp;tbnw=118&amp;prev=/images?q=defter&amp;gbv=2&amp;hl=" style="width:80.25pt;height:71.25pt;visibility:visible" o:button="t">
              <v:fill o:detectmouseclick="t"/>
              <v:imagedata r:id="rId110" o:title=""/>
            </v:shape>
          </w:pict>
        </w:r>
      </w:hyperlink>
      <w:r w:rsidRPr="00F42EE3">
        <w:rPr>
          <w:rFonts w:cs="Arial"/>
          <w:color w:val="000000"/>
        </w:rPr>
        <w:t xml:space="preserve"> </w:t>
      </w:r>
      <w:r>
        <w:rPr>
          <w:rFonts w:cs="Arial"/>
          <w:color w:val="000000"/>
        </w:rPr>
        <w:t xml:space="preserve">    b-</w:t>
      </w:r>
      <w:hyperlink r:id="rId111" w:history="1">
        <w:r w:rsidRPr="00804B69">
          <w:rPr>
            <w:rFonts w:ascii="Arial" w:hAnsi="Arial" w:cs="Arial"/>
            <w:noProof/>
            <w:color w:val="0000FF"/>
            <w:lang w:eastAsia="tr-TR"/>
          </w:rPr>
          <w:pict>
            <v:shape id="_x0000_i1077" type="#_x0000_t75" alt="http://tbn3.google.com/images?q=tbn:f9h7dHo1nX3i5M:http://img237.imageshack.us/img237/8408/800pxpelikanradiergummiiz3.jpg" href="http://images.google.com.tr/imgres?imgurl=http://img237.imageshack.us/img237/8408/800pxpelikanradiergummiiz3.jpg&amp;imgrefurl=http://www.forumpaylas.net/forum-oyunlari/4444-ustteki-uyeye-hediye-verelim-ama-resimli.html&amp;usg=__hMhcK4kdm9d52m1WNkYWgMcxU2Y=&amp;h=495&amp;w=800&amp;sz=46&amp;hl=tr&amp;start=2&amp;tbnid=f9h7dHo1nX3i5M:&amp;tbnh=88&amp;tbnw=143&amp;prev=/images?q=silgi&amp;gbv=2&amp;hl=" style="width:92.25pt;height:61.5pt;visibility:visible" o:button="t">
              <v:fill o:detectmouseclick="t"/>
              <v:imagedata r:id="rId112" o:title="" chromakey="#fdefef"/>
            </v:shape>
          </w:pict>
        </w:r>
      </w:hyperlink>
    </w:p>
    <w:p w:rsidR="00C723FD" w:rsidRDefault="00C723FD" w:rsidP="00DD1D03">
      <w:pPr>
        <w:spacing w:after="0"/>
        <w:rPr>
          <w:rFonts w:cs="Arial"/>
          <w:color w:val="000000"/>
        </w:rPr>
      </w:pPr>
      <w:r>
        <w:rPr>
          <w:rFonts w:cs="Arial"/>
          <w:color w:val="000000"/>
        </w:rPr>
        <w:t xml:space="preserve">                 defter                              silgi</w:t>
      </w:r>
    </w:p>
    <w:p w:rsidR="00C723FD" w:rsidRDefault="00C723FD" w:rsidP="00DD1D03">
      <w:pPr>
        <w:spacing w:after="0"/>
        <w:rPr>
          <w:rFonts w:cs="Arial"/>
          <w:color w:val="000000"/>
        </w:rPr>
      </w:pPr>
    </w:p>
    <w:p w:rsidR="00C723FD" w:rsidRDefault="00C723FD" w:rsidP="0066349B">
      <w:pPr>
        <w:spacing w:after="0"/>
        <w:rPr>
          <w:rFonts w:cs="Arial"/>
          <w:color w:val="000000"/>
        </w:rPr>
      </w:pPr>
      <w:r>
        <w:rPr>
          <w:rFonts w:cs="Arial"/>
          <w:color w:val="000000"/>
        </w:rPr>
        <w:t>c-</w:t>
      </w:r>
      <w:hyperlink r:id="rId113" w:history="1">
        <w:r w:rsidRPr="00804B69">
          <w:rPr>
            <w:rFonts w:ascii="Arial" w:hAnsi="Arial" w:cs="Arial"/>
            <w:noProof/>
            <w:color w:val="0000FF"/>
            <w:lang w:eastAsia="tr-TR"/>
          </w:rPr>
          <w:pict>
            <v:shape id="_x0000_i1078" type="#_x0000_t75" alt="http://tbn1.google.com/images?q=tbn:5gjBQRTon8mtaM:http://www.guzel-resimler.com/data/media/13/ok_kaliteli_bir_bisiklet.jpg" href="http://images.google.com.tr/imgres?imgurl=http://www.guzel-resimler.com/data/media/13/ok_kaliteli_bir_bisiklet.jpg&amp;imgrefurl=http://www.guzel-resimler.com/resim-2566.html&amp;usg=___RHMWLVJTqL8lL4wIZ9SXjJdVuU=&amp;h=600&amp;w=800&amp;sz=76&amp;hl=tr&amp;start=2&amp;tbnid=5gjBQRTon8mtaM:&amp;tbnh=107&amp;tbnw=143&amp;prev=/images?q=bisiklet&amp;gbv=2&amp;hl=" style="width:84pt;height:72.75pt;visibility:visible" o:button="t">
              <v:fill o:detectmouseclick="t"/>
              <v:imagedata r:id="rId114" o:title=""/>
            </v:shape>
          </w:pict>
        </w:r>
      </w:hyperlink>
      <w:r>
        <w:rPr>
          <w:rFonts w:cs="Arial"/>
          <w:color w:val="000000"/>
        </w:rPr>
        <w:t xml:space="preserve">          d-</w:t>
      </w:r>
      <w:hyperlink r:id="rId115" w:history="1">
        <w:r w:rsidRPr="00804B69">
          <w:rPr>
            <w:rFonts w:ascii="Arial" w:hAnsi="Arial" w:cs="Arial"/>
            <w:noProof/>
            <w:color w:val="0000FF"/>
            <w:lang w:eastAsia="tr-TR"/>
          </w:rPr>
          <w:pict>
            <v:shape id="_x0000_i1079" type="#_x0000_t75" alt="http://tbn2.google.com/images?q=tbn:z2Z2v9jjKTBJCM:http://www.ogretmenlerpazari.com/images/kalem-muratata.jpg" href="http://images.google.com.tr/imgres?imgurl=http://www.ogretmenlerpazari.com/images/kalem-muratata.jpg&amp;imgrefurl=http://www.ogretmenlerpazari.com/index.php?cPath=22&amp;usg=__pzhQjMKsSN-LntShkQOZVNLwGt8=&amp;h=476&amp;w=400&amp;sz=19&amp;hl=tr&amp;start=2&amp;tbnid=z2Z2v9jjKTBJCM:&amp;tbnh=129&amp;tbnw=108&amp;prev=/images?q=kalem&amp;gbv=2&amp;hl=" style="width:62.25pt;height:74.25pt;visibility:visible" o:button="t">
              <v:fill o:detectmouseclick="t"/>
              <v:imagedata r:id="rId116" o:title=""/>
            </v:shape>
          </w:pict>
        </w:r>
      </w:hyperlink>
    </w:p>
    <w:p w:rsidR="00C723FD" w:rsidRDefault="00C723FD" w:rsidP="0066349B">
      <w:pPr>
        <w:spacing w:after="0"/>
        <w:rPr>
          <w:rFonts w:cs="Arial"/>
          <w:color w:val="000000"/>
        </w:rPr>
      </w:pPr>
      <w:r>
        <w:rPr>
          <w:rFonts w:cs="Arial"/>
          <w:color w:val="000000"/>
        </w:rPr>
        <w:t xml:space="preserve">        bisiklet                                   kalem</w:t>
      </w:r>
    </w:p>
    <w:p w:rsidR="00C723FD" w:rsidRPr="00FE5632" w:rsidRDefault="00C723FD" w:rsidP="0066349B">
      <w:pPr>
        <w:spacing w:after="0"/>
        <w:rPr>
          <w:rFonts w:cs="Arial"/>
          <w:b/>
          <w:i/>
          <w:color w:val="000000"/>
        </w:rPr>
      </w:pPr>
      <w:r w:rsidRPr="00FE5632">
        <w:rPr>
          <w:rFonts w:cs="Arial"/>
          <w:b/>
          <w:i/>
          <w:color w:val="000000"/>
        </w:rPr>
        <w:t>5</w:t>
      </w:r>
      <w:r>
        <w:rPr>
          <w:rFonts w:cs="Arial"/>
          <w:b/>
          <w:i/>
          <w:color w:val="000000"/>
        </w:rPr>
        <w:t>9</w:t>
      </w:r>
      <w:r w:rsidRPr="00FE5632">
        <w:rPr>
          <w:rFonts w:cs="Arial"/>
          <w:b/>
          <w:i/>
          <w:color w:val="000000"/>
        </w:rPr>
        <w:t>-Aşağıdaki tabloda toplumun bazı ihtiyaçları ve bu ihtiyaçlar karşısında ortaya çaıkan meslekler eşleştirilmiştir.</w:t>
      </w:r>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0A0"/>
      </w:tblPr>
      <w:tblGrid>
        <w:gridCol w:w="2161"/>
        <w:gridCol w:w="2161"/>
      </w:tblGrid>
      <w:tr w:rsidR="00C723FD" w:rsidRPr="00352A13" w:rsidTr="00352A13">
        <w:trPr>
          <w:trHeight w:val="427"/>
        </w:trPr>
        <w:tc>
          <w:tcPr>
            <w:tcW w:w="2161" w:type="dxa"/>
            <w:tcBorders>
              <w:bottom w:val="single" w:sz="18" w:space="0" w:color="4F81BD"/>
            </w:tcBorders>
            <w:shd w:val="clear" w:color="auto" w:fill="FF0000"/>
          </w:tcPr>
          <w:p w:rsidR="00C723FD" w:rsidRPr="00352A13" w:rsidRDefault="00C723FD" w:rsidP="00352A13">
            <w:pPr>
              <w:spacing w:after="0" w:line="240" w:lineRule="auto"/>
              <w:rPr>
                <w:rFonts w:ascii="Cambria" w:hAnsi="Cambria" w:cs="Arial"/>
                <w:b/>
                <w:bCs/>
                <w:color w:val="000000"/>
              </w:rPr>
            </w:pPr>
            <w:r w:rsidRPr="00352A13">
              <w:rPr>
                <w:rFonts w:ascii="Cambria" w:hAnsi="Cambria" w:cs="Arial"/>
                <w:b/>
                <w:bCs/>
                <w:color w:val="000000"/>
              </w:rPr>
              <w:t xml:space="preserve">         İhtiyaç </w:t>
            </w:r>
          </w:p>
        </w:tc>
        <w:tc>
          <w:tcPr>
            <w:tcW w:w="2161" w:type="dxa"/>
            <w:tcBorders>
              <w:bottom w:val="single" w:sz="18" w:space="0" w:color="4F81BD"/>
            </w:tcBorders>
            <w:shd w:val="clear" w:color="auto" w:fill="FF0000"/>
          </w:tcPr>
          <w:p w:rsidR="00C723FD" w:rsidRPr="00352A13" w:rsidRDefault="00C723FD" w:rsidP="00352A13">
            <w:pPr>
              <w:spacing w:after="0" w:line="240" w:lineRule="auto"/>
              <w:rPr>
                <w:rFonts w:ascii="Cambria" w:hAnsi="Cambria" w:cs="Arial"/>
                <w:b/>
                <w:bCs/>
                <w:color w:val="000000"/>
              </w:rPr>
            </w:pPr>
            <w:r w:rsidRPr="00352A13">
              <w:rPr>
                <w:rFonts w:ascii="Cambria" w:hAnsi="Cambria" w:cs="Arial"/>
                <w:b/>
                <w:bCs/>
                <w:color w:val="000000"/>
              </w:rPr>
              <w:t xml:space="preserve">     Meslek</w:t>
            </w:r>
          </w:p>
        </w:tc>
      </w:tr>
      <w:tr w:rsidR="00C723FD" w:rsidRPr="00352A13" w:rsidTr="00352A13">
        <w:tc>
          <w:tcPr>
            <w:tcW w:w="2161" w:type="dxa"/>
            <w:shd w:val="clear" w:color="auto" w:fill="D3DFEE"/>
          </w:tcPr>
          <w:p w:rsidR="00C723FD" w:rsidRPr="00352A13" w:rsidRDefault="00C723FD" w:rsidP="00352A13">
            <w:pPr>
              <w:spacing w:after="0" w:line="240" w:lineRule="auto"/>
              <w:rPr>
                <w:rFonts w:ascii="Cambria" w:hAnsi="Cambria" w:cs="Arial"/>
                <w:b/>
                <w:bCs/>
                <w:color w:val="000000"/>
              </w:rPr>
            </w:pPr>
            <w:r w:rsidRPr="00352A13">
              <w:rPr>
                <w:rFonts w:ascii="Cambria" w:hAnsi="Cambria" w:cs="Arial"/>
                <w:b/>
                <w:bCs/>
                <w:color w:val="000000"/>
              </w:rPr>
              <w:t xml:space="preserve">         Sağlık </w:t>
            </w:r>
          </w:p>
        </w:tc>
        <w:tc>
          <w:tcPr>
            <w:tcW w:w="2161" w:type="dxa"/>
            <w:shd w:val="clear" w:color="auto" w:fill="D3DFEE"/>
          </w:tcPr>
          <w:p w:rsidR="00C723FD" w:rsidRPr="00352A13" w:rsidRDefault="00C723FD" w:rsidP="00352A13">
            <w:pPr>
              <w:spacing w:after="0" w:line="240" w:lineRule="auto"/>
              <w:rPr>
                <w:rFonts w:cs="Arial"/>
                <w:color w:val="000000"/>
              </w:rPr>
            </w:pPr>
            <w:r w:rsidRPr="00352A13">
              <w:rPr>
                <w:rFonts w:cs="Arial"/>
                <w:color w:val="000000"/>
              </w:rPr>
              <w:t xml:space="preserve">    Doktor</w:t>
            </w:r>
          </w:p>
        </w:tc>
      </w:tr>
      <w:tr w:rsidR="00C723FD" w:rsidRPr="00352A13" w:rsidTr="00352A13">
        <w:tc>
          <w:tcPr>
            <w:tcW w:w="2161" w:type="dxa"/>
          </w:tcPr>
          <w:p w:rsidR="00C723FD" w:rsidRPr="00352A13" w:rsidRDefault="00C723FD" w:rsidP="00352A13">
            <w:pPr>
              <w:spacing w:after="0" w:line="240" w:lineRule="auto"/>
              <w:rPr>
                <w:rFonts w:ascii="Cambria" w:hAnsi="Cambria" w:cs="Arial"/>
                <w:b/>
                <w:bCs/>
                <w:color w:val="000000"/>
              </w:rPr>
            </w:pPr>
            <w:r w:rsidRPr="00352A13">
              <w:rPr>
                <w:rFonts w:ascii="Cambria" w:hAnsi="Cambria" w:cs="Arial"/>
                <w:b/>
                <w:bCs/>
                <w:color w:val="000000"/>
              </w:rPr>
              <w:t xml:space="preserve">        Yangın </w:t>
            </w:r>
          </w:p>
        </w:tc>
        <w:tc>
          <w:tcPr>
            <w:tcW w:w="2161" w:type="dxa"/>
          </w:tcPr>
          <w:p w:rsidR="00C723FD" w:rsidRPr="00352A13" w:rsidRDefault="00C723FD" w:rsidP="00352A13">
            <w:pPr>
              <w:spacing w:after="0" w:line="240" w:lineRule="auto"/>
              <w:rPr>
                <w:rFonts w:cs="Arial"/>
                <w:color w:val="000000"/>
              </w:rPr>
            </w:pPr>
            <w:r w:rsidRPr="00352A13">
              <w:rPr>
                <w:rFonts w:cs="Arial"/>
                <w:color w:val="000000"/>
              </w:rPr>
              <w:t xml:space="preserve">    Şoför </w:t>
            </w:r>
          </w:p>
        </w:tc>
      </w:tr>
      <w:tr w:rsidR="00C723FD" w:rsidRPr="00352A13" w:rsidTr="00352A13">
        <w:tc>
          <w:tcPr>
            <w:tcW w:w="2161" w:type="dxa"/>
            <w:shd w:val="clear" w:color="auto" w:fill="D3DFEE"/>
          </w:tcPr>
          <w:p w:rsidR="00C723FD" w:rsidRPr="00352A13" w:rsidRDefault="00C723FD" w:rsidP="00352A13">
            <w:pPr>
              <w:spacing w:after="0" w:line="240" w:lineRule="auto"/>
              <w:rPr>
                <w:rFonts w:ascii="Cambria" w:hAnsi="Cambria" w:cs="Arial"/>
                <w:b/>
                <w:bCs/>
                <w:color w:val="000000"/>
              </w:rPr>
            </w:pPr>
            <w:r w:rsidRPr="00352A13">
              <w:rPr>
                <w:rFonts w:ascii="Cambria" w:hAnsi="Cambria" w:cs="Arial"/>
                <w:b/>
                <w:bCs/>
                <w:color w:val="000000"/>
              </w:rPr>
              <w:t xml:space="preserve">        İç güvenlik </w:t>
            </w:r>
          </w:p>
        </w:tc>
        <w:tc>
          <w:tcPr>
            <w:tcW w:w="2161" w:type="dxa"/>
            <w:shd w:val="clear" w:color="auto" w:fill="D3DFEE"/>
          </w:tcPr>
          <w:p w:rsidR="00C723FD" w:rsidRPr="00352A13" w:rsidRDefault="00C723FD" w:rsidP="00352A13">
            <w:pPr>
              <w:spacing w:after="0" w:line="240" w:lineRule="auto"/>
              <w:rPr>
                <w:rFonts w:cs="Arial"/>
                <w:color w:val="000000"/>
              </w:rPr>
            </w:pPr>
            <w:r w:rsidRPr="00352A13">
              <w:rPr>
                <w:rFonts w:cs="Arial"/>
                <w:color w:val="000000"/>
              </w:rPr>
              <w:t xml:space="preserve">     Polis </w:t>
            </w:r>
          </w:p>
        </w:tc>
      </w:tr>
      <w:tr w:rsidR="00C723FD" w:rsidRPr="00352A13" w:rsidTr="00352A13">
        <w:tc>
          <w:tcPr>
            <w:tcW w:w="2161" w:type="dxa"/>
          </w:tcPr>
          <w:p w:rsidR="00C723FD" w:rsidRPr="00352A13" w:rsidRDefault="00C723FD" w:rsidP="00352A13">
            <w:pPr>
              <w:spacing w:after="0" w:line="240" w:lineRule="auto"/>
              <w:rPr>
                <w:rFonts w:ascii="Cambria" w:hAnsi="Cambria" w:cs="Arial"/>
                <w:b/>
                <w:bCs/>
                <w:color w:val="000000"/>
              </w:rPr>
            </w:pPr>
            <w:r w:rsidRPr="00352A13">
              <w:rPr>
                <w:rFonts w:ascii="Cambria" w:hAnsi="Cambria" w:cs="Arial"/>
                <w:b/>
                <w:bCs/>
                <w:color w:val="000000"/>
              </w:rPr>
              <w:t xml:space="preserve">         Eğitim </w:t>
            </w:r>
          </w:p>
        </w:tc>
        <w:tc>
          <w:tcPr>
            <w:tcW w:w="2161" w:type="dxa"/>
          </w:tcPr>
          <w:p w:rsidR="00C723FD" w:rsidRPr="00352A13" w:rsidRDefault="00C723FD" w:rsidP="00352A13">
            <w:pPr>
              <w:spacing w:after="0" w:line="240" w:lineRule="auto"/>
              <w:rPr>
                <w:rFonts w:cs="Arial"/>
                <w:color w:val="000000"/>
              </w:rPr>
            </w:pPr>
            <w:r w:rsidRPr="00352A13">
              <w:rPr>
                <w:rFonts w:cs="Arial"/>
                <w:color w:val="000000"/>
              </w:rPr>
              <w:t xml:space="preserve">     Öğretmen </w:t>
            </w:r>
          </w:p>
        </w:tc>
      </w:tr>
    </w:tbl>
    <w:p w:rsidR="00C723FD" w:rsidRDefault="00C723FD" w:rsidP="0066349B">
      <w:pPr>
        <w:spacing w:after="0"/>
        <w:rPr>
          <w:rFonts w:cs="Arial"/>
          <w:color w:val="000000"/>
        </w:rPr>
      </w:pPr>
    </w:p>
    <w:p w:rsidR="00C723FD" w:rsidRDefault="00C723FD" w:rsidP="00DD1D03">
      <w:pPr>
        <w:spacing w:after="0"/>
        <w:rPr>
          <w:rFonts w:cs="Arial"/>
          <w:b/>
          <w:i/>
          <w:color w:val="000000"/>
        </w:rPr>
      </w:pPr>
      <w:r w:rsidRPr="00933CC2">
        <w:rPr>
          <w:rFonts w:cs="Arial"/>
          <w:b/>
          <w:i/>
          <w:color w:val="000000"/>
        </w:rPr>
        <w:t>Bu eşleştirmelerde ,mesleklerden hangisi yanlış verilmiştir?</w:t>
      </w:r>
    </w:p>
    <w:p w:rsidR="00C723FD" w:rsidRPr="001A104C" w:rsidRDefault="00C723FD" w:rsidP="00933CC2">
      <w:pPr>
        <w:spacing w:after="0"/>
        <w:rPr>
          <w:rFonts w:cs="Arial"/>
          <w:color w:val="000000"/>
        </w:rPr>
      </w:pPr>
      <w:r w:rsidRPr="001A104C">
        <w:rPr>
          <w:rFonts w:cs="Arial"/>
          <w:color w:val="000000"/>
        </w:rPr>
        <w:t>a-  öğretmen                b- şoför</w:t>
      </w:r>
    </w:p>
    <w:p w:rsidR="00C723FD" w:rsidRDefault="00C723FD" w:rsidP="00933CC2">
      <w:pPr>
        <w:spacing w:after="0"/>
        <w:rPr>
          <w:rFonts w:cs="Arial"/>
          <w:color w:val="000000"/>
        </w:rPr>
      </w:pPr>
      <w:r w:rsidRPr="001A104C">
        <w:rPr>
          <w:rFonts w:cs="Arial"/>
          <w:color w:val="000000"/>
        </w:rPr>
        <w:t>c  - polis                         d- öğretmen</w:t>
      </w:r>
    </w:p>
    <w:p w:rsidR="00C723FD" w:rsidRDefault="00C723FD" w:rsidP="00933CC2">
      <w:pPr>
        <w:spacing w:after="0"/>
        <w:rPr>
          <w:rFonts w:cs="Arial"/>
          <w:color w:val="000000"/>
        </w:rPr>
      </w:pPr>
    </w:p>
    <w:p w:rsidR="00C723FD" w:rsidRPr="00CA4D38" w:rsidRDefault="00C723FD" w:rsidP="00933CC2">
      <w:pPr>
        <w:spacing w:after="0"/>
        <w:rPr>
          <w:rFonts w:cs="Arial"/>
          <w:color w:val="000000"/>
          <w:sz w:val="20"/>
          <w:szCs w:val="20"/>
        </w:rPr>
      </w:pPr>
      <w:r>
        <w:rPr>
          <w:rFonts w:cs="Arial"/>
          <w:color w:val="000000"/>
        </w:rPr>
        <w:t xml:space="preserve">  </w:t>
      </w:r>
      <w:r w:rsidRPr="00CA4D38">
        <w:rPr>
          <w:rFonts w:cs="Arial"/>
          <w:color w:val="000000"/>
          <w:sz w:val="20"/>
          <w:szCs w:val="20"/>
        </w:rPr>
        <w:t>Pamuk üretimi</w:t>
      </w:r>
    </w:p>
    <w:p w:rsidR="00C723FD" w:rsidRDefault="00C723FD" w:rsidP="00933CC2">
      <w:pPr>
        <w:spacing w:after="0"/>
        <w:rPr>
          <w:rFonts w:cs="Arial"/>
          <w:color w:val="000000"/>
        </w:rPr>
      </w:pPr>
      <w:r w:rsidRPr="00804B69">
        <w:rPr>
          <w:rFonts w:cs="Arial"/>
          <w:noProof/>
          <w:color w:val="000000"/>
          <w:lang w:eastAsia="tr-TR"/>
        </w:rPr>
        <w:object w:dxaOrig="4071" w:dyaOrig="2823">
          <v:shape id="_x0000_i1080" type="#_x0000_t75" style="width:203.25pt;height:141pt;visibility:visible" o:ole="">
            <v:imagedata r:id="rId117" o:title=""/>
            <o:lock v:ext="edit" aspectratio="f"/>
          </v:shape>
          <o:OLEObject Type="Embed" ProgID="Excel.Chart.8" ShapeID="_x0000_i1080" DrawAspect="Content" ObjectID="_1416852400" r:id="rId118"/>
        </w:object>
      </w:r>
    </w:p>
    <w:p w:rsidR="00C723FD" w:rsidRPr="00C51C75" w:rsidRDefault="00C723FD" w:rsidP="00933CC2">
      <w:pPr>
        <w:spacing w:after="0"/>
        <w:rPr>
          <w:rFonts w:cs="Arial"/>
          <w:b/>
          <w:i/>
          <w:color w:val="000000"/>
        </w:rPr>
      </w:pPr>
      <w:r w:rsidRPr="00C51C75">
        <w:rPr>
          <w:rFonts w:cs="Arial"/>
          <w:b/>
          <w:i/>
          <w:color w:val="000000"/>
        </w:rPr>
        <w:t>60-Yukarıdaki grafiğe göre en fazla pamuk hangi bölgemizde üretilmektedir.</w:t>
      </w:r>
    </w:p>
    <w:p w:rsidR="00C723FD" w:rsidRDefault="00C723FD" w:rsidP="00933CC2">
      <w:pPr>
        <w:spacing w:after="0"/>
        <w:rPr>
          <w:rFonts w:cs="Arial"/>
          <w:color w:val="000000"/>
        </w:rPr>
      </w:pPr>
      <w:r>
        <w:rPr>
          <w:rFonts w:cs="Arial"/>
          <w:color w:val="000000"/>
        </w:rPr>
        <w:t xml:space="preserve">a-Doğu Anadolu Bölgesi </w:t>
      </w:r>
    </w:p>
    <w:p w:rsidR="00C723FD" w:rsidRDefault="00C723FD" w:rsidP="00933CC2">
      <w:pPr>
        <w:spacing w:after="0"/>
        <w:rPr>
          <w:rFonts w:cs="Arial"/>
          <w:color w:val="000000"/>
        </w:rPr>
      </w:pPr>
      <w:r>
        <w:rPr>
          <w:rFonts w:cs="Arial"/>
          <w:color w:val="000000"/>
        </w:rPr>
        <w:t>b-Akdeniz Bölgesi</w:t>
      </w:r>
    </w:p>
    <w:p w:rsidR="00C723FD" w:rsidRDefault="00C723FD" w:rsidP="00933CC2">
      <w:pPr>
        <w:spacing w:after="0"/>
        <w:rPr>
          <w:rFonts w:cs="Arial"/>
          <w:color w:val="000000"/>
        </w:rPr>
      </w:pPr>
      <w:r>
        <w:rPr>
          <w:rFonts w:cs="Arial"/>
          <w:color w:val="000000"/>
        </w:rPr>
        <w:t>c-Güneydoğu Anadolu Bölgesi</w:t>
      </w:r>
    </w:p>
    <w:p w:rsidR="00C723FD" w:rsidRPr="001064F5" w:rsidRDefault="00C723FD">
      <w:pPr>
        <w:spacing w:after="0"/>
        <w:rPr>
          <w:rFonts w:cs="Arial"/>
          <w:color w:val="000000"/>
        </w:rPr>
      </w:pPr>
      <w:r>
        <w:rPr>
          <w:rFonts w:cs="Arial"/>
          <w:color w:val="000000"/>
        </w:rPr>
        <w:t>d-Ege Bölgesi</w:t>
      </w:r>
    </w:p>
    <w:p w:rsidR="00C723FD" w:rsidRDefault="00C723FD">
      <w:pPr>
        <w:spacing w:after="0"/>
        <w:rPr>
          <w:rFonts w:cs="Arial"/>
          <w:b/>
          <w:i/>
          <w:color w:val="000000"/>
        </w:rPr>
      </w:pPr>
    </w:p>
    <w:p w:rsidR="00C723FD" w:rsidRDefault="00C723FD">
      <w:pPr>
        <w:spacing w:after="0"/>
        <w:rPr>
          <w:rFonts w:cs="Arial"/>
          <w:b/>
          <w:i/>
          <w:color w:val="000000"/>
        </w:rPr>
      </w:pPr>
    </w:p>
    <w:p w:rsidR="00C723FD" w:rsidRDefault="00C723FD">
      <w:pPr>
        <w:spacing w:after="0"/>
        <w:rPr>
          <w:rFonts w:cs="Arial"/>
          <w:b/>
          <w:i/>
          <w:color w:val="000000"/>
        </w:rPr>
      </w:pPr>
    </w:p>
    <w:p w:rsidR="00C723FD" w:rsidRDefault="00C723FD" w:rsidP="001A7AC4">
      <w:pPr>
        <w:spacing w:after="0" w:line="240" w:lineRule="auto"/>
        <w:rPr>
          <w:rFonts w:cs="Arial"/>
          <w:b/>
          <w:i/>
          <w:color w:val="000000"/>
        </w:rPr>
      </w:pPr>
      <w:r>
        <w:rPr>
          <w:rFonts w:cs="Arial"/>
          <w:b/>
          <w:i/>
          <w:color w:val="000000"/>
        </w:rPr>
        <w:t>61-</w:t>
      </w:r>
      <w:r w:rsidRPr="001A7AC4">
        <w:rPr>
          <w:rFonts w:cs="Arial"/>
          <w:b/>
          <w:i/>
          <w:color w:val="000000"/>
        </w:rPr>
        <w:t xml:space="preserve"> </w:t>
      </w:r>
      <w:r>
        <w:rPr>
          <w:rFonts w:cs="Arial"/>
          <w:b/>
          <w:i/>
          <w:color w:val="000000"/>
        </w:rPr>
        <w:t>Aşağıdakilerden hangisi insanları zamanı ölçmeye iten nedenlerden değildir?</w:t>
      </w:r>
      <w:r w:rsidRPr="00537884">
        <w:rPr>
          <w:b/>
          <w:i/>
        </w:rPr>
        <w:t xml:space="preserve"> </w:t>
      </w:r>
    </w:p>
    <w:p w:rsidR="00C723FD" w:rsidRDefault="00C723FD" w:rsidP="001A7AC4">
      <w:pPr>
        <w:spacing w:after="0" w:line="240" w:lineRule="auto"/>
        <w:rPr>
          <w:rFonts w:cs="Arial"/>
          <w:color w:val="000000"/>
        </w:rPr>
      </w:pPr>
      <w:r>
        <w:rPr>
          <w:rFonts w:cs="Arial"/>
          <w:color w:val="000000"/>
        </w:rPr>
        <w:t xml:space="preserve">    a-Toprağın ekip biçme vakitlerinin belirlenmesi</w:t>
      </w:r>
    </w:p>
    <w:p w:rsidR="00C723FD" w:rsidRDefault="00C723FD" w:rsidP="001A7AC4">
      <w:pPr>
        <w:spacing w:after="0" w:line="240" w:lineRule="auto"/>
        <w:rPr>
          <w:rFonts w:cs="Arial"/>
          <w:color w:val="000000"/>
        </w:rPr>
      </w:pPr>
      <w:r>
        <w:rPr>
          <w:rFonts w:cs="Arial"/>
          <w:color w:val="000000"/>
        </w:rPr>
        <w:t xml:space="preserve">    b-Bir yılda geçen gün sayısını doğru hesaplamak</w:t>
      </w:r>
    </w:p>
    <w:p w:rsidR="00C723FD" w:rsidRDefault="00C723FD" w:rsidP="001A7AC4">
      <w:pPr>
        <w:spacing w:after="0" w:line="240" w:lineRule="auto"/>
        <w:rPr>
          <w:rFonts w:cs="Arial"/>
          <w:color w:val="000000"/>
        </w:rPr>
      </w:pPr>
      <w:r>
        <w:rPr>
          <w:rFonts w:cs="Arial"/>
          <w:color w:val="000000"/>
        </w:rPr>
        <w:t xml:space="preserve">    c-İbadet zamanlarının bilinmesi</w:t>
      </w:r>
    </w:p>
    <w:p w:rsidR="00C723FD" w:rsidRPr="00673711" w:rsidRDefault="00C723FD" w:rsidP="001A7AC4">
      <w:pPr>
        <w:spacing w:after="0" w:line="240" w:lineRule="auto"/>
        <w:rPr>
          <w:rFonts w:cs="Arial"/>
          <w:color w:val="000000"/>
        </w:rPr>
      </w:pPr>
      <w:r>
        <w:rPr>
          <w:rFonts w:cs="Arial"/>
          <w:color w:val="000000"/>
        </w:rPr>
        <w:t xml:space="preserve">    d-Saat satışlarının artması</w:t>
      </w:r>
    </w:p>
    <w:p w:rsidR="00C723FD" w:rsidRDefault="00C723FD" w:rsidP="001A7AC4">
      <w:pPr>
        <w:spacing w:after="0"/>
        <w:rPr>
          <w:rFonts w:cs="Arial"/>
          <w:b/>
          <w:i/>
          <w:color w:val="000000"/>
        </w:rPr>
      </w:pPr>
    </w:p>
    <w:p w:rsidR="00C723FD" w:rsidRDefault="00C723FD" w:rsidP="001A7AC4">
      <w:pPr>
        <w:rPr>
          <w:b/>
          <w:i/>
          <w:sz w:val="24"/>
          <w:szCs w:val="24"/>
        </w:rPr>
      </w:pPr>
      <w:r>
        <w:rPr>
          <w:rFonts w:cs="Arial"/>
          <w:b/>
          <w:i/>
          <w:color w:val="000000"/>
        </w:rPr>
        <w:t xml:space="preserve"> 62-</w:t>
      </w:r>
      <w:r w:rsidRPr="001A7AC4">
        <w:rPr>
          <w:b/>
          <w:i/>
        </w:rPr>
        <w:t xml:space="preserve"> </w:t>
      </w:r>
      <w:r w:rsidRPr="009D03BC">
        <w:rPr>
          <w:b/>
          <w:i/>
        </w:rPr>
        <w:t>Aşağıdaki teknolojik aletlerden hangisi sağlık alanında kullanılanlardan biri değildir?</w:t>
      </w:r>
      <w:r>
        <w:rPr>
          <w:b/>
          <w:i/>
        </w:rPr>
        <w:t xml:space="preserve"> </w:t>
      </w:r>
    </w:p>
    <w:p w:rsidR="00C723FD" w:rsidRPr="001A7AC4" w:rsidRDefault="00C723FD" w:rsidP="001A7AC4">
      <w:pPr>
        <w:rPr>
          <w:b/>
          <w:i/>
        </w:rPr>
      </w:pPr>
      <w:r>
        <w:t xml:space="preserve">       a-      </w:t>
      </w:r>
      <w:hyperlink r:id="rId119" w:history="1">
        <w:r w:rsidRPr="00804B69">
          <w:rPr>
            <w:rFonts w:ascii="Arial" w:hAnsi="Arial" w:cs="Arial"/>
            <w:noProof/>
            <w:color w:val="0000FF"/>
            <w:lang w:eastAsia="tr-TR"/>
          </w:rPr>
          <w:pict>
            <v:shape id="Resim 14" o:spid="_x0000_i1081" type="#_x0000_t75" alt="http://tbn0.google.com/images?q=tbn:WOzY0nh_5IIdwM:http://www.dopag.com/upload/images/products/Stetoskop4.jpg" href="http://images.google.com.tr/imgres?imgurl=http://www.dopag.com/upload/images/products/Stetoskop4.jpg&amp;imgrefurl=http://www.hilger-kern.com/index.cfm?dom=17&amp;usg=__33krKQHFrMdx1Twp1s3FJUv7JQg=&amp;h=400&amp;w=279&amp;sz=18&amp;hl=tr&amp;start=2&amp;tbnid=WOzY0nh_5IIdwM:&amp;tbnh=124&amp;tbnw=86&amp;prev=/images?q=stetoskop&amp;gbv=2&amp;hl=tr&amp;sa" style="width:42pt;height:61.5pt;visibility:visible" o:button="t">
              <v:fill o:detectmouseclick="t"/>
              <v:imagedata r:id="rId120" o:title=""/>
            </v:shape>
          </w:pict>
        </w:r>
      </w:hyperlink>
      <w:r>
        <w:t xml:space="preserve">                  b-</w:t>
      </w:r>
      <w:hyperlink r:id="rId121" w:history="1">
        <w:r w:rsidRPr="00804B69">
          <w:rPr>
            <w:rFonts w:ascii="Arial" w:hAnsi="Arial" w:cs="Arial"/>
            <w:noProof/>
            <w:color w:val="0000FF"/>
            <w:lang w:eastAsia="tr-TR"/>
          </w:rPr>
          <w:pict>
            <v:shape id="Resim 17" o:spid="_x0000_i1082" type="#_x0000_t75" alt="http://tbn2.google.com/images?q=tbn:GJHqapldWngw3M:http://www.medikaldunya.net/images/m6%2520SMALL.jpg" href="http://images.google.com.tr/imgres?imgurl=http://www.medikaldunya.net/images/m6 SMALL.jpg&amp;imgrefurl=http://www.medikaldunya.net/product_info.php?cPath=41_44&amp;products_id=106&amp;usg=__3bpZ3nR-jlPy7Z0t9TTK8cuu5OY=&amp;h=323&amp;w=336&amp;sz=62&amp;hl=tr&amp;start=6&amp;tbnid=GJHqapldWngw3M:&amp;tbnh=114&amp;tbnw=119&amp;prev=/images?q=tansiyon+aleti&amp;gbv=2&amp;hl=" style="width:66.75pt;height:65.25pt;visibility:visible" o:button="t">
              <v:fill o:detectmouseclick="t"/>
              <v:imagedata r:id="rId122" o:title=""/>
            </v:shape>
          </w:pict>
        </w:r>
      </w:hyperlink>
    </w:p>
    <w:p w:rsidR="00C723FD" w:rsidRPr="001A7AC4" w:rsidRDefault="00C723FD" w:rsidP="001A7AC4">
      <w:pPr>
        <w:ind w:left="105"/>
        <w:rPr>
          <w:b/>
          <w:i/>
          <w:sz w:val="24"/>
          <w:szCs w:val="24"/>
        </w:rPr>
      </w:pPr>
    </w:p>
    <w:p w:rsidR="00C723FD" w:rsidRPr="001A7AC4" w:rsidRDefault="00C723FD" w:rsidP="001A7AC4">
      <w:pPr>
        <w:ind w:left="105"/>
        <w:rPr>
          <w:b/>
          <w:i/>
        </w:rPr>
      </w:pPr>
      <w:r w:rsidRPr="001A7AC4">
        <w:rPr>
          <w:b/>
          <w:i/>
          <w:sz w:val="24"/>
          <w:szCs w:val="24"/>
        </w:rPr>
        <w:t xml:space="preserve">   </w:t>
      </w:r>
      <w:r w:rsidRPr="001A7AC4">
        <w:rPr>
          <w:b/>
          <w:i/>
        </w:rPr>
        <w:t xml:space="preserve">c-    </w:t>
      </w:r>
      <w:hyperlink r:id="rId123" w:history="1">
        <w:r w:rsidRPr="00804B69">
          <w:rPr>
            <w:rFonts w:ascii="Arial" w:hAnsi="Arial" w:cs="Arial"/>
            <w:b/>
            <w:i/>
            <w:noProof/>
            <w:color w:val="0000FF"/>
            <w:lang w:eastAsia="tr-TR"/>
          </w:rPr>
          <w:pict>
            <v:shape id="Resim 23" o:spid="_x0000_i1083" type="#_x0000_t75" alt="http://tbn1.google.com/images?q=tbn:8GHx6UkAW2wS5M:http://www.buzlu.org/images/Teleskop.jpg" href="http://images.google.com.tr/imgres?imgurl=http://www.buzlu.org/images/Teleskop.jpg&amp;imgrefurl=http://www.buzlu.org/kategori/icatlar/page/8/&amp;usg=__00PDa9WGqHiaX3VFuK9NviSSDl4=&amp;h=600&amp;w=374&amp;sz=20&amp;hl=tr&amp;start=3&amp;tbnid=8GHx6UkAW2wS5M:&amp;tbnh=135&amp;tbnw=84&amp;prev=/images?q=teleskop&amp;gbv=2&amp;hl=tr&amp;sa" style="width:33pt;height:51.75pt;visibility:visible" o:button="t">
              <v:fill o:detectmouseclick="t"/>
              <v:imagedata r:id="rId124" o:title=""/>
            </v:shape>
          </w:pict>
        </w:r>
      </w:hyperlink>
      <w:r w:rsidRPr="001A7AC4">
        <w:rPr>
          <w:b/>
          <w:i/>
        </w:rPr>
        <w:t xml:space="preserve">                        d-</w:t>
      </w:r>
      <w:hyperlink r:id="rId125" w:history="1">
        <w:r w:rsidRPr="00804B69">
          <w:rPr>
            <w:b/>
            <w:i/>
            <w:noProof/>
            <w:lang w:eastAsia="tr-TR"/>
          </w:rPr>
          <w:pict>
            <v:shape id="Resim 20" o:spid="_x0000_i1084" type="#_x0000_t75" alt="http://tbn3.google.com/images?q=tbn:xdmbg1WY8EH6gM:http://www.medikal-market.com/cgi-bin/resimler/enjektor_contasiz.jpg" href="http://images.google.com.tr/imgres?imgurl=http://www.medikal-market.com/cgi-bin/resimler/enjektor_contasiz.jpg&amp;imgrefurl=http://www.medikal-market.com/shop/urunler.asp?choice=1168&amp;usg=___S1eWTQsOt2Kpe-jPVzM6cfWBhc=&amp;h=200&amp;w=200&amp;sz=10&amp;hl=tr&amp;start=5&amp;tbnid=xdmbg1WY8EH6gM:&amp;tbnh=104&amp;tbnw=104&amp;prev=/images?q=enjekt%C3%B6r&amp;gbv=2&amp;hl=" style="width:42.75pt;height:42.75pt;visibility:visible" o:button="t">
              <v:fill o:detectmouseclick="t"/>
              <v:imagedata r:id="rId126" o:title=""/>
            </v:shape>
          </w:pict>
        </w:r>
      </w:hyperlink>
    </w:p>
    <w:p w:rsidR="00C723FD" w:rsidRPr="001A7AC4" w:rsidRDefault="00C723FD" w:rsidP="001A7AC4">
      <w:pPr>
        <w:spacing w:after="0" w:line="240" w:lineRule="auto"/>
        <w:rPr>
          <w:b/>
          <w:i/>
        </w:rPr>
      </w:pPr>
      <w:r w:rsidRPr="001A7AC4">
        <w:rPr>
          <w:b/>
          <w:i/>
        </w:rPr>
        <w:t xml:space="preserve"> 63- Takvimle ilgili bilgilerden hangisi yanlıştır?</w:t>
      </w:r>
    </w:p>
    <w:p w:rsidR="00C723FD" w:rsidRPr="001A7AC4" w:rsidRDefault="00C723FD" w:rsidP="001A7AC4">
      <w:pPr>
        <w:spacing w:after="0" w:line="240" w:lineRule="auto"/>
        <w:rPr>
          <w:b/>
          <w:i/>
        </w:rPr>
      </w:pPr>
    </w:p>
    <w:p w:rsidR="00C723FD" w:rsidRPr="001A7AC4" w:rsidRDefault="00C723FD" w:rsidP="001A7AC4">
      <w:pPr>
        <w:spacing w:after="0" w:line="240" w:lineRule="auto"/>
      </w:pPr>
      <w:r w:rsidRPr="001A7AC4">
        <w:t xml:space="preserve"> a-Ay yılı esasına göre oluşturulan takvim hicri takvimdir.</w:t>
      </w:r>
    </w:p>
    <w:p w:rsidR="00C723FD" w:rsidRPr="001A7AC4" w:rsidRDefault="00C723FD" w:rsidP="001A7AC4">
      <w:pPr>
        <w:spacing w:after="0" w:line="240" w:lineRule="auto"/>
      </w:pPr>
      <w:r w:rsidRPr="001A7AC4">
        <w:t xml:space="preserve"> b-Cumhuriyetten sonra Hicri takvim kullanılmaya devam etmiştir.</w:t>
      </w:r>
    </w:p>
    <w:p w:rsidR="00C723FD" w:rsidRPr="001A7AC4" w:rsidRDefault="00C723FD" w:rsidP="001A7AC4">
      <w:pPr>
        <w:spacing w:after="0" w:line="240" w:lineRule="auto"/>
      </w:pPr>
      <w:r w:rsidRPr="001A7AC4">
        <w:t xml:space="preserve"> c-Cumhuriyetten sonra Hicri takvim yerine Miladi takvim kullanılmaya başlandı.</w:t>
      </w:r>
    </w:p>
    <w:p w:rsidR="00C723FD" w:rsidRPr="001A7AC4" w:rsidRDefault="00C723FD" w:rsidP="001A7AC4">
      <w:pPr>
        <w:spacing w:after="0" w:line="240" w:lineRule="auto"/>
        <w:rPr>
          <w:b/>
          <w:i/>
        </w:rPr>
      </w:pPr>
      <w:r w:rsidRPr="001A7AC4">
        <w:t xml:space="preserve">  d-Miladi takvim Güneş yılı  esasına göre oluşturulmuştur</w:t>
      </w:r>
      <w:r w:rsidRPr="001A7AC4">
        <w:rPr>
          <w:b/>
          <w:i/>
        </w:rPr>
        <w:t>.</w:t>
      </w:r>
    </w:p>
    <w:p w:rsidR="00C723FD" w:rsidRPr="001A7AC4" w:rsidRDefault="00C723FD" w:rsidP="001A7AC4">
      <w:pPr>
        <w:spacing w:after="0"/>
        <w:ind w:left="105"/>
        <w:rPr>
          <w:b/>
          <w:i/>
        </w:rPr>
      </w:pPr>
      <w:r>
        <w:rPr>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53" type="#_x0000_t61" style="position:absolute;left:0;text-align:left;margin-left:69.5pt;margin-top:4.1pt;width:170.9pt;height:86.25pt;z-index:251657216" adj="2187,24730" fillcolor="#b8cce4" strokecolor="red" strokeweight="2.25pt">
            <v:textbox>
              <w:txbxContent>
                <w:p w:rsidR="00C723FD" w:rsidRPr="001A7AC4" w:rsidRDefault="00C723FD" w:rsidP="001A7AC4">
                  <w:pPr>
                    <w:rPr>
                      <w:b/>
                      <w:sz w:val="20"/>
                      <w:szCs w:val="20"/>
                    </w:rPr>
                  </w:pPr>
                  <w:r w:rsidRPr="001A7AC4">
                    <w:rPr>
                      <w:b/>
                      <w:sz w:val="20"/>
                      <w:szCs w:val="20"/>
                    </w:rPr>
                    <w:t>Sevgili arkadaşlar, Türkler tarihte şu anda kullandığımız miladi takvimden önce sırasıyla  …………………/………………/…………….. takvimlerini kullanmışlardır.</w:t>
                  </w:r>
                </w:p>
              </w:txbxContent>
            </v:textbox>
          </v:shape>
        </w:pict>
      </w:r>
    </w:p>
    <w:p w:rsidR="00C723FD" w:rsidRPr="001A7AC4" w:rsidRDefault="00C723FD" w:rsidP="001A7AC4">
      <w:pPr>
        <w:spacing w:after="0"/>
        <w:ind w:left="105"/>
        <w:rPr>
          <w:b/>
          <w:i/>
          <w:sz w:val="24"/>
          <w:szCs w:val="24"/>
        </w:rPr>
      </w:pPr>
      <w:r w:rsidRPr="001A7AC4">
        <w:rPr>
          <w:b/>
          <w:i/>
        </w:rPr>
        <w:t>64-</w:t>
      </w:r>
    </w:p>
    <w:p w:rsidR="00C723FD" w:rsidRPr="001A7AC4" w:rsidRDefault="00C723FD" w:rsidP="001A7AC4">
      <w:pPr>
        <w:rPr>
          <w:b/>
          <w:i/>
          <w:sz w:val="24"/>
          <w:szCs w:val="24"/>
        </w:rPr>
      </w:pPr>
    </w:p>
    <w:p w:rsidR="00C723FD" w:rsidRPr="001A7AC4" w:rsidRDefault="00C723FD" w:rsidP="001A7AC4">
      <w:pPr>
        <w:rPr>
          <w:b/>
          <w:i/>
          <w:sz w:val="24"/>
          <w:szCs w:val="24"/>
        </w:rPr>
      </w:pPr>
      <w:r w:rsidRPr="00804B69">
        <w:rPr>
          <w:b/>
          <w:i/>
          <w:noProof/>
          <w:sz w:val="24"/>
          <w:szCs w:val="24"/>
          <w:lang w:eastAsia="tr-TR"/>
        </w:rPr>
        <w:pict>
          <v:shape id="_x0000_i1085" type="#_x0000_t75" alt="http://tbn0.google.com/images?q=tbn:UiOwZLShYa42SM:http://image.motortrend.com/f/8579118/112_0606_cars_27z%2Bdisney_pixar_film_cars%2Btow_mater.jpg" style="width:84pt;height:52.5pt;visibility:visible">
            <v:imagedata r:id="rId100" o:title=""/>
          </v:shape>
        </w:pict>
      </w:r>
    </w:p>
    <w:p w:rsidR="00C723FD" w:rsidRPr="001A7AC4" w:rsidRDefault="00C723FD" w:rsidP="001A7AC4">
      <w:pPr>
        <w:rPr>
          <w:b/>
          <w:i/>
          <w:sz w:val="24"/>
          <w:szCs w:val="24"/>
        </w:rPr>
      </w:pPr>
      <w:r w:rsidRPr="001A7AC4">
        <w:rPr>
          <w:b/>
          <w:i/>
          <w:sz w:val="24"/>
          <w:szCs w:val="24"/>
        </w:rPr>
        <w:t>Yukarıda boş bırakılan yere hangi takvim adları yazılmalıdır?  (4 puan)</w:t>
      </w:r>
    </w:p>
    <w:p w:rsidR="00C723FD" w:rsidRPr="001A7AC4" w:rsidRDefault="00C723FD" w:rsidP="001A7AC4">
      <w:pPr>
        <w:pStyle w:val="ListParagraph"/>
        <w:numPr>
          <w:ilvl w:val="0"/>
          <w:numId w:val="23"/>
        </w:numPr>
        <w:rPr>
          <w:sz w:val="24"/>
          <w:szCs w:val="24"/>
        </w:rPr>
      </w:pPr>
      <w:r w:rsidRPr="001A7AC4">
        <w:rPr>
          <w:sz w:val="24"/>
          <w:szCs w:val="24"/>
        </w:rPr>
        <w:t>Rumi   -   Hicri  -- 12  Hayvanlı</w:t>
      </w:r>
    </w:p>
    <w:p w:rsidR="00C723FD" w:rsidRPr="001A7AC4" w:rsidRDefault="00C723FD" w:rsidP="001A7AC4">
      <w:pPr>
        <w:pStyle w:val="ListParagraph"/>
        <w:numPr>
          <w:ilvl w:val="0"/>
          <w:numId w:val="23"/>
        </w:numPr>
        <w:rPr>
          <w:sz w:val="24"/>
          <w:szCs w:val="24"/>
        </w:rPr>
      </w:pPr>
      <w:r w:rsidRPr="001A7AC4">
        <w:rPr>
          <w:sz w:val="24"/>
          <w:szCs w:val="24"/>
        </w:rPr>
        <w:t xml:space="preserve">12  Hayvanlı—Hicri – Rumi </w:t>
      </w:r>
    </w:p>
    <w:p w:rsidR="00C723FD" w:rsidRPr="001A7AC4" w:rsidRDefault="00C723FD" w:rsidP="001A7AC4">
      <w:pPr>
        <w:pStyle w:val="ListParagraph"/>
        <w:numPr>
          <w:ilvl w:val="0"/>
          <w:numId w:val="23"/>
        </w:numPr>
        <w:rPr>
          <w:sz w:val="24"/>
          <w:szCs w:val="24"/>
        </w:rPr>
      </w:pPr>
      <w:r w:rsidRPr="001A7AC4">
        <w:rPr>
          <w:sz w:val="24"/>
          <w:szCs w:val="24"/>
        </w:rPr>
        <w:t>Rumi – Hicri – Miladi</w:t>
      </w:r>
    </w:p>
    <w:p w:rsidR="00C723FD" w:rsidRPr="001A7AC4" w:rsidRDefault="00C723FD" w:rsidP="001A7AC4">
      <w:pPr>
        <w:pStyle w:val="ListParagraph"/>
        <w:numPr>
          <w:ilvl w:val="0"/>
          <w:numId w:val="23"/>
        </w:numPr>
        <w:rPr>
          <w:sz w:val="24"/>
          <w:szCs w:val="24"/>
        </w:rPr>
      </w:pPr>
      <w:r w:rsidRPr="001A7AC4">
        <w:rPr>
          <w:sz w:val="24"/>
          <w:szCs w:val="24"/>
        </w:rPr>
        <w:t>12  Hayvanlı—Hicri—Miladi</w:t>
      </w:r>
    </w:p>
    <w:p w:rsidR="00C723FD" w:rsidRPr="001A7AC4" w:rsidRDefault="00C723FD" w:rsidP="001A7AC4">
      <w:pPr>
        <w:spacing w:after="0"/>
        <w:ind w:left="105"/>
        <w:rPr>
          <w:b/>
          <w:i/>
        </w:rPr>
      </w:pPr>
    </w:p>
    <w:p w:rsidR="00C723FD" w:rsidRPr="001A7AC4" w:rsidRDefault="00C723FD" w:rsidP="001A7AC4">
      <w:pPr>
        <w:spacing w:after="0"/>
        <w:rPr>
          <w:rFonts w:cs="Arial"/>
          <w:b/>
          <w:i/>
          <w:color w:val="000000"/>
        </w:rPr>
      </w:pPr>
    </w:p>
    <w:p w:rsidR="00C723FD" w:rsidRPr="001A7AC4" w:rsidRDefault="00C723FD" w:rsidP="001A7AC4">
      <w:pPr>
        <w:spacing w:after="0"/>
        <w:rPr>
          <w:rFonts w:cs="Arial"/>
          <w:b/>
          <w:i/>
          <w:color w:val="000000"/>
        </w:rPr>
      </w:pPr>
    </w:p>
    <w:p w:rsidR="00C723FD" w:rsidRPr="001A7AC4" w:rsidRDefault="00C723FD" w:rsidP="001A7AC4">
      <w:pPr>
        <w:ind w:left="105"/>
        <w:rPr>
          <w:b/>
          <w:i/>
          <w:sz w:val="24"/>
          <w:szCs w:val="24"/>
        </w:rPr>
      </w:pPr>
      <w:r w:rsidRPr="001A7AC4">
        <w:rPr>
          <w:rFonts w:cs="Arial"/>
          <w:b/>
          <w:i/>
          <w:color w:val="000000"/>
        </w:rPr>
        <w:t>65-</w:t>
      </w:r>
      <w:r w:rsidRPr="001A7AC4">
        <w:rPr>
          <w:b/>
          <w:i/>
          <w:sz w:val="24"/>
          <w:szCs w:val="24"/>
        </w:rPr>
        <w:t xml:space="preserve"> Aşağıdakilerden hangisi geçmişten günümüze zamanı belirleyen araçlardan biri değildir?</w:t>
      </w:r>
    </w:p>
    <w:p w:rsidR="00C723FD" w:rsidRPr="001A7AC4" w:rsidRDefault="00C723FD" w:rsidP="001A7AC4">
      <w:pPr>
        <w:rPr>
          <w:b/>
          <w:i/>
        </w:rPr>
      </w:pPr>
      <w:r w:rsidRPr="001A7AC4">
        <w:rPr>
          <w:b/>
          <w:i/>
        </w:rPr>
        <w:t xml:space="preserve">   a-      </w:t>
      </w:r>
      <w:hyperlink r:id="rId127" w:history="1">
        <w:r w:rsidRPr="00804B69">
          <w:rPr>
            <w:rFonts w:ascii="Arial" w:hAnsi="Arial" w:cs="Arial"/>
            <w:b/>
            <w:i/>
            <w:noProof/>
            <w:color w:val="0000FF"/>
            <w:lang w:eastAsia="tr-TR"/>
          </w:rPr>
          <w:pict>
            <v:shape id="Resim 2" o:spid="_x0000_i1086" type="#_x0000_t75" alt="http://tbn2.google.com/images?q=tbn:fGdqkJbEEVyQbM:http://zop.karidegiliz.biz/hourglass.jpg" href="http://images.google.com.tr/imgres?imgurl=http://zop.karidegiliz.biz/hourglass.jpg&amp;imgrefurl=http://zop.karidegiliz.biz/2005/04/akilli.html&amp;usg=__RL_EN6cHj4yXvX06mHqiFVT6_HM=&amp;h=394&amp;w=225&amp;sz=14&amp;hl=tr&amp;start=5&amp;tbnid=fGdqkJbEEVyQbM:&amp;tbnh=124&amp;tbnw=71&amp;prev=/images?q=kum+saati&amp;gbv=2&amp;hl=" style="width:28.5pt;height:49.5pt;visibility:visible" o:button="t">
              <v:fill o:detectmouseclick="t"/>
              <v:imagedata r:id="rId128" o:title=""/>
            </v:shape>
          </w:pict>
        </w:r>
      </w:hyperlink>
      <w:r w:rsidRPr="001A7AC4">
        <w:rPr>
          <w:b/>
          <w:i/>
        </w:rPr>
        <w:t xml:space="preserve">                        b-   </w:t>
      </w:r>
      <w:hyperlink r:id="rId129" w:history="1">
        <w:r w:rsidRPr="00804B69">
          <w:rPr>
            <w:rFonts w:ascii="Arial" w:hAnsi="Arial" w:cs="Arial"/>
            <w:b/>
            <w:i/>
            <w:noProof/>
            <w:color w:val="0000FF"/>
            <w:lang w:eastAsia="tr-TR"/>
          </w:rPr>
          <w:pict>
            <v:shape id="Resim 5" o:spid="_x0000_i1087" type="#_x0000_t75" alt="http://tbn2.google.com/images?q=tbn:c_8yiKxkg1FvQM:http://www.vizyonreklam.com/degisimduvarsaati/230001-GS.jpg" href="http://images.google.com.tr/imgres?imgurl=http://www.vizyonreklam.com/degisimduvarsaati/230001-GS.jpg&amp;imgrefurl=http://www.vizyonreklam.com/degisimduvarsaati/&amp;usg=__k4z117SBkYucmfmIsHm4lfmE7YA=&amp;h=800&amp;w=800&amp;sz=115&amp;hl=tr&amp;start=1&amp;tbnid=c_8yiKxkg1FvQM:&amp;tbnh=143&amp;tbnw=143&amp;prev=/images?q=gs+duvar+saati&amp;gbv=2&amp;hl=tr&amp;sa" style="width:45pt;height:45pt;visibility:visible" o:button="t">
              <v:fill o:detectmouseclick="t"/>
              <v:imagedata r:id="rId130" o:title=""/>
            </v:shape>
          </w:pict>
        </w:r>
      </w:hyperlink>
    </w:p>
    <w:p w:rsidR="00C723FD" w:rsidRPr="001A7AC4" w:rsidRDefault="00C723FD" w:rsidP="001A7AC4">
      <w:pPr>
        <w:rPr>
          <w:b/>
          <w:i/>
        </w:rPr>
      </w:pPr>
      <w:r w:rsidRPr="001A7AC4">
        <w:rPr>
          <w:b/>
          <w:i/>
        </w:rPr>
        <w:t xml:space="preserve">    c-      </w:t>
      </w:r>
      <w:hyperlink r:id="rId131" w:history="1">
        <w:r w:rsidRPr="00804B69">
          <w:rPr>
            <w:rFonts w:ascii="Arial" w:hAnsi="Arial" w:cs="Arial"/>
            <w:b/>
            <w:i/>
            <w:noProof/>
            <w:color w:val="0000FF"/>
            <w:lang w:eastAsia="tr-TR"/>
          </w:rPr>
          <w:pict>
            <v:shape id="Resim 8" o:spid="_x0000_i1088" type="#_x0000_t75" alt="http://tbn3.google.com/images?q=tbn:isQryzvy0gJJ_M:http://www.mgmsportif.com.tr/Resimler/MS336.JPG" href="http://images.google.com.tr/imgres?imgurl=http://www.mgmsportif.com.tr/Resimler/MS336.JPG&amp;imgrefurl=http://www.mgmsportif.com.tr/urunler.asp?P1=3&amp;P2=1&amp;usg=__WbGfm-c1bBixjojvbP7WTk96W7U=&amp;h=500&amp;w=308&amp;sz=154&amp;hl=tr&amp;start=18&amp;tbnid=isQryzvy0gJJ_M:&amp;tbnh=130&amp;tbnw=80&amp;prev=/images?q=gs+duvar+saati&amp;gbv=2&amp;hl=tr&amp;sa" style="width:34.5pt;height:54.75pt;visibility:visible" o:button="t">
              <v:fill o:detectmouseclick="t"/>
              <v:imagedata r:id="rId132" o:title=""/>
            </v:shape>
          </w:pict>
        </w:r>
      </w:hyperlink>
      <w:r w:rsidRPr="001A7AC4">
        <w:rPr>
          <w:b/>
          <w:i/>
        </w:rPr>
        <w:t xml:space="preserve">                      d-      </w:t>
      </w:r>
      <w:hyperlink r:id="rId133" w:history="1">
        <w:r w:rsidRPr="00804B69">
          <w:rPr>
            <w:rFonts w:ascii="Arial" w:hAnsi="Arial" w:cs="Arial"/>
            <w:b/>
            <w:i/>
            <w:noProof/>
            <w:color w:val="0000FF"/>
            <w:lang w:eastAsia="tr-TR"/>
          </w:rPr>
          <w:pict>
            <v:shape id="Resim 11" o:spid="_x0000_i1089" type="#_x0000_t75" alt="http://tbn3.google.com/images?q=tbn:8HkbdMXbqVuGjM:http://www.bilim-teknoloji.net/images/termometre.jpg" href="http://images.google.com.tr/imgres?imgurl=http://www.bilim-teknoloji.net/images/termometre.jpg&amp;imgrefurl=http://www.bilim-teknoloji.net/termometrenin-icadi-ve-termometre-cesitleri/&amp;usg=__C56KAwO_PhaOJ-YXzMaKOUMhZD4=&amp;h=1010&amp;w=385&amp;sz=58&amp;hl=tr&amp;start=1&amp;tbnid=8HkbdMXbqVuGjM:&amp;tbnh=150&amp;tbnw=57&amp;prev=/images?q=termometre&amp;gbv=2&amp;hl=tr&amp;sa" style="width:26.25pt;height:69.75pt;visibility:visible" o:button="t">
              <v:fill o:detectmouseclick="t"/>
              <v:imagedata r:id="rId134" o:title=""/>
            </v:shape>
          </w:pict>
        </w:r>
      </w:hyperlink>
    </w:p>
    <w:p w:rsidR="00C723FD" w:rsidRPr="001A7AC4" w:rsidRDefault="00C723FD" w:rsidP="001A7AC4">
      <w:pPr>
        <w:rPr>
          <w:b/>
          <w:i/>
        </w:rPr>
      </w:pPr>
    </w:p>
    <w:p w:rsidR="00C723FD" w:rsidRDefault="00C723FD" w:rsidP="004B38B4">
      <w:pPr>
        <w:spacing w:after="0" w:line="240" w:lineRule="auto"/>
        <w:rPr>
          <w:b/>
          <w:i/>
        </w:rPr>
      </w:pPr>
      <w:r w:rsidRPr="001A7AC4">
        <w:rPr>
          <w:b/>
          <w:i/>
        </w:rPr>
        <w:t>66-</w:t>
      </w:r>
      <w:r>
        <w:rPr>
          <w:b/>
          <w:i/>
        </w:rPr>
        <w:t xml:space="preserve">                 </w:t>
      </w:r>
      <w:r w:rsidRPr="00804B69">
        <w:rPr>
          <w:rFonts w:ascii="Arial" w:hAnsi="Arial" w:cs="Arial"/>
          <w:noProof/>
          <w:color w:val="0000FF"/>
          <w:lang w:eastAsia="tr-TR"/>
        </w:rPr>
        <w:pict>
          <v:shape id="Resim 6" o:spid="_x0000_i1090" type="#_x0000_t75" alt="http://tbn2.google.com/images?q=tbn:v6RicTxWmZ95HM:http://images.gittigidiyor.com/1629/16295794_0.jpg" style="width:110.25pt;height:88.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">
            <v:imagedata r:id="rId135" o:title=""/>
            <o:lock v:ext="edit" aspectratio="f"/>
          </v:shape>
        </w:pict>
      </w:r>
    </w:p>
    <w:p w:rsidR="00C723FD" w:rsidRPr="004B38B4" w:rsidRDefault="00C723FD" w:rsidP="004B38B4">
      <w:pPr>
        <w:spacing w:after="0" w:line="240" w:lineRule="auto"/>
        <w:rPr>
          <w:b/>
          <w:i/>
        </w:rPr>
      </w:pPr>
      <w:r w:rsidRPr="004B38B4">
        <w:rPr>
          <w:b/>
          <w:i/>
        </w:rPr>
        <w:t xml:space="preserve">Geçmişte yaşamış insanların zamanı ölçmek için kullandığı Güneş saati için hangisi söylenebilir? </w:t>
      </w:r>
    </w:p>
    <w:p w:rsidR="00C723FD" w:rsidRPr="009D49BE" w:rsidRDefault="00C723FD" w:rsidP="004B38B4">
      <w:pPr>
        <w:spacing w:after="0" w:line="240" w:lineRule="auto"/>
      </w:pPr>
      <w:r w:rsidRPr="009D49BE">
        <w:t>A) Akrep ve yelkovanı vardır</w:t>
      </w:r>
    </w:p>
    <w:p w:rsidR="00C723FD" w:rsidRPr="009D49BE" w:rsidRDefault="00C723FD" w:rsidP="004B38B4">
      <w:pPr>
        <w:spacing w:after="0" w:line="240" w:lineRule="auto"/>
      </w:pPr>
      <w:r w:rsidRPr="009D49BE">
        <w:t>B) Güneş Enerjisini ışıklarından alır</w:t>
      </w:r>
    </w:p>
    <w:p w:rsidR="00C723FD" w:rsidRPr="009D49BE" w:rsidRDefault="00C723FD" w:rsidP="004B38B4">
      <w:pPr>
        <w:spacing w:after="0" w:line="240" w:lineRule="auto"/>
      </w:pPr>
      <w:r w:rsidRPr="009D49BE">
        <w:t>C) ) Güneş ışığının oluşturduğu gölgeye göre zamanı belirler.</w:t>
      </w:r>
    </w:p>
    <w:p w:rsidR="00C723FD" w:rsidRPr="009D49BE" w:rsidRDefault="00C723FD" w:rsidP="004B38B4">
      <w:pPr>
        <w:spacing w:after="0" w:line="240" w:lineRule="auto"/>
      </w:pPr>
      <w:r w:rsidRPr="009D49BE">
        <w:t>D) Saniye ve saliseleri gösterir.</w:t>
      </w:r>
    </w:p>
    <w:p w:rsidR="00C723FD" w:rsidRPr="002335A0" w:rsidRDefault="00C723FD" w:rsidP="00AA54F0">
      <w:pPr>
        <w:spacing w:after="0" w:line="240" w:lineRule="auto"/>
      </w:pPr>
      <w:r>
        <w:rPr>
          <w:rFonts w:cs="Arial"/>
          <w:b/>
          <w:i/>
          <w:color w:val="000000"/>
        </w:rPr>
        <w:t xml:space="preserve"> </w:t>
      </w:r>
      <w:hyperlink r:id="rId136" w:history="1">
        <w:r w:rsidRPr="00B0055F">
          <w:rPr>
            <w:rStyle w:val="Hyperlink"/>
          </w:rPr>
          <w:t>www.dersbirebir.com</w:t>
        </w:r>
      </w:hyperlink>
      <w:r>
        <w:t xml:space="preserve"> </w:t>
      </w:r>
    </w:p>
    <w:p w:rsidR="00C723FD" w:rsidRPr="004B38B4" w:rsidRDefault="00C723FD" w:rsidP="004B38B4">
      <w:pPr>
        <w:spacing w:after="0"/>
        <w:rPr>
          <w:rFonts w:cs="Arial"/>
          <w:b/>
          <w:i/>
          <w:color w:val="000000"/>
        </w:rPr>
      </w:pPr>
      <w:r>
        <w:rPr>
          <w:rFonts w:cs="Arial"/>
          <w:b/>
          <w:i/>
          <w:color w:val="000000"/>
        </w:rPr>
        <w:t>67-</w:t>
      </w:r>
      <w:r w:rsidRPr="004B38B4">
        <w:t xml:space="preserve"> </w:t>
      </w:r>
      <w:r w:rsidRPr="004B38B4">
        <w:rPr>
          <w:rFonts w:cs="Arial"/>
          <w:b/>
          <w:i/>
          <w:color w:val="000000"/>
        </w:rPr>
        <w:t xml:space="preserve">Aşağıdaki teknolojik ürünleri buluş sırasına göre sıralarsak hangisi ilk sırada yer alır? </w:t>
      </w:r>
    </w:p>
    <w:p w:rsidR="00C723FD" w:rsidRPr="009D49BE" w:rsidRDefault="00C723FD" w:rsidP="004B38B4">
      <w:pPr>
        <w:spacing w:after="0"/>
        <w:rPr>
          <w:rFonts w:cs="Arial"/>
          <w:color w:val="000000"/>
        </w:rPr>
      </w:pPr>
      <w:r w:rsidRPr="009D49BE">
        <w:rPr>
          <w:rFonts w:cs="Arial"/>
          <w:color w:val="000000"/>
        </w:rPr>
        <w:t>A) telefon                            B) bisiklet</w:t>
      </w:r>
    </w:p>
    <w:p w:rsidR="00C723FD" w:rsidRPr="009D49BE" w:rsidRDefault="00C723FD" w:rsidP="004B38B4">
      <w:pPr>
        <w:spacing w:after="0"/>
        <w:rPr>
          <w:rFonts w:cs="Arial"/>
          <w:color w:val="000000"/>
        </w:rPr>
      </w:pPr>
      <w:r w:rsidRPr="009D49BE">
        <w:rPr>
          <w:rFonts w:cs="Arial"/>
          <w:color w:val="000000"/>
        </w:rPr>
        <w:t>C) teyp                                 D) uçak</w:t>
      </w:r>
    </w:p>
    <w:p w:rsidR="00C723FD" w:rsidRDefault="00C723FD" w:rsidP="004B38B4">
      <w:pPr>
        <w:spacing w:after="0"/>
        <w:rPr>
          <w:rFonts w:cs="Arial"/>
          <w:b/>
          <w:i/>
          <w:color w:val="000000"/>
        </w:rPr>
      </w:pPr>
    </w:p>
    <w:p w:rsidR="00C723FD" w:rsidRPr="004B38B4" w:rsidRDefault="00C723FD" w:rsidP="004B38B4">
      <w:pPr>
        <w:spacing w:after="0"/>
        <w:rPr>
          <w:rFonts w:cs="Arial"/>
          <w:b/>
          <w:i/>
          <w:color w:val="000000"/>
        </w:rPr>
      </w:pPr>
      <w:r>
        <w:rPr>
          <w:rFonts w:cs="Arial"/>
          <w:b/>
          <w:i/>
          <w:color w:val="000000"/>
        </w:rPr>
        <w:t>68-</w:t>
      </w:r>
      <w:r w:rsidRPr="004B38B4">
        <w:t xml:space="preserve"> </w:t>
      </w:r>
      <w:r w:rsidRPr="004B38B4">
        <w:rPr>
          <w:rFonts w:cs="Arial"/>
          <w:b/>
          <w:i/>
          <w:color w:val="000000"/>
        </w:rPr>
        <w:t xml:space="preserve">İnsanlar ilk önce hangi saati kullanmışlardır? </w:t>
      </w:r>
    </w:p>
    <w:p w:rsidR="00C723FD" w:rsidRPr="009D49BE" w:rsidRDefault="00C723FD" w:rsidP="004B38B4">
      <w:pPr>
        <w:spacing w:after="0"/>
        <w:rPr>
          <w:rFonts w:cs="Arial"/>
          <w:color w:val="000000"/>
        </w:rPr>
      </w:pPr>
      <w:r w:rsidRPr="009D49BE">
        <w:rPr>
          <w:rFonts w:cs="Arial"/>
          <w:color w:val="000000"/>
        </w:rPr>
        <w:t>A) kol saati                       B) güneş saati</w:t>
      </w:r>
    </w:p>
    <w:p w:rsidR="00C723FD" w:rsidRPr="009D49BE" w:rsidRDefault="00C723FD" w:rsidP="004B38B4">
      <w:pPr>
        <w:spacing w:after="0"/>
        <w:rPr>
          <w:rFonts w:cs="Arial"/>
          <w:color w:val="000000"/>
        </w:rPr>
      </w:pPr>
      <w:r w:rsidRPr="009D49BE">
        <w:rPr>
          <w:rFonts w:cs="Arial"/>
          <w:color w:val="000000"/>
        </w:rPr>
        <w:t>C) mekanik saat              D) duvar saati</w:t>
      </w:r>
    </w:p>
    <w:p w:rsidR="00C723FD" w:rsidRDefault="00C723FD" w:rsidP="004B38B4">
      <w:pPr>
        <w:spacing w:after="0"/>
        <w:rPr>
          <w:rFonts w:cs="Arial"/>
          <w:b/>
          <w:i/>
          <w:color w:val="000000"/>
        </w:rPr>
      </w:pPr>
    </w:p>
    <w:p w:rsidR="00C723FD" w:rsidRPr="004B38B4" w:rsidRDefault="00C723FD" w:rsidP="004B38B4">
      <w:pPr>
        <w:spacing w:after="0"/>
        <w:rPr>
          <w:rFonts w:cs="Arial"/>
          <w:b/>
          <w:i/>
          <w:color w:val="000000"/>
        </w:rPr>
      </w:pPr>
      <w:r>
        <w:rPr>
          <w:rFonts w:cs="Arial"/>
          <w:b/>
          <w:i/>
          <w:color w:val="000000"/>
        </w:rPr>
        <w:t>69-</w:t>
      </w:r>
      <w:r w:rsidRPr="004B38B4">
        <w:t xml:space="preserve"> </w:t>
      </w:r>
      <w:r w:rsidRPr="004B38B4">
        <w:rPr>
          <w:rFonts w:cs="Arial"/>
          <w:b/>
          <w:i/>
          <w:color w:val="000000"/>
        </w:rPr>
        <w:t xml:space="preserve">Hangisi teknolojik ürünlerin yanlış kullanılmasının bir sonucudur? </w:t>
      </w:r>
    </w:p>
    <w:p w:rsidR="00C723FD" w:rsidRPr="009D49BE" w:rsidRDefault="00C723FD" w:rsidP="004B38B4">
      <w:pPr>
        <w:spacing w:after="0"/>
        <w:rPr>
          <w:rFonts w:cs="Arial"/>
          <w:color w:val="000000"/>
        </w:rPr>
      </w:pPr>
      <w:r w:rsidRPr="009D49BE">
        <w:rPr>
          <w:rFonts w:cs="Arial"/>
          <w:color w:val="000000"/>
        </w:rPr>
        <w:t xml:space="preserve">A) toprak kayması </w:t>
      </w:r>
    </w:p>
    <w:p w:rsidR="00C723FD" w:rsidRPr="009D49BE" w:rsidRDefault="00C723FD" w:rsidP="004B38B4">
      <w:pPr>
        <w:spacing w:after="0"/>
        <w:rPr>
          <w:rFonts w:cs="Arial"/>
          <w:color w:val="000000"/>
        </w:rPr>
      </w:pPr>
      <w:r w:rsidRPr="009D49BE">
        <w:rPr>
          <w:rFonts w:cs="Arial"/>
          <w:color w:val="000000"/>
        </w:rPr>
        <w:t>B) gürültü ve görüntü kirliliği</w:t>
      </w:r>
    </w:p>
    <w:p w:rsidR="00C723FD" w:rsidRPr="009D49BE" w:rsidRDefault="00C723FD" w:rsidP="004B38B4">
      <w:pPr>
        <w:spacing w:after="0"/>
        <w:rPr>
          <w:rFonts w:cs="Arial"/>
          <w:color w:val="000000"/>
        </w:rPr>
      </w:pPr>
      <w:r w:rsidRPr="009D49BE">
        <w:rPr>
          <w:rFonts w:cs="Arial"/>
          <w:color w:val="000000"/>
        </w:rPr>
        <w:t xml:space="preserve">C) depremler </w:t>
      </w:r>
    </w:p>
    <w:p w:rsidR="00C723FD" w:rsidRPr="009D49BE" w:rsidRDefault="00C723FD" w:rsidP="004B38B4">
      <w:pPr>
        <w:spacing w:after="0"/>
        <w:rPr>
          <w:rFonts w:cs="Arial"/>
          <w:color w:val="000000"/>
        </w:rPr>
      </w:pPr>
      <w:r w:rsidRPr="009D49BE">
        <w:rPr>
          <w:rFonts w:cs="Arial"/>
          <w:color w:val="000000"/>
        </w:rPr>
        <w:t>D) çığ düşmesi</w:t>
      </w:r>
    </w:p>
    <w:p w:rsidR="00C723FD" w:rsidRDefault="00C723FD" w:rsidP="004B38B4">
      <w:pPr>
        <w:spacing w:after="0"/>
        <w:rPr>
          <w:rFonts w:cs="Arial"/>
          <w:b/>
          <w:i/>
          <w:color w:val="000000"/>
        </w:rPr>
      </w:pPr>
    </w:p>
    <w:p w:rsidR="00C723FD" w:rsidRDefault="00C723FD" w:rsidP="004B38B4">
      <w:pPr>
        <w:spacing w:after="0"/>
        <w:rPr>
          <w:rFonts w:cs="Arial"/>
          <w:b/>
          <w:i/>
          <w:color w:val="000000"/>
        </w:rPr>
      </w:pPr>
    </w:p>
    <w:p w:rsidR="00C723FD" w:rsidRDefault="00C723FD" w:rsidP="004B38B4">
      <w:pPr>
        <w:spacing w:after="0"/>
        <w:rPr>
          <w:rFonts w:cs="Arial"/>
          <w:b/>
          <w:i/>
          <w:color w:val="000000"/>
        </w:rPr>
      </w:pPr>
    </w:p>
    <w:p w:rsidR="00C723FD" w:rsidRDefault="00C723FD" w:rsidP="004B38B4">
      <w:pPr>
        <w:spacing w:after="0"/>
        <w:rPr>
          <w:rFonts w:cs="Arial"/>
          <w:b/>
          <w:i/>
          <w:color w:val="000000"/>
        </w:rPr>
      </w:pPr>
    </w:p>
    <w:p w:rsidR="00C723FD" w:rsidRDefault="00C723FD" w:rsidP="004B38B4">
      <w:pPr>
        <w:spacing w:after="0"/>
        <w:rPr>
          <w:rFonts w:cs="Arial"/>
          <w:b/>
          <w:i/>
          <w:color w:val="000000"/>
        </w:rPr>
      </w:pPr>
      <w:r>
        <w:rPr>
          <w:rFonts w:cs="Arial"/>
          <w:b/>
          <w:i/>
          <w:color w:val="000000"/>
        </w:rPr>
        <w:t>70-aşağıdaki teknolojik ürünler kullanım alanlarına göre üçlü bir grub olursa hangisi dışta kalır?</w:t>
      </w:r>
    </w:p>
    <w:p w:rsidR="00C723FD" w:rsidRPr="00C27237" w:rsidRDefault="00C723FD" w:rsidP="004B38B4">
      <w:pPr>
        <w:spacing w:after="0"/>
        <w:rPr>
          <w:rFonts w:cs="Arial"/>
          <w:color w:val="000000"/>
        </w:rPr>
      </w:pPr>
      <w:r w:rsidRPr="00C27237">
        <w:rPr>
          <w:rFonts w:cs="Arial"/>
          <w:b/>
          <w:i/>
          <w:color w:val="000000"/>
        </w:rPr>
        <w:t xml:space="preserve">a- </w:t>
      </w:r>
      <w:hyperlink r:id="rId137" w:history="1">
        <w:r w:rsidRPr="00804B69">
          <w:rPr>
            <w:rFonts w:cs="Arial"/>
            <w:noProof/>
            <w:color w:val="0000FF"/>
            <w:lang w:eastAsia="tr-TR"/>
          </w:rPr>
          <w:pict>
            <v:shape id="Resim 24" o:spid="_x0000_i1091" type="#_x0000_t75" alt="http://tbn2.google.com/images?q=tbn:U902hFG5qDmd2M:http://www.bilgestore.com/ProductImages/59156/PZT66547_111.jpg" href="http://images.google.com.tr/imgres?imgurl=http://www.bilgestore.com/ProductImages/59156/PZT66547_111.jpg&amp;imgrefurl=http://www.bilgestore.com/store/ProductDetails.aspx?productId=59156&amp;usg=__32So2fXGLEUJz0z0Ji1MHptrZx4=&amp;h=300&amp;w=300&amp;sz=10&amp;hl=tr&amp;start=11&amp;sig2=sm-V7LEVmIuvGYA_Kqqp5Q&amp;tbnid=U902hFG5qDmd2M:&amp;tbnh=116&amp;tbnw=116&amp;prev=/images?q=%C3%A7ama%C5%9F%C4%B1r+makinesi&amp;gbv=2&amp;hl=tr&amp;ei=VZTqSbfwEpCQsAaC8pj_" style="width:66pt;height:66pt;visibility:visible" o:button="t">
              <v:fill o:detectmouseclick="t"/>
              <v:imagedata r:id="rId138" o:title=""/>
            </v:shape>
          </w:pict>
        </w:r>
      </w:hyperlink>
      <w:r w:rsidRPr="00C27237">
        <w:rPr>
          <w:rFonts w:cs="Arial"/>
          <w:b/>
          <w:i/>
          <w:color w:val="000000"/>
        </w:rPr>
        <w:t xml:space="preserve">     b-</w:t>
      </w:r>
      <w:r w:rsidRPr="00C27237">
        <w:rPr>
          <w:rFonts w:cs="Arial"/>
          <w:color w:val="000000"/>
        </w:rPr>
        <w:t xml:space="preserve"> </w:t>
      </w:r>
      <w:hyperlink r:id="rId139" w:history="1">
        <w:r w:rsidRPr="00804B69">
          <w:rPr>
            <w:rFonts w:cs="Arial"/>
            <w:noProof/>
            <w:color w:val="0000FF"/>
            <w:lang w:eastAsia="tr-TR"/>
          </w:rPr>
          <w:pict>
            <v:shape id="Resim 30" o:spid="_x0000_i1092" type="#_x0000_t75" alt="http://tbn2.google.com/images?q=tbn:oC4qHVbX12YKgM:http://www.eltasmagazalari.com/content_files/prd_images/22e230.jpg" href="http://images.google.com.tr/imgres?imgurl=http://www.eltasmagazalari.com/content_files/prd_images/22e230.jpg&amp;imgrefurl=http://www.eltasmagazalari.com/asp/listgroup.asp?group=14010&amp;usg=__MTem8BQqc0FJ16ktZPNF9jrHuxE=&amp;h=600&amp;w=511&amp;sz=32&amp;hl=tr&amp;start=4&amp;sig2=IFWKbzGLMitQ76RzEPrBug&amp;tbnid=oC4qHVbX12YKgM:&amp;tbnh=135&amp;tbnw=115&amp;prev=/images?q=bula%C5%9F%C4%B1k+makinesi&amp;gbv=2&amp;hl=tr&amp;ei=lZTqSfOdIJqGsAaK6NX-" style="width:57.75pt;height:66.75pt;visibility:visible" o:button="t">
              <v:fill o:detectmouseclick="t"/>
              <v:imagedata r:id="rId140" o:title=""/>
            </v:shape>
          </w:pict>
        </w:r>
      </w:hyperlink>
    </w:p>
    <w:p w:rsidR="00C723FD" w:rsidRDefault="00C723FD" w:rsidP="004B38B4">
      <w:pPr>
        <w:spacing w:after="0"/>
        <w:rPr>
          <w:rFonts w:ascii="Arial" w:hAnsi="Arial" w:cs="Arial"/>
          <w:color w:val="000000"/>
        </w:rPr>
      </w:pPr>
      <w:r w:rsidRPr="00C27237">
        <w:rPr>
          <w:rFonts w:cs="Arial"/>
          <w:b/>
          <w:i/>
          <w:color w:val="000000"/>
        </w:rPr>
        <w:t>c-</w:t>
      </w:r>
      <w:r w:rsidRPr="00C27237">
        <w:rPr>
          <w:rFonts w:cs="Arial"/>
          <w:color w:val="000000"/>
        </w:rPr>
        <w:t xml:space="preserve"> </w:t>
      </w:r>
      <w:hyperlink r:id="rId141" w:history="1">
        <w:r w:rsidRPr="00804B69">
          <w:rPr>
            <w:rFonts w:cs="Arial"/>
            <w:noProof/>
            <w:color w:val="0000FF"/>
            <w:lang w:eastAsia="tr-TR"/>
          </w:rPr>
          <w:pict>
            <v:shape id="Resim 33" o:spid="_x0000_i1093" type="#_x0000_t75" alt="http://tbn2.google.com/images?q=tbn:c4wuuC28tyXGrM:http://www.sirkecidogubank.com/images/135%2520UTU.jpg" href="http://images.google.com.tr/imgres?imgurl=http://www.sirkecidogubank.com/images/135 UTU.jpg&amp;imgrefurl=http://www.sirkecidogubank.com/index.php?cPath=103_115&amp;usg=__gT3-siowoJrRqg9fvh2g5l16b64=&amp;h=500&amp;w=500&amp;sz=29&amp;hl=tr&amp;start=4&amp;sig2=wQSnYavSN85TNp4xc4x9zA&amp;tbnid=c4wuuC28tyXGrM:&amp;tbnh=130&amp;tbnw=130&amp;prev=/images?q=%C3%BCt%C3%BC&amp;gbv=2&amp;hl=tr&amp;sa=G&amp;ei=4ZTqScDuENiNsAa4vrH3" style="width:71.25pt;height:71.25pt;visibility:visible" o:button="t">
              <v:fill o:detectmouseclick="t"/>
              <v:imagedata r:id="rId142" o:title=""/>
            </v:shape>
          </w:pict>
        </w:r>
      </w:hyperlink>
      <w:r w:rsidRPr="00C27237">
        <w:rPr>
          <w:rFonts w:cs="Arial"/>
          <w:color w:val="000000"/>
        </w:rPr>
        <w:t xml:space="preserve"> </w:t>
      </w:r>
      <w:r w:rsidRPr="00C27237">
        <w:rPr>
          <w:rFonts w:cs="Arial"/>
          <w:b/>
          <w:i/>
          <w:color w:val="000000"/>
        </w:rPr>
        <w:t>d-</w:t>
      </w:r>
      <w:r w:rsidRPr="00C27237">
        <w:rPr>
          <w:rFonts w:ascii="Arial" w:hAnsi="Arial" w:cs="Arial"/>
          <w:color w:val="000000"/>
        </w:rPr>
        <w:t xml:space="preserve"> </w:t>
      </w:r>
      <w:hyperlink r:id="rId143" w:history="1">
        <w:r w:rsidRPr="00804B69">
          <w:rPr>
            <w:rFonts w:ascii="Arial" w:hAnsi="Arial" w:cs="Arial"/>
            <w:noProof/>
            <w:color w:val="0000FF"/>
            <w:lang w:eastAsia="tr-TR"/>
          </w:rPr>
          <w:pict>
            <v:shape id="Resim 36" o:spid="_x0000_i1094" type="#_x0000_t75" alt="http://tbn1.google.com/images?q=tbn:JGVdSI6tWa6vLM:http://www.mikroskop-kaufen.de/mikroskop/forschungsmikroskop.jpg" href="http://images.google.com.tr/imgres?imgurl=http://www.mikroskop-kaufen.de/mikroskop/forschungsmikroskop.jpg&amp;imgrefurl=http://ikokmen.blogcu.com/page2&amp;usg=__70mcHHJ3S75SPwbP29tdsZxVKr8=&amp;h=280&amp;w=270&amp;sz=10&amp;hl=tr&amp;start=6&amp;sig2=O641bQ6nB3dv_ImeZr0j2w&amp;tbnid=JGVdSI6tWa6vLM:&amp;tbnh=114&amp;tbnw=110&amp;prev=/images?q=mikroskop&amp;gbv=2&amp;hl=tr&amp;sa=G&amp;ei=EZXqSf7LII2LsAbu8rSL" style="width:68.25pt;height:71.25pt;visibility:visible" o:button="t">
              <v:fill o:detectmouseclick="t"/>
              <v:imagedata r:id="rId144" o:title=""/>
            </v:shape>
          </w:pict>
        </w:r>
      </w:hyperlink>
    </w:p>
    <w:p w:rsidR="00C723FD" w:rsidRDefault="00C723FD" w:rsidP="004B38B4">
      <w:pPr>
        <w:spacing w:after="0"/>
        <w:rPr>
          <w:rFonts w:ascii="Arial" w:hAnsi="Arial" w:cs="Arial"/>
          <w:color w:val="000000"/>
        </w:rPr>
      </w:pPr>
    </w:p>
    <w:p w:rsidR="00C723FD" w:rsidRPr="00C27237" w:rsidRDefault="00C723FD" w:rsidP="004B38B4">
      <w:pPr>
        <w:spacing w:after="0"/>
        <w:rPr>
          <w:rFonts w:cs="Arial"/>
          <w:b/>
          <w:i/>
          <w:color w:val="000000"/>
        </w:rPr>
      </w:pPr>
      <w:r w:rsidRPr="00C27237">
        <w:rPr>
          <w:rFonts w:cs="Arial"/>
          <w:b/>
          <w:i/>
          <w:color w:val="000000"/>
        </w:rPr>
        <w:t>71-</w:t>
      </w:r>
      <w:r>
        <w:rPr>
          <w:rFonts w:cs="Arial"/>
          <w:b/>
          <w:i/>
          <w:color w:val="000000"/>
        </w:rPr>
        <w:t xml:space="preserve">            </w:t>
      </w:r>
      <w:hyperlink r:id="rId145" w:history="1">
        <w:r w:rsidRPr="00804B69">
          <w:rPr>
            <w:rFonts w:ascii="Arial" w:hAnsi="Arial" w:cs="Arial"/>
            <w:noProof/>
            <w:color w:val="0000FF"/>
            <w:lang w:eastAsia="tr-TR"/>
          </w:rPr>
          <w:pict>
            <v:shape id="Resim 44" o:spid="_x0000_i1095" type="#_x0000_t75" alt="http://tbn0.google.com/images?q=tbn:rwrEMxD9xR2_2M:http://www.guzelresimler.name.tr/data/media/7/ataturk-turkiye.jpg" href="http://images.google.com.tr/imgres?imgurl=http://www.guzelresimler.name.tr/data/media/7/ataturk-turkiye.jpg&amp;imgrefurl=http://www.guzelresimler.name.tr/resim-turk-bayra%F0%FD-resimleri-7-turkiye-haritas%FD-uzerinde-ataturk-13.htm&amp;usg=__TYqXnjfiarrsi2XB0XMUxK23fNo=&amp;h=79&amp;w=162&amp;sz=6&amp;hl=tr&amp;start=19&amp;sig2=6QDO6bi6n6szNse0OqKasQ&amp;tbnid=rwrEMxD9xR2_2M:&amp;tbnh=48&amp;tbnw=98&amp;prev=/images?q=atat%C3%BCrkl%C3%BC+t%C3%BCrkiye+haritas%C4%B1&amp;gbv=2&amp;ndsp=20&amp;hl=tr&amp;sa=N&amp;ei=BpbqSdy1Go-PsAaE06GP" style="width:113.25pt;height:55.5pt;visibility:visible" o:button="t">
              <v:fill o:detectmouseclick="t"/>
              <v:imagedata r:id="rId146" o:title=""/>
            </v:shape>
          </w:pict>
        </w:r>
      </w:hyperlink>
    </w:p>
    <w:p w:rsidR="00C723FD" w:rsidRPr="00C27237" w:rsidRDefault="00C723FD" w:rsidP="00C27237">
      <w:pPr>
        <w:spacing w:after="0"/>
        <w:rPr>
          <w:rFonts w:cs="Arial"/>
          <w:b/>
          <w:i/>
          <w:color w:val="000000"/>
        </w:rPr>
      </w:pPr>
      <w:r w:rsidRPr="00C27237">
        <w:rPr>
          <w:rFonts w:cs="Arial"/>
          <w:b/>
          <w:i/>
          <w:color w:val="000000"/>
        </w:rPr>
        <w:t xml:space="preserve">Türkiye`'de kullanılan takvim hangisidir? </w:t>
      </w:r>
    </w:p>
    <w:p w:rsidR="00C723FD" w:rsidRPr="009D49BE" w:rsidRDefault="00C723FD" w:rsidP="00C27237">
      <w:pPr>
        <w:spacing w:after="0"/>
        <w:rPr>
          <w:rFonts w:cs="Arial"/>
          <w:color w:val="000000"/>
        </w:rPr>
      </w:pPr>
      <w:r w:rsidRPr="009D49BE">
        <w:rPr>
          <w:rFonts w:cs="Arial"/>
          <w:color w:val="000000"/>
        </w:rPr>
        <w:t>A) Hicri takvim</w:t>
      </w:r>
    </w:p>
    <w:p w:rsidR="00C723FD" w:rsidRPr="009D49BE" w:rsidRDefault="00C723FD" w:rsidP="00C27237">
      <w:pPr>
        <w:spacing w:after="0"/>
        <w:rPr>
          <w:rFonts w:cs="Arial"/>
          <w:color w:val="000000"/>
        </w:rPr>
      </w:pPr>
      <w:r w:rsidRPr="009D49BE">
        <w:rPr>
          <w:rFonts w:cs="Arial"/>
          <w:color w:val="000000"/>
        </w:rPr>
        <w:t>B) Miladi takvim</w:t>
      </w:r>
    </w:p>
    <w:p w:rsidR="00C723FD" w:rsidRPr="009D49BE" w:rsidRDefault="00C723FD" w:rsidP="00C27237">
      <w:pPr>
        <w:spacing w:after="0"/>
        <w:rPr>
          <w:rFonts w:cs="Arial"/>
          <w:color w:val="000000"/>
        </w:rPr>
      </w:pPr>
      <w:r w:rsidRPr="009D49BE">
        <w:rPr>
          <w:rFonts w:cs="Arial"/>
          <w:color w:val="000000"/>
        </w:rPr>
        <w:t>C) Rumi takvim</w:t>
      </w:r>
    </w:p>
    <w:p w:rsidR="00C723FD" w:rsidRPr="009D49BE" w:rsidRDefault="00C723FD" w:rsidP="00C27237">
      <w:pPr>
        <w:spacing w:after="0"/>
        <w:rPr>
          <w:rFonts w:cs="Arial"/>
          <w:color w:val="000000"/>
        </w:rPr>
      </w:pPr>
      <w:r w:rsidRPr="009D49BE">
        <w:rPr>
          <w:rFonts w:cs="Arial"/>
          <w:color w:val="000000"/>
        </w:rPr>
        <w:t>D) 12 hayvanlı takvim</w:t>
      </w:r>
    </w:p>
    <w:p w:rsidR="00C723FD" w:rsidRDefault="00C723FD" w:rsidP="00C27237">
      <w:pPr>
        <w:spacing w:after="0"/>
        <w:rPr>
          <w:rFonts w:cs="Arial"/>
          <w:b/>
          <w:i/>
          <w:color w:val="000000"/>
        </w:rPr>
      </w:pPr>
    </w:p>
    <w:p w:rsidR="00C723FD" w:rsidRPr="00C27237" w:rsidRDefault="00C723FD" w:rsidP="00C27237">
      <w:pPr>
        <w:spacing w:after="0"/>
        <w:rPr>
          <w:rFonts w:cs="Arial"/>
          <w:b/>
          <w:i/>
          <w:color w:val="000000"/>
        </w:rPr>
      </w:pPr>
      <w:r>
        <w:rPr>
          <w:rFonts w:cs="Arial"/>
          <w:b/>
          <w:i/>
          <w:color w:val="000000"/>
        </w:rPr>
        <w:t>72-</w:t>
      </w:r>
      <w:r w:rsidRPr="00C27237">
        <w:t xml:space="preserve"> </w:t>
      </w:r>
      <w:r w:rsidRPr="00C27237">
        <w:rPr>
          <w:rFonts w:cs="Arial"/>
          <w:b/>
          <w:i/>
          <w:color w:val="000000"/>
        </w:rPr>
        <w:t xml:space="preserve">''Teknolojik araçlar geliştikçe insan hayatı ........................'' cümlesini doğru olarak tamamlayan sözcük aşağıdakilerden hangisidir? </w:t>
      </w:r>
    </w:p>
    <w:p w:rsidR="00C723FD" w:rsidRPr="009D49BE" w:rsidRDefault="00C723FD" w:rsidP="00C27237">
      <w:pPr>
        <w:spacing w:after="0"/>
        <w:rPr>
          <w:rFonts w:cs="Arial"/>
          <w:color w:val="000000"/>
        </w:rPr>
      </w:pPr>
      <w:r w:rsidRPr="009D49BE">
        <w:rPr>
          <w:rFonts w:cs="Arial"/>
          <w:color w:val="000000"/>
        </w:rPr>
        <w:t>A) Kolaylaşmıştır                     B) Zorlaşmıştır</w:t>
      </w:r>
    </w:p>
    <w:p w:rsidR="00C723FD" w:rsidRPr="009D49BE" w:rsidRDefault="00C723FD" w:rsidP="00C27237">
      <w:pPr>
        <w:spacing w:after="0"/>
        <w:rPr>
          <w:rFonts w:cs="Arial"/>
          <w:color w:val="000000"/>
        </w:rPr>
      </w:pPr>
      <w:r w:rsidRPr="009D49BE">
        <w:rPr>
          <w:rFonts w:cs="Arial"/>
          <w:color w:val="000000"/>
        </w:rPr>
        <w:t>C) Etkilenmemiştir                  D) Çeşitlenmiştir</w:t>
      </w:r>
    </w:p>
    <w:p w:rsidR="00C723FD" w:rsidRDefault="00C723FD" w:rsidP="00C27237">
      <w:pPr>
        <w:spacing w:after="0"/>
        <w:rPr>
          <w:rFonts w:cs="Arial"/>
          <w:b/>
          <w:i/>
          <w:color w:val="000000"/>
        </w:rPr>
      </w:pPr>
    </w:p>
    <w:p w:rsidR="00C723FD" w:rsidRDefault="00C723FD" w:rsidP="00C27237">
      <w:pPr>
        <w:spacing w:after="0"/>
        <w:rPr>
          <w:rFonts w:cs="Arial"/>
          <w:b/>
          <w:i/>
          <w:color w:val="000000"/>
        </w:rPr>
      </w:pPr>
      <w:r>
        <w:rPr>
          <w:rFonts w:cs="Arial"/>
          <w:b/>
          <w:i/>
          <w:color w:val="000000"/>
        </w:rPr>
        <w:t>73-İnsanlar haberleşmek için zaman içinde farklı iletişim araçları kullanmışlardır.</w:t>
      </w:r>
    </w:p>
    <w:p w:rsidR="00C723FD" w:rsidRDefault="00C723FD" w:rsidP="00C27237">
      <w:pPr>
        <w:spacing w:after="0"/>
        <w:rPr>
          <w:rFonts w:cs="Arial"/>
          <w:b/>
          <w:i/>
          <w:color w:val="000000"/>
        </w:rPr>
      </w:pPr>
      <w:r>
        <w:rPr>
          <w:rFonts w:cs="Arial"/>
          <w:b/>
          <w:i/>
          <w:color w:val="000000"/>
        </w:rPr>
        <w:t>Aşağıdaki iletişim araçlarının diğerlerinden daha önce kullanılmıştır.</w:t>
      </w:r>
    </w:p>
    <w:p w:rsidR="00C723FD" w:rsidRDefault="00C723FD" w:rsidP="00C27237">
      <w:pPr>
        <w:spacing w:after="0"/>
        <w:rPr>
          <w:rFonts w:ascii="Arial" w:hAnsi="Arial" w:cs="Arial"/>
          <w:color w:val="000000"/>
        </w:rPr>
      </w:pPr>
      <w:r w:rsidRPr="00C27237">
        <w:rPr>
          <w:rFonts w:cs="Arial"/>
          <w:b/>
          <w:i/>
          <w:color w:val="000000"/>
        </w:rPr>
        <w:t xml:space="preserve">a- </w:t>
      </w:r>
      <w:hyperlink r:id="rId147" w:history="1">
        <w:r w:rsidRPr="00804B69">
          <w:rPr>
            <w:rFonts w:cs="Arial"/>
            <w:b/>
            <w:i/>
            <w:noProof/>
            <w:color w:val="0000FF"/>
            <w:lang w:eastAsia="tr-TR"/>
          </w:rPr>
          <w:pict>
            <v:shape id="Resim 52" o:spid="_x0000_i1096" type="#_x0000_t75" alt="http://tbn0.google.com/images?q=tbn:PthkaKibEt3h9M:http://www.muhasebeburosu.com/haberresim/telefon.jpg" href="http://images.google.com.tr/imgres?imgurl=http://www.muhasebeburosu.com/haberresim/telefon.jpg&amp;imgrefurl=http://www.muhasebeburosu.com/kategori.asp?katid=27&amp;usg=__CvMssF-HmDM_CqcxPkbnJiYNApU=&amp;h=500&amp;w=500&amp;sz=59&amp;hl=tr&amp;start=2&amp;sig2=muebDh_AKNraABrMGhFwyA&amp;tbnid=PthkaKibEt3h9M:&amp;tbnh=130&amp;tbnw=130&amp;prev=/images?q=telefon&amp;gbv=2&amp;hl=tr&amp;ei=PZfqSZKTOMWOsAbk89WE" style="width:81.75pt;height:81.75pt;visibility:visible" o:button="t">
              <v:fill o:detectmouseclick="t"/>
              <v:imagedata r:id="rId148" o:title=""/>
            </v:shape>
          </w:pict>
        </w:r>
      </w:hyperlink>
      <w:r w:rsidRPr="00C27237">
        <w:rPr>
          <w:rFonts w:cs="Arial"/>
          <w:b/>
          <w:i/>
          <w:color w:val="000000"/>
        </w:rPr>
        <w:t xml:space="preserve">  b-</w:t>
      </w:r>
      <w:r w:rsidRPr="00C27237">
        <w:rPr>
          <w:rFonts w:ascii="Arial" w:hAnsi="Arial" w:cs="Arial"/>
          <w:color w:val="000000"/>
        </w:rPr>
        <w:t xml:space="preserve"> </w:t>
      </w:r>
      <w:hyperlink r:id="rId149" w:history="1">
        <w:r w:rsidRPr="00804B69">
          <w:rPr>
            <w:rFonts w:ascii="Arial" w:hAnsi="Arial" w:cs="Arial"/>
            <w:noProof/>
            <w:color w:val="0000FF"/>
            <w:lang w:eastAsia="tr-TR"/>
          </w:rPr>
          <w:pict>
            <v:shape id="Resim 55" o:spid="_x0000_i1097" type="#_x0000_t75" alt="http://tbn0.google.com/images?q=tbn:3dkkFCaQjcdTmM:http://www.zirveiletisim.net/wp-content/uploads/2007/11/google-telefon.jpg" href="http://images.google.com.tr/imgres?imgurl=http://www.zirveiletisim.net/wp-content/uploads/2007/11/google-telefon.jpg&amp;imgrefurl=http://vazgecilmez.org/blog/telefon-numarasi-kimin-uzerine-kayitli-ogrenme.html&amp;usg=__15nTMmG6ZSn-r6s-SC57c-aO1IY=&amp;h=333&amp;w=333&amp;sz=26&amp;hl=tr&amp;start=6&amp;sig2=6joXYZeet0Zf6g0Lb3TNUQ&amp;tbnid=3dkkFCaQjcdTmM:&amp;tbnh=119&amp;tbnw=119&amp;prev=/images?q=telefon&amp;gbv=2&amp;hl=tr&amp;ei=PZfqSZKTOMWOsAbk89WE" style="width:69pt;height:69pt;visibility:visible" o:button="t">
              <v:fill o:detectmouseclick="t"/>
              <v:imagedata r:id="rId150" o:title=""/>
            </v:shape>
          </w:pict>
        </w:r>
      </w:hyperlink>
    </w:p>
    <w:p w:rsidR="00C723FD" w:rsidRDefault="00C723FD" w:rsidP="00C27237">
      <w:pPr>
        <w:spacing w:after="0"/>
        <w:rPr>
          <w:rFonts w:ascii="Arial" w:hAnsi="Arial" w:cs="Arial"/>
          <w:color w:val="000000"/>
        </w:rPr>
      </w:pPr>
    </w:p>
    <w:p w:rsidR="00C723FD" w:rsidRDefault="00C723FD" w:rsidP="00C27237">
      <w:pPr>
        <w:spacing w:after="0"/>
        <w:rPr>
          <w:rFonts w:ascii="Arial" w:hAnsi="Arial" w:cs="Arial"/>
          <w:color w:val="000000"/>
        </w:rPr>
      </w:pPr>
      <w:r>
        <w:rPr>
          <w:rFonts w:cs="Arial"/>
          <w:b/>
          <w:i/>
          <w:color w:val="000000"/>
        </w:rPr>
        <w:t>c-</w:t>
      </w:r>
      <w:r w:rsidRPr="003D50F1">
        <w:rPr>
          <w:rFonts w:ascii="Arial" w:hAnsi="Arial" w:cs="Arial"/>
          <w:color w:val="000000"/>
        </w:rPr>
        <w:t xml:space="preserve"> </w:t>
      </w:r>
      <w:hyperlink r:id="rId151" w:history="1">
        <w:r w:rsidRPr="00804B69">
          <w:rPr>
            <w:rFonts w:ascii="Arial" w:hAnsi="Arial" w:cs="Arial"/>
            <w:noProof/>
            <w:color w:val="0000FF"/>
            <w:lang w:eastAsia="tr-TR"/>
          </w:rPr>
          <w:pict>
            <v:shape id="Resim 58" o:spid="_x0000_i1098" type="#_x0000_t75" alt="http://tbn0.google.com/images?q=tbn:4yKEPsdLB6Gm9M:http://www.savaspekdemir.com/iletisim/zarf4.jpg" href="http://images.google.com.tr/imgres?imgurl=http://www.savaspekdemir.com/iletisim/zarf4.jpg&amp;imgrefurl=http://www.savaspekdemir.com/iletisim/iletisim.html&amp;usg=__FPnHoMog0nYigl_-6W_YRtVnQ8o=&amp;h=363&amp;w=500&amp;sz=43&amp;hl=tr&amp;start=12&amp;sig2=qEXPK-b5fAzSwCxUfjNr4g&amp;tbnid=4yKEPsdLB6Gm9M:&amp;tbnh=94&amp;tbnw=130&amp;prev=/images?q=zarf&amp;gbv=2&amp;hl=tr&amp;ei=l5fqSau7OJSPsAbplvz6" style="width:82.5pt;height:60pt;visibility:visible" o:button="t">
              <v:fill o:detectmouseclick="t"/>
              <v:imagedata r:id="rId152" o:title=""/>
            </v:shape>
          </w:pict>
        </w:r>
      </w:hyperlink>
      <w:r>
        <w:rPr>
          <w:rFonts w:ascii="Arial" w:hAnsi="Arial" w:cs="Arial"/>
          <w:color w:val="000000"/>
        </w:rPr>
        <w:t xml:space="preserve"> </w:t>
      </w:r>
      <w:r w:rsidRPr="003D50F1">
        <w:rPr>
          <w:rFonts w:ascii="Arial" w:hAnsi="Arial" w:cs="Arial"/>
          <w:b/>
          <w:i/>
          <w:color w:val="000000"/>
        </w:rPr>
        <w:t xml:space="preserve"> </w:t>
      </w:r>
      <w:r w:rsidRPr="003D50F1">
        <w:rPr>
          <w:rFonts w:cs="Arial"/>
          <w:b/>
          <w:i/>
          <w:color w:val="000000"/>
        </w:rPr>
        <w:t>d-</w:t>
      </w:r>
      <w:r w:rsidRPr="003D50F1">
        <w:rPr>
          <w:rFonts w:ascii="Arial" w:hAnsi="Arial" w:cs="Arial"/>
          <w:color w:val="000000"/>
        </w:rPr>
        <w:t xml:space="preserve"> </w:t>
      </w:r>
      <w:hyperlink r:id="rId153" w:history="1">
        <w:r w:rsidRPr="00804B69">
          <w:rPr>
            <w:rFonts w:ascii="Arial" w:hAnsi="Arial" w:cs="Arial"/>
            <w:noProof/>
            <w:color w:val="0000FF"/>
            <w:lang w:eastAsia="tr-TR"/>
          </w:rPr>
          <w:pict>
            <v:shape id="Resim 61" o:spid="_x0000_i1099" type="#_x0000_t75" alt="http://tbn3.google.com/images?q=tbn:oqFXrXPmqecuDM:http://www.rehberalem.com/firmalar/22795/urun/fax_4.jpg" href="http://images.google.com.tr/imgres?imgurl=http://www.rehberalem.com/firmalar/22795/urun/fax_4.jpg&amp;imgrefurl=http://www.rehberalem.com/urun/yilmaz+elektronik/8398/fax.html&amp;usg=__p8mY8JjV4Q1X0xeVzF__6UwPD6M=&amp;h=600&amp;w=600&amp;sz=31&amp;hl=tr&amp;start=4&amp;sig2=fODGMO-wzrHd3ZuICkFMlQ&amp;tbnid=oqFXrXPmqecuDM:&amp;tbnh=135&amp;tbnw=135&amp;prev=/images?q=fax&amp;gbv=2&amp;hl=tr&amp;ei=65fqSZbPPMSEsAbRp-mC" style="width:78.75pt;height:78.75pt;visibility:visible" o:button="t">
              <v:fill o:detectmouseclick="t"/>
              <v:imagedata r:id="rId154" o:title=""/>
            </v:shape>
          </w:pict>
        </w:r>
      </w:hyperlink>
    </w:p>
    <w:p w:rsidR="00C723FD" w:rsidRDefault="00C723FD" w:rsidP="00C27237">
      <w:pPr>
        <w:spacing w:after="0"/>
        <w:rPr>
          <w:rFonts w:cs="Arial"/>
          <w:b/>
          <w:i/>
          <w:color w:val="000000"/>
        </w:rPr>
      </w:pPr>
    </w:p>
    <w:p w:rsidR="00C723FD" w:rsidRDefault="00C723FD" w:rsidP="00C27237">
      <w:pPr>
        <w:spacing w:after="0"/>
        <w:rPr>
          <w:rFonts w:cs="Arial"/>
          <w:b/>
          <w:i/>
          <w:color w:val="000000"/>
        </w:rPr>
      </w:pPr>
    </w:p>
    <w:p w:rsidR="00C723FD" w:rsidRPr="002335A0" w:rsidRDefault="00C723FD" w:rsidP="00AA54F0">
      <w:pPr>
        <w:spacing w:after="0" w:line="240" w:lineRule="auto"/>
      </w:pPr>
      <w:hyperlink r:id="rId155" w:history="1">
        <w:r w:rsidRPr="00B0055F">
          <w:rPr>
            <w:rStyle w:val="Hyperlink"/>
          </w:rPr>
          <w:t>www.dersbirebir.com</w:t>
        </w:r>
      </w:hyperlink>
      <w:r>
        <w:t xml:space="preserve"> </w:t>
      </w:r>
    </w:p>
    <w:p w:rsidR="00C723FD" w:rsidRDefault="00C723FD" w:rsidP="00C27237">
      <w:pPr>
        <w:spacing w:after="0"/>
        <w:rPr>
          <w:rFonts w:cs="Arial"/>
          <w:b/>
          <w:i/>
          <w:color w:val="000000"/>
        </w:rPr>
      </w:pPr>
    </w:p>
    <w:p w:rsidR="00C723FD" w:rsidRDefault="00C723FD" w:rsidP="003D50F1">
      <w:pPr>
        <w:spacing w:after="0"/>
      </w:pPr>
      <w:r>
        <w:rPr>
          <w:rFonts w:cs="Arial"/>
          <w:b/>
          <w:i/>
          <w:color w:val="000000"/>
        </w:rPr>
        <w:t>75-</w:t>
      </w:r>
      <w:r w:rsidRPr="003D50F1">
        <w:t xml:space="preserve"> </w:t>
      </w:r>
    </w:p>
    <w:p w:rsidR="00C723FD" w:rsidRDefault="00C723FD" w:rsidP="003D50F1">
      <w:pPr>
        <w:spacing w:after="0"/>
        <w:rPr>
          <w:rFonts w:cs="Arial"/>
          <w:b/>
          <w:i/>
          <w:color w:val="000000"/>
        </w:rPr>
      </w:pPr>
      <w:r w:rsidRPr="003D50F1">
        <w:rPr>
          <w:rFonts w:cs="Arial"/>
          <w:b/>
          <w:i/>
          <w:color w:val="000000"/>
        </w:rPr>
        <w:t xml:space="preserve">I </w:t>
      </w:r>
      <w:r>
        <w:rPr>
          <w:rFonts w:cs="Arial"/>
          <w:b/>
          <w:i/>
          <w:color w:val="000000"/>
        </w:rPr>
        <w:t>–</w:t>
      </w:r>
      <w:r w:rsidRPr="003D50F1">
        <w:rPr>
          <w:rFonts w:cs="Arial"/>
          <w:b/>
          <w:i/>
          <w:color w:val="000000"/>
        </w:rPr>
        <w:t xml:space="preserve"> cam</w:t>
      </w:r>
    </w:p>
    <w:p w:rsidR="00C723FD" w:rsidRDefault="00C723FD" w:rsidP="003D50F1">
      <w:pPr>
        <w:spacing w:after="0"/>
        <w:rPr>
          <w:rFonts w:cs="Arial"/>
          <w:b/>
          <w:i/>
          <w:color w:val="000000"/>
        </w:rPr>
      </w:pPr>
      <w:r w:rsidRPr="003D50F1">
        <w:rPr>
          <w:rFonts w:cs="Arial"/>
          <w:b/>
          <w:i/>
          <w:color w:val="000000"/>
        </w:rPr>
        <w:t xml:space="preserve"> II - elma kabuğu</w:t>
      </w:r>
    </w:p>
    <w:p w:rsidR="00C723FD" w:rsidRDefault="00C723FD" w:rsidP="003D50F1">
      <w:pPr>
        <w:spacing w:after="0"/>
        <w:rPr>
          <w:rFonts w:cs="Arial"/>
          <w:b/>
          <w:i/>
          <w:color w:val="000000"/>
        </w:rPr>
      </w:pPr>
      <w:r w:rsidRPr="003D50F1">
        <w:rPr>
          <w:rFonts w:cs="Arial"/>
          <w:b/>
          <w:i/>
          <w:color w:val="000000"/>
        </w:rPr>
        <w:t xml:space="preserve"> III </w:t>
      </w:r>
      <w:r>
        <w:rPr>
          <w:rFonts w:cs="Arial"/>
          <w:b/>
          <w:i/>
          <w:color w:val="000000"/>
        </w:rPr>
        <w:t>–</w:t>
      </w:r>
      <w:r w:rsidRPr="003D50F1">
        <w:rPr>
          <w:rFonts w:cs="Arial"/>
          <w:b/>
          <w:i/>
          <w:color w:val="000000"/>
        </w:rPr>
        <w:t xml:space="preserve"> plastik</w:t>
      </w:r>
    </w:p>
    <w:p w:rsidR="00C723FD" w:rsidRPr="003D50F1" w:rsidRDefault="00C723FD" w:rsidP="003D50F1">
      <w:pPr>
        <w:spacing w:after="0"/>
        <w:rPr>
          <w:rFonts w:cs="Arial"/>
          <w:b/>
          <w:i/>
          <w:color w:val="000000"/>
        </w:rPr>
      </w:pPr>
      <w:r w:rsidRPr="003D50F1">
        <w:rPr>
          <w:rFonts w:cs="Arial"/>
          <w:b/>
          <w:i/>
          <w:color w:val="000000"/>
        </w:rPr>
        <w:t xml:space="preserve"> Yukarıdaki maddeleri doğada yok olma sürelerine göre sıralayınız. </w:t>
      </w:r>
    </w:p>
    <w:p w:rsidR="00C723FD" w:rsidRPr="009D49BE" w:rsidRDefault="00C723FD" w:rsidP="003D50F1">
      <w:pPr>
        <w:spacing w:after="0"/>
        <w:rPr>
          <w:rFonts w:cs="Arial"/>
          <w:color w:val="000000"/>
        </w:rPr>
      </w:pPr>
      <w:r w:rsidRPr="009D49BE">
        <w:rPr>
          <w:rFonts w:cs="Arial"/>
          <w:color w:val="000000"/>
        </w:rPr>
        <w:t>A) I-II-III                                B) II-III-I</w:t>
      </w:r>
    </w:p>
    <w:p w:rsidR="00C723FD" w:rsidRPr="009D49BE" w:rsidRDefault="00C723FD" w:rsidP="003D50F1">
      <w:pPr>
        <w:spacing w:after="0"/>
        <w:rPr>
          <w:rFonts w:cs="Arial"/>
          <w:color w:val="000000"/>
        </w:rPr>
      </w:pPr>
      <w:r w:rsidRPr="009D49BE">
        <w:rPr>
          <w:rFonts w:cs="Arial"/>
          <w:color w:val="000000"/>
        </w:rPr>
        <w:t>C) III-II-I                                D) II-I-III</w:t>
      </w:r>
    </w:p>
    <w:p w:rsidR="00C723FD" w:rsidRPr="003D50F1" w:rsidRDefault="00C723FD" w:rsidP="003D50F1">
      <w:pPr>
        <w:spacing w:after="0"/>
        <w:rPr>
          <w:rFonts w:cs="Arial"/>
          <w:b/>
          <w:i/>
          <w:color w:val="000000"/>
        </w:rPr>
      </w:pPr>
      <w:r>
        <w:rPr>
          <w:rFonts w:cs="Arial"/>
          <w:b/>
          <w:i/>
          <w:color w:val="000000"/>
        </w:rPr>
        <w:t>76-</w:t>
      </w:r>
      <w:r w:rsidRPr="003D50F1">
        <w:t xml:space="preserve"> </w:t>
      </w:r>
      <w:r w:rsidRPr="003D50F1">
        <w:rPr>
          <w:rFonts w:cs="Arial"/>
          <w:b/>
          <w:i/>
          <w:color w:val="000000"/>
        </w:rPr>
        <w:t xml:space="preserve">Hz.İsa'nın doğumunu başlangıç kabul eden takvim hangisidir? </w:t>
      </w:r>
    </w:p>
    <w:p w:rsidR="00C723FD" w:rsidRPr="009D49BE" w:rsidRDefault="00C723FD" w:rsidP="003D50F1">
      <w:pPr>
        <w:spacing w:after="0"/>
        <w:rPr>
          <w:rFonts w:cs="Arial"/>
          <w:color w:val="000000"/>
        </w:rPr>
      </w:pPr>
      <w:r w:rsidRPr="009D49BE">
        <w:rPr>
          <w:rFonts w:cs="Arial"/>
          <w:color w:val="000000"/>
        </w:rPr>
        <w:t>A) Rumi takvim                 B) Hicri takvim</w:t>
      </w:r>
    </w:p>
    <w:p w:rsidR="00C723FD" w:rsidRPr="009D49BE" w:rsidRDefault="00C723FD" w:rsidP="003D50F1">
      <w:pPr>
        <w:spacing w:after="0"/>
        <w:rPr>
          <w:rFonts w:cs="Arial"/>
          <w:color w:val="000000"/>
        </w:rPr>
      </w:pPr>
      <w:r w:rsidRPr="009D49BE">
        <w:rPr>
          <w:rFonts w:cs="Arial"/>
          <w:color w:val="000000"/>
        </w:rPr>
        <w:t>C) Miladi takvim             D) 12 hayvanlı takvim</w:t>
      </w:r>
    </w:p>
    <w:p w:rsidR="00C723FD" w:rsidRDefault="00C723FD" w:rsidP="003D50F1">
      <w:pPr>
        <w:spacing w:after="0"/>
        <w:rPr>
          <w:rFonts w:cs="Arial"/>
          <w:b/>
          <w:i/>
          <w:color w:val="000000"/>
        </w:rPr>
      </w:pPr>
      <w:r>
        <w:rPr>
          <w:rFonts w:cs="Arial"/>
          <w:b/>
          <w:i/>
          <w:color w:val="000000"/>
        </w:rPr>
        <w:t xml:space="preserve">77-             </w:t>
      </w:r>
      <w:r w:rsidRPr="00804B69">
        <w:rPr>
          <w:rFonts w:ascii="Arial" w:hAnsi="Arial" w:cs="Arial"/>
          <w:noProof/>
          <w:color w:val="0000FF"/>
          <w:lang w:eastAsia="tr-TR"/>
        </w:rPr>
        <w:pict>
          <v:shape id="Resim 74" o:spid="_x0000_i1100" type="#_x0000_t75" alt="http://tbn0.google.com/images?q=tbn:5HTcMmK5_6SkWM:http://img1.loadtr.com/b-340114-HICRET.jpg" style="width:129pt;height:110.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">
            <v:imagedata r:id="rId156" o:title=""/>
            <o:lock v:ext="edit" aspectratio="f"/>
          </v:shape>
        </w:pict>
      </w:r>
    </w:p>
    <w:p w:rsidR="00C723FD" w:rsidRDefault="00C723FD" w:rsidP="003D50F1">
      <w:pPr>
        <w:spacing w:after="0"/>
        <w:rPr>
          <w:rFonts w:cs="Arial"/>
          <w:b/>
          <w:i/>
          <w:color w:val="000000"/>
        </w:rPr>
      </w:pPr>
      <w:r>
        <w:rPr>
          <w:rFonts w:cs="Arial"/>
          <w:b/>
          <w:i/>
          <w:color w:val="000000"/>
        </w:rPr>
        <w:t>Hz. Muhammed’in Mekke’den Medine’ye göç etmesini başlangıç olarak kabul eden takvim hangisidir?</w:t>
      </w:r>
    </w:p>
    <w:p w:rsidR="00C723FD" w:rsidRPr="009D49BE" w:rsidRDefault="00C723FD" w:rsidP="003D50F1">
      <w:pPr>
        <w:spacing w:after="0"/>
        <w:rPr>
          <w:rFonts w:cs="Arial"/>
          <w:color w:val="000000"/>
        </w:rPr>
      </w:pPr>
      <w:r w:rsidRPr="009D49BE">
        <w:rPr>
          <w:rFonts w:cs="Arial"/>
          <w:color w:val="000000"/>
        </w:rPr>
        <w:t>A) Rumi takvim                 B) Hicri takvim</w:t>
      </w:r>
    </w:p>
    <w:p w:rsidR="00C723FD" w:rsidRPr="009D49BE" w:rsidRDefault="00C723FD" w:rsidP="003D50F1">
      <w:pPr>
        <w:spacing w:after="0"/>
        <w:rPr>
          <w:rFonts w:cs="Arial"/>
          <w:color w:val="000000"/>
        </w:rPr>
      </w:pPr>
      <w:r w:rsidRPr="009D49BE">
        <w:rPr>
          <w:rFonts w:cs="Arial"/>
          <w:color w:val="000000"/>
        </w:rPr>
        <w:t>C) Miladi takvim             D) 12 hayvanlı takvim</w:t>
      </w:r>
    </w:p>
    <w:p w:rsidR="00C723FD" w:rsidRDefault="00C723FD" w:rsidP="003D50F1">
      <w:pPr>
        <w:spacing w:after="0"/>
        <w:rPr>
          <w:rFonts w:cs="Arial"/>
          <w:b/>
          <w:i/>
          <w:color w:val="000000"/>
        </w:rPr>
      </w:pPr>
    </w:p>
    <w:p w:rsidR="00C723FD" w:rsidRPr="003D50F1" w:rsidRDefault="00C723FD" w:rsidP="003D50F1">
      <w:pPr>
        <w:spacing w:after="0"/>
        <w:rPr>
          <w:rFonts w:cs="Arial"/>
          <w:b/>
          <w:i/>
          <w:color w:val="000000"/>
        </w:rPr>
      </w:pPr>
      <w:r>
        <w:rPr>
          <w:rFonts w:cs="Arial"/>
          <w:b/>
          <w:i/>
          <w:color w:val="000000"/>
        </w:rPr>
        <w:t>78-</w:t>
      </w:r>
      <w:r w:rsidRPr="003D50F1">
        <w:t xml:space="preserve"> </w:t>
      </w:r>
      <w:r w:rsidRPr="003D50F1">
        <w:rPr>
          <w:rFonts w:cs="Arial"/>
          <w:b/>
          <w:i/>
          <w:color w:val="000000"/>
        </w:rPr>
        <w:t xml:space="preserve">Teknolojik ürünlerin doğaya zarar vermesini önlemek için ne yapmalıyız? </w:t>
      </w:r>
    </w:p>
    <w:p w:rsidR="00C723FD" w:rsidRPr="009D49BE" w:rsidRDefault="00C723FD" w:rsidP="003D50F1">
      <w:pPr>
        <w:spacing w:after="0"/>
        <w:rPr>
          <w:rFonts w:cs="Arial"/>
          <w:color w:val="000000"/>
        </w:rPr>
      </w:pPr>
      <w:r w:rsidRPr="009D49BE">
        <w:rPr>
          <w:rFonts w:cs="Arial"/>
          <w:color w:val="000000"/>
        </w:rPr>
        <w:t>A) Teknolojik ürünleri kullanmamalıyız</w:t>
      </w:r>
    </w:p>
    <w:p w:rsidR="00C723FD" w:rsidRPr="009D49BE" w:rsidRDefault="00C723FD" w:rsidP="003D50F1">
      <w:pPr>
        <w:spacing w:after="0"/>
        <w:rPr>
          <w:rFonts w:cs="Arial"/>
          <w:color w:val="000000"/>
        </w:rPr>
      </w:pPr>
      <w:r w:rsidRPr="009D49BE">
        <w:rPr>
          <w:rFonts w:cs="Arial"/>
          <w:color w:val="000000"/>
        </w:rPr>
        <w:t>B) Teknolojik ürünleri kullananları uyarmalıyız</w:t>
      </w:r>
    </w:p>
    <w:p w:rsidR="00C723FD" w:rsidRPr="009D49BE" w:rsidRDefault="00C723FD" w:rsidP="003D50F1">
      <w:pPr>
        <w:spacing w:after="0"/>
        <w:rPr>
          <w:rFonts w:cs="Arial"/>
          <w:color w:val="000000"/>
        </w:rPr>
      </w:pPr>
      <w:r w:rsidRPr="009D49BE">
        <w:rPr>
          <w:rFonts w:cs="Arial"/>
          <w:color w:val="000000"/>
        </w:rPr>
        <w:t>C) Geri dönüşümlü maddeler kullanmalıyız</w:t>
      </w:r>
    </w:p>
    <w:p w:rsidR="00C723FD" w:rsidRPr="009D49BE" w:rsidRDefault="00C723FD" w:rsidP="003D50F1">
      <w:pPr>
        <w:spacing w:after="0"/>
        <w:rPr>
          <w:rFonts w:cs="Arial"/>
          <w:color w:val="000000"/>
        </w:rPr>
      </w:pPr>
      <w:r w:rsidRPr="009D49BE">
        <w:rPr>
          <w:rFonts w:cs="Arial"/>
          <w:color w:val="000000"/>
        </w:rPr>
        <w:t>D) Doğayı sürekli ilaçlamayız</w:t>
      </w:r>
    </w:p>
    <w:p w:rsidR="00C723FD" w:rsidRDefault="00C723FD" w:rsidP="003D50F1">
      <w:pPr>
        <w:spacing w:after="0"/>
        <w:rPr>
          <w:rFonts w:cs="Arial"/>
          <w:b/>
          <w:i/>
          <w:color w:val="000000"/>
        </w:rPr>
      </w:pPr>
    </w:p>
    <w:p w:rsidR="00C723FD" w:rsidRDefault="00C723FD" w:rsidP="003D50F1">
      <w:pPr>
        <w:spacing w:after="0"/>
        <w:rPr>
          <w:rFonts w:ascii="Arial" w:hAnsi="Arial" w:cs="Arial"/>
          <w:color w:val="000000"/>
        </w:rPr>
      </w:pPr>
      <w:r>
        <w:rPr>
          <w:noProof/>
          <w:lang w:eastAsia="tr-TR"/>
        </w:rPr>
        <w:pict>
          <v:shape id="_x0000_s1054" type="#_x0000_t62" style="position:absolute;margin-left:112.15pt;margin-top:3.45pt;width:141.75pt;height:87.75pt;z-index:251658240" adj="-5745,13563" strokecolor="red" strokeweight="1pt">
            <v:fill color2="#e5b8b7" focusposition="1" focussize="" focus="100%" type="gradient"/>
            <v:shadow on="t" type="perspective" color="#622423" opacity=".5" offset="1pt" offset2="-3pt"/>
            <v:textbox>
              <w:txbxContent>
                <w:p w:rsidR="00C723FD" w:rsidRPr="00F95BF9" w:rsidRDefault="00C723FD" w:rsidP="00F95BF9">
                  <w:pPr>
                    <w:spacing w:after="0" w:line="240" w:lineRule="auto"/>
                    <w:rPr>
                      <w:b/>
                      <w:i/>
                    </w:rPr>
                  </w:pPr>
                  <w:r w:rsidRPr="00F95BF9">
                    <w:rPr>
                      <w:b/>
                      <w:i/>
                    </w:rPr>
                    <w:t>Eskiden İstanbul’dan Ankara’ya yolculuk 12 saat sürüyordu.Günümüzde ise bu süre 5 saate indi.</w:t>
                  </w:r>
                </w:p>
              </w:txbxContent>
            </v:textbox>
          </v:shape>
        </w:pict>
      </w:r>
      <w:r>
        <w:rPr>
          <w:rFonts w:cs="Arial"/>
          <w:b/>
          <w:i/>
          <w:color w:val="000000"/>
        </w:rPr>
        <w:t>79-</w:t>
      </w:r>
      <w:r w:rsidRPr="005C2C82">
        <w:rPr>
          <w:rFonts w:ascii="Arial" w:hAnsi="Arial" w:cs="Arial"/>
          <w:color w:val="000000"/>
        </w:rPr>
        <w:t xml:space="preserve"> </w:t>
      </w:r>
      <w:r w:rsidRPr="00804B69">
        <w:rPr>
          <w:rFonts w:ascii="Arial" w:hAnsi="Arial" w:cs="Arial"/>
          <w:noProof/>
          <w:color w:val="0000FF"/>
          <w:lang w:eastAsia="tr-TR"/>
        </w:rPr>
        <w:pict>
          <v:shape id="Resim 82" o:spid="_x0000_i1101" type="#_x0000_t75" alt="http://tbn3.google.com/images?q=tbn:4BRnoNBUDuxYDM:http://www.mtv.com/games/video_games/images/promoimages/d/dime/e3_06s_most_anticipated/super_mario_revolution.jpg" style="width:94.5pt;height:81.75pt;visibility:visible">
            <v:imagedata r:id="rId157" o:title=""/>
          </v:shape>
        </w:pict>
      </w:r>
    </w:p>
    <w:p w:rsidR="00C723FD" w:rsidRPr="00F95BF9" w:rsidRDefault="00C723FD" w:rsidP="003D50F1">
      <w:pPr>
        <w:spacing w:after="0"/>
        <w:rPr>
          <w:rFonts w:cs="Arial"/>
          <w:b/>
          <w:i/>
          <w:color w:val="000000"/>
        </w:rPr>
      </w:pPr>
      <w:r w:rsidRPr="00F95BF9">
        <w:rPr>
          <w:rFonts w:cs="Arial"/>
          <w:b/>
          <w:i/>
          <w:color w:val="000000"/>
        </w:rPr>
        <w:t>Süper Mario’nun bahsettiği teknolojik gelişme hangi alanda olmuştur.</w:t>
      </w:r>
    </w:p>
    <w:p w:rsidR="00C723FD" w:rsidRPr="009D49BE" w:rsidRDefault="00C723FD" w:rsidP="003D50F1">
      <w:pPr>
        <w:spacing w:after="0"/>
        <w:rPr>
          <w:rFonts w:cs="Arial"/>
          <w:color w:val="000000"/>
        </w:rPr>
      </w:pPr>
      <w:r w:rsidRPr="009D49BE">
        <w:rPr>
          <w:rFonts w:cs="Arial"/>
          <w:color w:val="000000"/>
        </w:rPr>
        <w:t>a- eğitim                       b- ulaşım</w:t>
      </w:r>
    </w:p>
    <w:p w:rsidR="00C723FD" w:rsidRPr="009D49BE" w:rsidRDefault="00C723FD" w:rsidP="003D50F1">
      <w:pPr>
        <w:spacing w:after="0"/>
        <w:rPr>
          <w:rFonts w:cs="Arial"/>
          <w:color w:val="000000"/>
        </w:rPr>
      </w:pPr>
      <w:r w:rsidRPr="009D49BE">
        <w:rPr>
          <w:rFonts w:cs="Arial"/>
          <w:color w:val="000000"/>
        </w:rPr>
        <w:t>c- heberleşme               d- sağlık</w:t>
      </w:r>
    </w:p>
    <w:p w:rsidR="00C723FD" w:rsidRDefault="00C723FD" w:rsidP="00F95BF9">
      <w:pPr>
        <w:spacing w:after="0"/>
        <w:rPr>
          <w:rFonts w:cs="Arial"/>
          <w:b/>
          <w:i/>
          <w:color w:val="000000"/>
        </w:rPr>
      </w:pPr>
    </w:p>
    <w:p w:rsidR="00C723FD" w:rsidRPr="00F95BF9" w:rsidRDefault="00C723FD" w:rsidP="00F95BF9">
      <w:pPr>
        <w:spacing w:after="0"/>
        <w:rPr>
          <w:rFonts w:cs="Arial"/>
          <w:b/>
          <w:i/>
          <w:color w:val="000000"/>
        </w:rPr>
      </w:pPr>
      <w:r>
        <w:rPr>
          <w:rFonts w:cs="Arial"/>
          <w:b/>
          <w:i/>
          <w:color w:val="000000"/>
        </w:rPr>
        <w:t>80-</w:t>
      </w:r>
      <w:r w:rsidRPr="00F95BF9">
        <w:t xml:space="preserve"> </w:t>
      </w:r>
      <w:r w:rsidRPr="00F95BF9">
        <w:rPr>
          <w:rFonts w:cs="Arial"/>
          <w:b/>
          <w:i/>
          <w:color w:val="000000"/>
        </w:rPr>
        <w:t xml:space="preserve">aşağıdakilerden hangisi doğada zamanla yok olur? </w:t>
      </w:r>
    </w:p>
    <w:p w:rsidR="00C723FD" w:rsidRPr="009D49BE" w:rsidRDefault="00C723FD" w:rsidP="00F95BF9">
      <w:pPr>
        <w:spacing w:after="0"/>
        <w:rPr>
          <w:rFonts w:cs="Arial"/>
          <w:color w:val="000000"/>
        </w:rPr>
      </w:pPr>
      <w:r w:rsidRPr="009D49BE">
        <w:rPr>
          <w:rFonts w:cs="Arial"/>
          <w:color w:val="000000"/>
        </w:rPr>
        <w:t xml:space="preserve">A) cam                             B) plastik   </w:t>
      </w:r>
    </w:p>
    <w:p w:rsidR="00C723FD" w:rsidRPr="009D49BE" w:rsidRDefault="00C723FD" w:rsidP="00F95BF9">
      <w:pPr>
        <w:spacing w:after="0"/>
        <w:rPr>
          <w:rFonts w:cs="Arial"/>
          <w:color w:val="000000"/>
        </w:rPr>
      </w:pPr>
      <w:r w:rsidRPr="009D49BE">
        <w:rPr>
          <w:rFonts w:cs="Arial"/>
          <w:color w:val="000000"/>
        </w:rPr>
        <w:t xml:space="preserve"> C) meyve kabuğu         D) demir</w:t>
      </w:r>
    </w:p>
    <w:p w:rsidR="00C723FD" w:rsidRDefault="00C723FD" w:rsidP="00F95BF9">
      <w:pPr>
        <w:spacing w:after="0"/>
        <w:rPr>
          <w:rFonts w:cs="Arial"/>
          <w:b/>
          <w:i/>
          <w:color w:val="000000"/>
        </w:rPr>
      </w:pPr>
    </w:p>
    <w:p w:rsidR="00C723FD" w:rsidRDefault="00C723FD" w:rsidP="00F95BF9">
      <w:pPr>
        <w:spacing w:after="0"/>
      </w:pPr>
      <w:r>
        <w:rPr>
          <w:rFonts w:cs="Arial"/>
          <w:b/>
          <w:i/>
          <w:color w:val="000000"/>
        </w:rPr>
        <w:t>81-</w:t>
      </w:r>
      <w:r w:rsidRPr="00F95BF9">
        <w:t xml:space="preserve"> </w:t>
      </w:r>
    </w:p>
    <w:p w:rsidR="00C723FD" w:rsidRDefault="00C723FD" w:rsidP="00F95BF9">
      <w:pPr>
        <w:spacing w:after="0"/>
        <w:rPr>
          <w:rFonts w:cs="Arial"/>
          <w:b/>
          <w:i/>
          <w:color w:val="000000"/>
        </w:rPr>
      </w:pPr>
      <w:r w:rsidRPr="00F95BF9">
        <w:rPr>
          <w:rFonts w:cs="Arial"/>
          <w:b/>
          <w:i/>
          <w:color w:val="000000"/>
        </w:rPr>
        <w:t xml:space="preserve">I- çevre kirliliği </w:t>
      </w:r>
    </w:p>
    <w:p w:rsidR="00C723FD" w:rsidRDefault="00C723FD" w:rsidP="00F95BF9">
      <w:pPr>
        <w:spacing w:after="0"/>
        <w:rPr>
          <w:rFonts w:cs="Arial"/>
          <w:b/>
          <w:i/>
          <w:color w:val="000000"/>
        </w:rPr>
      </w:pPr>
      <w:r w:rsidRPr="00F95BF9">
        <w:rPr>
          <w:rFonts w:cs="Arial"/>
          <w:b/>
          <w:i/>
          <w:color w:val="000000"/>
        </w:rPr>
        <w:t xml:space="preserve">II- depremler </w:t>
      </w:r>
    </w:p>
    <w:p w:rsidR="00C723FD" w:rsidRDefault="00C723FD" w:rsidP="00F95BF9">
      <w:pPr>
        <w:spacing w:after="0"/>
        <w:rPr>
          <w:rFonts w:cs="Arial"/>
          <w:b/>
          <w:i/>
          <w:color w:val="000000"/>
        </w:rPr>
      </w:pPr>
      <w:r w:rsidRPr="00F95BF9">
        <w:rPr>
          <w:rFonts w:cs="Arial"/>
          <w:b/>
          <w:i/>
          <w:color w:val="000000"/>
        </w:rPr>
        <w:t xml:space="preserve">III- gürültü kirliliği </w:t>
      </w:r>
    </w:p>
    <w:p w:rsidR="00C723FD" w:rsidRDefault="00C723FD" w:rsidP="00F95BF9">
      <w:pPr>
        <w:spacing w:after="0"/>
        <w:rPr>
          <w:rFonts w:cs="Arial"/>
          <w:b/>
          <w:i/>
          <w:color w:val="000000"/>
        </w:rPr>
      </w:pPr>
      <w:r w:rsidRPr="00F95BF9">
        <w:rPr>
          <w:rFonts w:cs="Arial"/>
          <w:b/>
          <w:i/>
          <w:color w:val="000000"/>
        </w:rPr>
        <w:t>IV- heyelan</w:t>
      </w:r>
    </w:p>
    <w:p w:rsidR="00C723FD" w:rsidRPr="00F95BF9" w:rsidRDefault="00C723FD" w:rsidP="00F95BF9">
      <w:pPr>
        <w:spacing w:after="0"/>
        <w:rPr>
          <w:rFonts w:cs="Arial"/>
          <w:b/>
          <w:i/>
          <w:color w:val="000000"/>
        </w:rPr>
      </w:pPr>
      <w:r w:rsidRPr="00F95BF9">
        <w:rPr>
          <w:rFonts w:cs="Arial"/>
          <w:b/>
          <w:i/>
          <w:color w:val="000000"/>
        </w:rPr>
        <w:t xml:space="preserve"> Kaç tanesi teknolojik ürünlerin yanlış kullanılmasının bir sonucudur? </w:t>
      </w:r>
    </w:p>
    <w:p w:rsidR="00C723FD" w:rsidRPr="009D49BE" w:rsidRDefault="00C723FD" w:rsidP="00F95BF9">
      <w:pPr>
        <w:spacing w:after="0"/>
        <w:rPr>
          <w:rFonts w:cs="Arial"/>
          <w:color w:val="000000"/>
        </w:rPr>
      </w:pPr>
      <w:r w:rsidRPr="009D49BE">
        <w:rPr>
          <w:rFonts w:cs="Arial"/>
          <w:color w:val="000000"/>
        </w:rPr>
        <w:t>A) 1         B) 2          C) 3            D) 4</w:t>
      </w:r>
    </w:p>
    <w:p w:rsidR="00C723FD" w:rsidRDefault="00C723FD" w:rsidP="00F95BF9">
      <w:pPr>
        <w:spacing w:after="0"/>
        <w:rPr>
          <w:rFonts w:cs="Arial"/>
          <w:b/>
          <w:i/>
          <w:color w:val="000000"/>
        </w:rPr>
      </w:pPr>
    </w:p>
    <w:p w:rsidR="00C723FD" w:rsidRDefault="00C723FD" w:rsidP="00F95BF9">
      <w:pPr>
        <w:spacing w:after="0"/>
        <w:rPr>
          <w:rFonts w:cs="Arial"/>
          <w:b/>
          <w:i/>
          <w:color w:val="000000"/>
        </w:rPr>
      </w:pPr>
      <w:r>
        <w:rPr>
          <w:rFonts w:cs="Arial"/>
          <w:b/>
          <w:i/>
          <w:color w:val="000000"/>
        </w:rPr>
        <w:t xml:space="preserve">82-         </w:t>
      </w:r>
      <w:hyperlink r:id="rId158" w:history="1">
        <w:r w:rsidRPr="00804B69">
          <w:rPr>
            <w:rFonts w:ascii="Arial" w:hAnsi="Arial" w:cs="Arial"/>
            <w:noProof/>
            <w:color w:val="0000FF"/>
            <w:lang w:eastAsia="tr-TR"/>
          </w:rPr>
          <w:pict>
            <v:shape id="Resim 100" o:spid="_x0000_i1102" type="#_x0000_t75" alt="http://tbn1.google.com/images?q=tbn:6oPNK0JrXvE6MM:http://mahiryilmaz.files.wordpress.com/2009/02/geri-donusum.jpg" href="http://images.google.com.tr/imgres?imgurl=http://mahiryilmaz.files.wordpress.com/2009/02/geri-donusum.jpg&amp;imgrefurl=http://mahiryilmaz.wordpress.com/2009/02/10/toplumsal-donusum/&amp;usg=__FFjdspiIW3H7USylzEJVxrNWyzI=&amp;h=286&amp;w=285&amp;sz=15&amp;hl=tr&amp;start=2&amp;sig2=Tlov1ia4BY1uPJrWqna3tQ&amp;tbnid=6oPNK0JrXvE6MM:&amp;tbnh=115&amp;tbnw=115&amp;prev=/images?q=geri+d%C3%B6n%C3%BC%C5%9F%C3%BCm&amp;gbv=2&amp;hl=tr&amp;ei=o57qSaaUJcOPsAacxMj6" style="width:86.25pt;height:86.25pt;visibility:visible" o:button="t">
              <v:fill o:detectmouseclick="t"/>
              <v:imagedata r:id="rId159" o:title=""/>
            </v:shape>
          </w:pict>
        </w:r>
      </w:hyperlink>
    </w:p>
    <w:p w:rsidR="00C723FD" w:rsidRPr="00F95BF9" w:rsidRDefault="00C723FD" w:rsidP="00F95BF9">
      <w:pPr>
        <w:spacing w:after="0"/>
        <w:rPr>
          <w:rFonts w:cs="Arial"/>
          <w:b/>
          <w:i/>
          <w:color w:val="000000"/>
        </w:rPr>
      </w:pPr>
      <w:r w:rsidRPr="00F95BF9">
        <w:t xml:space="preserve"> </w:t>
      </w:r>
      <w:r w:rsidRPr="00F95BF9">
        <w:rPr>
          <w:rFonts w:cs="Arial"/>
          <w:b/>
          <w:i/>
          <w:color w:val="000000"/>
        </w:rPr>
        <w:t xml:space="preserve">Aşagıdakilerden hangisi geri dönüşüm kutusuna atılmaz </w:t>
      </w:r>
    </w:p>
    <w:p w:rsidR="00C723FD" w:rsidRPr="009D49BE" w:rsidRDefault="00C723FD" w:rsidP="00F95BF9">
      <w:pPr>
        <w:spacing w:after="0"/>
        <w:rPr>
          <w:rFonts w:cs="Arial"/>
          <w:color w:val="000000"/>
        </w:rPr>
      </w:pPr>
      <w:r w:rsidRPr="009D49BE">
        <w:rPr>
          <w:rFonts w:cs="Arial"/>
          <w:color w:val="000000"/>
        </w:rPr>
        <w:t>A) Kagıt                    B) teneke</w:t>
      </w:r>
    </w:p>
    <w:p w:rsidR="00C723FD" w:rsidRPr="009D49BE" w:rsidRDefault="00C723FD" w:rsidP="00F95BF9">
      <w:pPr>
        <w:spacing w:after="0"/>
        <w:rPr>
          <w:rFonts w:cs="Arial"/>
          <w:color w:val="000000"/>
        </w:rPr>
      </w:pPr>
      <w:r w:rsidRPr="009D49BE">
        <w:rPr>
          <w:rFonts w:cs="Arial"/>
          <w:color w:val="000000"/>
        </w:rPr>
        <w:t>C) Cam                     D) Yemek artığı</w:t>
      </w:r>
    </w:p>
    <w:p w:rsidR="00C723FD" w:rsidRDefault="00C723FD" w:rsidP="00F95BF9">
      <w:pPr>
        <w:spacing w:after="0"/>
        <w:rPr>
          <w:rFonts w:cs="Arial"/>
          <w:b/>
          <w:i/>
          <w:color w:val="000000"/>
        </w:rPr>
      </w:pPr>
    </w:p>
    <w:p w:rsidR="00C723FD" w:rsidRPr="00F95BF9" w:rsidRDefault="00C723FD" w:rsidP="00F95BF9">
      <w:pPr>
        <w:spacing w:after="0"/>
        <w:rPr>
          <w:rFonts w:cs="Arial"/>
          <w:b/>
          <w:i/>
          <w:color w:val="000000"/>
        </w:rPr>
      </w:pPr>
      <w:r>
        <w:rPr>
          <w:rFonts w:cs="Arial"/>
          <w:b/>
          <w:i/>
          <w:color w:val="000000"/>
        </w:rPr>
        <w:t>83-</w:t>
      </w:r>
      <w:r w:rsidRPr="00F95BF9">
        <w:t xml:space="preserve"> </w:t>
      </w:r>
      <w:r w:rsidRPr="00F95BF9">
        <w:rPr>
          <w:rFonts w:cs="Arial"/>
          <w:b/>
          <w:i/>
          <w:color w:val="000000"/>
        </w:rPr>
        <w:t xml:space="preserve">Aşağıdakilerden hangisi teknolojik gelişmelerle ilgili değildir? </w:t>
      </w:r>
    </w:p>
    <w:p w:rsidR="00C723FD" w:rsidRPr="009D49BE" w:rsidRDefault="00C723FD" w:rsidP="00F95BF9">
      <w:pPr>
        <w:spacing w:after="0"/>
        <w:rPr>
          <w:rFonts w:cs="Arial"/>
          <w:color w:val="000000"/>
        </w:rPr>
      </w:pPr>
      <w:r w:rsidRPr="009D49BE">
        <w:rPr>
          <w:rFonts w:cs="Arial"/>
          <w:color w:val="000000"/>
        </w:rPr>
        <w:t>A) Daha hızlı seyahat</w:t>
      </w:r>
    </w:p>
    <w:p w:rsidR="00C723FD" w:rsidRPr="009D49BE" w:rsidRDefault="00C723FD" w:rsidP="00F95BF9">
      <w:pPr>
        <w:spacing w:after="0"/>
        <w:rPr>
          <w:rFonts w:cs="Arial"/>
          <w:color w:val="000000"/>
        </w:rPr>
      </w:pPr>
      <w:r w:rsidRPr="009D49BE">
        <w:rPr>
          <w:rFonts w:cs="Arial"/>
          <w:color w:val="000000"/>
        </w:rPr>
        <w:t>B) Daha kolay iletişim</w:t>
      </w:r>
    </w:p>
    <w:p w:rsidR="00C723FD" w:rsidRPr="009D49BE" w:rsidRDefault="00C723FD" w:rsidP="00F95BF9">
      <w:pPr>
        <w:spacing w:after="0"/>
        <w:rPr>
          <w:rFonts w:cs="Arial"/>
          <w:color w:val="000000"/>
        </w:rPr>
      </w:pPr>
      <w:r w:rsidRPr="009D49BE">
        <w:rPr>
          <w:rFonts w:cs="Arial"/>
          <w:color w:val="000000"/>
        </w:rPr>
        <w:t>C) Daha yardımsever bir toplum</w:t>
      </w:r>
    </w:p>
    <w:p w:rsidR="00C723FD" w:rsidRPr="009D49BE" w:rsidRDefault="00C723FD" w:rsidP="00F95BF9">
      <w:pPr>
        <w:spacing w:after="0"/>
        <w:rPr>
          <w:rFonts w:cs="Arial"/>
          <w:color w:val="000000"/>
        </w:rPr>
      </w:pPr>
      <w:r w:rsidRPr="009D49BE">
        <w:rPr>
          <w:rFonts w:cs="Arial"/>
          <w:color w:val="000000"/>
        </w:rPr>
        <w:t>D) Daha güvenli barınma imkanı</w:t>
      </w:r>
    </w:p>
    <w:p w:rsidR="00C723FD" w:rsidRDefault="00C723FD" w:rsidP="00F95BF9">
      <w:pPr>
        <w:spacing w:after="0"/>
        <w:rPr>
          <w:rFonts w:cs="Arial"/>
          <w:b/>
          <w:i/>
          <w:color w:val="000000"/>
        </w:rPr>
      </w:pPr>
    </w:p>
    <w:p w:rsidR="00C723FD" w:rsidRPr="00F95BF9" w:rsidRDefault="00C723FD" w:rsidP="00F95BF9">
      <w:pPr>
        <w:spacing w:after="0"/>
        <w:rPr>
          <w:rFonts w:cs="Arial"/>
          <w:b/>
          <w:i/>
          <w:color w:val="000000"/>
        </w:rPr>
      </w:pPr>
      <w:r>
        <w:rPr>
          <w:rFonts w:cs="Arial"/>
          <w:b/>
          <w:i/>
          <w:color w:val="000000"/>
        </w:rPr>
        <w:t>84-</w:t>
      </w:r>
      <w:r w:rsidRPr="00F95BF9">
        <w:t xml:space="preserve"> </w:t>
      </w:r>
      <w:r w:rsidRPr="00F95BF9">
        <w:rPr>
          <w:rFonts w:cs="Arial"/>
          <w:b/>
          <w:i/>
          <w:color w:val="000000"/>
        </w:rPr>
        <w:t xml:space="preserve">Teknolojik ürünler insan hayatını kolaylaştırdığı gibi insanlara ve çevreye zarar verebilir.Hangi teknolojik ürünlerin verebileceği zararlardan değildir? </w:t>
      </w:r>
    </w:p>
    <w:p w:rsidR="00C723FD" w:rsidRPr="009D49BE" w:rsidRDefault="00C723FD" w:rsidP="00F95BF9">
      <w:pPr>
        <w:spacing w:after="0"/>
        <w:rPr>
          <w:rFonts w:cs="Arial"/>
          <w:color w:val="000000"/>
        </w:rPr>
      </w:pPr>
      <w:r w:rsidRPr="009D49BE">
        <w:rPr>
          <w:rFonts w:cs="Arial"/>
          <w:color w:val="000000"/>
        </w:rPr>
        <w:t>A) gürültü kirliliği</w:t>
      </w:r>
    </w:p>
    <w:p w:rsidR="00C723FD" w:rsidRPr="009D49BE" w:rsidRDefault="00C723FD" w:rsidP="00F95BF9">
      <w:pPr>
        <w:spacing w:after="0"/>
        <w:rPr>
          <w:rFonts w:cs="Arial"/>
          <w:color w:val="000000"/>
        </w:rPr>
      </w:pPr>
      <w:r w:rsidRPr="009D49BE">
        <w:rPr>
          <w:rFonts w:cs="Arial"/>
          <w:color w:val="000000"/>
        </w:rPr>
        <w:t>B) hava kirliliği</w:t>
      </w:r>
    </w:p>
    <w:p w:rsidR="00C723FD" w:rsidRPr="009D49BE" w:rsidRDefault="00C723FD" w:rsidP="00F95BF9">
      <w:pPr>
        <w:spacing w:after="0"/>
        <w:rPr>
          <w:rFonts w:cs="Arial"/>
          <w:color w:val="000000"/>
        </w:rPr>
      </w:pPr>
      <w:r w:rsidRPr="009D49BE">
        <w:rPr>
          <w:rFonts w:cs="Arial"/>
          <w:color w:val="000000"/>
        </w:rPr>
        <w:t>C) hızlı ulaşım</w:t>
      </w:r>
    </w:p>
    <w:p w:rsidR="00C723FD" w:rsidRPr="009D49BE" w:rsidRDefault="00C723FD" w:rsidP="00F95BF9">
      <w:pPr>
        <w:spacing w:after="0"/>
        <w:rPr>
          <w:rFonts w:cs="Arial"/>
          <w:color w:val="000000"/>
        </w:rPr>
      </w:pPr>
      <w:r w:rsidRPr="009D49BE">
        <w:rPr>
          <w:rFonts w:cs="Arial"/>
          <w:color w:val="000000"/>
        </w:rPr>
        <w:t>D) doğal dengenin bozulması</w:t>
      </w:r>
    </w:p>
    <w:p w:rsidR="00C723FD" w:rsidRDefault="00C723FD" w:rsidP="00F95BF9">
      <w:pPr>
        <w:spacing w:after="0"/>
        <w:rPr>
          <w:rFonts w:cs="Arial"/>
          <w:b/>
          <w:i/>
          <w:color w:val="000000"/>
        </w:rPr>
      </w:pPr>
    </w:p>
    <w:p w:rsidR="00C723FD" w:rsidRPr="00785558" w:rsidRDefault="00C723FD" w:rsidP="00785558">
      <w:pPr>
        <w:spacing w:after="0"/>
        <w:rPr>
          <w:rFonts w:cs="Arial"/>
          <w:b/>
          <w:i/>
          <w:color w:val="000000"/>
        </w:rPr>
      </w:pPr>
      <w:r>
        <w:rPr>
          <w:rFonts w:cs="Arial"/>
          <w:b/>
          <w:i/>
          <w:color w:val="000000"/>
        </w:rPr>
        <w:t>85-</w:t>
      </w:r>
      <w:r w:rsidRPr="00785558">
        <w:t xml:space="preserve"> </w:t>
      </w:r>
      <w:r w:rsidRPr="00785558">
        <w:rPr>
          <w:rFonts w:cs="Arial"/>
          <w:b/>
          <w:i/>
          <w:color w:val="000000"/>
        </w:rPr>
        <w:t xml:space="preserve">Aşağıdakilerden hangisi eğitim alanında kullanılan teknolojik ürünlerden değildir? </w:t>
      </w:r>
    </w:p>
    <w:p w:rsidR="00C723FD" w:rsidRPr="00785558" w:rsidRDefault="00C723FD" w:rsidP="00785558">
      <w:pPr>
        <w:spacing w:after="0"/>
        <w:rPr>
          <w:rFonts w:cs="Arial"/>
          <w:b/>
          <w:i/>
          <w:color w:val="000000"/>
        </w:rPr>
      </w:pPr>
      <w:r w:rsidRPr="00785558">
        <w:rPr>
          <w:rFonts w:cs="Arial"/>
          <w:b/>
          <w:i/>
          <w:color w:val="000000"/>
        </w:rPr>
        <w:t xml:space="preserve">A) </w:t>
      </w:r>
      <w:hyperlink r:id="rId160" w:history="1">
        <w:r w:rsidRPr="00804B69">
          <w:rPr>
            <w:rFonts w:ascii="Arial" w:hAnsi="Arial" w:cs="Arial"/>
            <w:noProof/>
            <w:color w:val="0000FF"/>
            <w:lang w:eastAsia="tr-TR"/>
          </w:rPr>
          <w:pict>
            <v:shape id="Resim 118" o:spid="_x0000_i1103" type="#_x0000_t75" alt="http://tbn3.google.com/images?q=tbn:4wKTjiZTxXuSpM:http://img509.imageshack.us/img509/5374/rapidyq1.jpg" href="http://images.google.com.tr/imgres?imgurl=http://img509.imageshack.us/img509/5374/rapidyq1.jpg&amp;imgrefurl=http://forum.donanimhaber.com/fb.asp?m=30434242&amp;usg=__UJPsdFaHOzxg9eUPNCvClljAWC4=&amp;h=500&amp;w=500&amp;sz=45&amp;hl=tr&amp;start=48&amp;sig2=K9Xdf6b-0J3cPV4PH_QuHg&amp;tbnid=4wKTjiZTxXuSpM:&amp;tbnh=130&amp;tbnw=130&amp;prev=/images?q=kalem&amp;gbv=2&amp;ndsp=20&amp;hl=tr&amp;sa=N&amp;start=40&amp;ei=qp_qSa_9MI6PsAbRtNju" style="width:70.5pt;height:70.5pt;visibility:visible" o:button="t">
              <v:fill o:detectmouseclick="t"/>
              <v:imagedata r:id="rId161" o:title=""/>
            </v:shape>
          </w:pict>
        </w:r>
      </w:hyperlink>
      <w:r w:rsidRPr="00785558">
        <w:rPr>
          <w:rFonts w:cs="Arial"/>
          <w:b/>
          <w:i/>
          <w:color w:val="000000"/>
        </w:rPr>
        <w:t xml:space="preserve">B) </w:t>
      </w:r>
      <w:hyperlink r:id="rId162" w:history="1">
        <w:r w:rsidRPr="00804B69">
          <w:rPr>
            <w:rFonts w:ascii="Arial" w:hAnsi="Arial" w:cs="Arial"/>
            <w:noProof/>
            <w:color w:val="0000FF"/>
            <w:lang w:eastAsia="tr-TR"/>
          </w:rPr>
          <w:pict>
            <v:shape id="Resim 121" o:spid="_x0000_i1104" type="#_x0000_t75" alt="http://tbn1.google.com/images?q=tbn:CbRZt3yF1rr7PM:http://www.hipernex.com/im/pr/m/tepegoz_3m_2000T.jpg" href="http://images.google.com.tr/imgres?imgurl=http://www.hipernex.com/im/pr/m/tepegoz_3m_2000T.jpg&amp;imgrefurl=http://www.hipernex.com/Pro.aspx?CID=1775&amp;IID=13767&amp;usg=__avmEyYIM_d0U3VYTjgk-3gdyTtc=&amp;h=200&amp;w=200&amp;sz=9&amp;hl=tr&amp;start=4&amp;sig2=Kp-3hAIR1Ohu7F89eN-xtA&amp;tbnid=CbRZt3yF1rr7PM:&amp;tbnh=104&amp;tbnw=104&amp;prev=/images?q=tepeg%C3%B6z&amp;gbv=2&amp;hl=tr&amp;sa=G&amp;ei=0p_qScf_N9yNsAbSrvjw" style="width:63pt;height:63pt;visibility:visible" o:button="t">
              <v:fill o:detectmouseclick="t"/>
              <v:imagedata r:id="rId163" o:title=""/>
            </v:shape>
          </w:pict>
        </w:r>
      </w:hyperlink>
    </w:p>
    <w:p w:rsidR="00C723FD" w:rsidRDefault="00C723FD" w:rsidP="00785558">
      <w:pPr>
        <w:spacing w:after="0"/>
        <w:rPr>
          <w:rFonts w:ascii="Arial" w:hAnsi="Arial" w:cs="Arial"/>
          <w:color w:val="000000"/>
        </w:rPr>
      </w:pPr>
      <w:r w:rsidRPr="00785558">
        <w:rPr>
          <w:rFonts w:cs="Arial"/>
          <w:b/>
          <w:i/>
          <w:color w:val="000000"/>
        </w:rPr>
        <w:t xml:space="preserve">C) </w:t>
      </w:r>
      <w:hyperlink r:id="rId164" w:history="1">
        <w:r w:rsidRPr="00804B69">
          <w:rPr>
            <w:rFonts w:ascii="Arial" w:hAnsi="Arial" w:cs="Arial"/>
            <w:noProof/>
            <w:color w:val="0000FF"/>
            <w:lang w:eastAsia="tr-TR"/>
          </w:rPr>
          <w:pict>
            <v:shape id="Resim 124" o:spid="_x0000_i1105" type="#_x0000_t75" alt="http://tbn3.google.com/images?q=tbn:b-PjOu4ZKn5JvM:http://www.resimhayattir.com/data/media/159/www.resimcity.com_bilgisayar_resimleri_1.jpg" href="http://images.google.com.tr/imgres?imgurl=http://www.resimhayattir.com/data/media/159/www.resimcity.com_bilgisayar_resimleri_1.jpg&amp;imgrefurl=http://www.resimhayattir.com/r-bilgisayar-resimleri-159-dizustu-bilgisayar-resmi-6854.htm&amp;usg=__1OzxfWd4qG1c7sefy5h1yKId5fM=&amp;h=800&amp;w=788&amp;sz=58&amp;hl=tr&amp;start=15&amp;sig2=wuau7aNeCweIVcLgefZGhg&amp;tbnid=b-PjOu4ZKn5JvM:&amp;tbnh=143&amp;tbnw=141&amp;prev=/images?q=bilgisayar&amp;gbv=2&amp;hl=tr&amp;sa=G&amp;ei=9J_qScuME42HsAbxmJ3r" style="width:65.25pt;height:66.75pt;visibility:visible" o:button="t">
              <v:fill o:detectmouseclick="t"/>
              <v:imagedata r:id="rId165" o:title=""/>
            </v:shape>
          </w:pict>
        </w:r>
      </w:hyperlink>
      <w:r w:rsidRPr="00785558">
        <w:rPr>
          <w:rFonts w:cs="Arial"/>
          <w:b/>
          <w:i/>
          <w:color w:val="000000"/>
        </w:rPr>
        <w:t>D)</w:t>
      </w:r>
      <w:r w:rsidRPr="00785558">
        <w:rPr>
          <w:rFonts w:ascii="Arial" w:hAnsi="Arial" w:cs="Arial"/>
          <w:color w:val="000000"/>
        </w:rPr>
        <w:t xml:space="preserve"> </w:t>
      </w:r>
      <w:hyperlink r:id="rId166" w:history="1">
        <w:r w:rsidRPr="00804B69">
          <w:rPr>
            <w:rFonts w:ascii="Arial" w:hAnsi="Arial" w:cs="Arial"/>
            <w:noProof/>
            <w:color w:val="0000FF"/>
            <w:lang w:eastAsia="tr-TR"/>
          </w:rPr>
          <w:pict>
            <v:shape id="Resim 127" o:spid="_x0000_i1106" type="#_x0000_t75" alt="http://tbn1.google.com/images?q=tbn:Ol4xlvzRz3I5aM:http://www.kardelendavetiyeleri.com/images/products/51256.jpg" href="http://images.google.com.tr/imgres?imgurl=http://www.kardelendavetiyeleri.com/images/products/51256.jpg&amp;imgrefurl=http://www.kardelendavetiyeleri.com/?mod=cat&amp;cat_id=16&amp;usg=__o6u31eTogJifMDCq6Rbx5vdlAVU=&amp;h=400&amp;w=400&amp;sz=16&amp;hl=tr&amp;start=7&amp;sig2=7izdq3YNR17W29uBl_YS1w&amp;tbnid=Ol4xlvzRz3I5aM:&amp;tbnh=124&amp;tbnw=124&amp;prev=/images?q=termometre&amp;gbv=2&amp;hl=tr&amp;sa=G&amp;ei=GaDqSYDGLZKMsAaxm5nz" style="width:81pt;height:81pt;visibility:visible" o:button="t">
              <v:fill o:detectmouseclick="t"/>
              <v:imagedata r:id="rId167" o:title=""/>
            </v:shape>
          </w:pict>
        </w:r>
      </w:hyperlink>
    </w:p>
    <w:p w:rsidR="00C723FD" w:rsidRDefault="00C723FD" w:rsidP="00785558">
      <w:pPr>
        <w:spacing w:after="0"/>
        <w:rPr>
          <w:rFonts w:ascii="Arial" w:hAnsi="Arial" w:cs="Arial"/>
          <w:color w:val="000000"/>
        </w:rPr>
      </w:pPr>
    </w:p>
    <w:p w:rsidR="00C723FD" w:rsidRDefault="00C723FD" w:rsidP="00785558">
      <w:pPr>
        <w:spacing w:after="0"/>
        <w:rPr>
          <w:rFonts w:ascii="Arial" w:hAnsi="Arial" w:cs="Arial"/>
          <w:color w:val="000000"/>
        </w:rPr>
      </w:pPr>
    </w:p>
    <w:p w:rsidR="00C723FD" w:rsidRPr="00785558" w:rsidRDefault="00C723FD" w:rsidP="00785558">
      <w:pPr>
        <w:spacing w:after="0"/>
        <w:rPr>
          <w:rFonts w:cs="Arial"/>
          <w:b/>
          <w:i/>
          <w:color w:val="000000"/>
        </w:rPr>
      </w:pPr>
      <w:r w:rsidRPr="00785558">
        <w:rPr>
          <w:rFonts w:cs="Arial"/>
          <w:b/>
          <w:i/>
          <w:color w:val="000000"/>
        </w:rPr>
        <w:t>86-</w:t>
      </w:r>
      <w:r w:rsidRPr="00785558">
        <w:t xml:space="preserve"> </w:t>
      </w:r>
      <w:r w:rsidRPr="00785558">
        <w:rPr>
          <w:rFonts w:cs="Arial"/>
          <w:b/>
          <w:i/>
          <w:color w:val="000000"/>
        </w:rPr>
        <w:t xml:space="preserve">Aşağıdakilerden hangisi teknolojik ürünlerin hayatımıza sağladığı olumlu etkilerden biri değildir? </w:t>
      </w:r>
    </w:p>
    <w:p w:rsidR="00C723FD" w:rsidRPr="009D49BE" w:rsidRDefault="00C723FD" w:rsidP="00785558">
      <w:pPr>
        <w:spacing w:after="0"/>
        <w:rPr>
          <w:rFonts w:cs="Arial"/>
          <w:color w:val="000000"/>
        </w:rPr>
      </w:pPr>
      <w:r w:rsidRPr="009D49BE">
        <w:rPr>
          <w:rFonts w:cs="Arial"/>
          <w:color w:val="000000"/>
        </w:rPr>
        <w:t>A) Yaşamı kolaylaştırır.</w:t>
      </w:r>
    </w:p>
    <w:p w:rsidR="00C723FD" w:rsidRPr="009D49BE" w:rsidRDefault="00C723FD" w:rsidP="00785558">
      <w:pPr>
        <w:spacing w:after="0"/>
        <w:rPr>
          <w:rFonts w:cs="Arial"/>
          <w:color w:val="000000"/>
        </w:rPr>
      </w:pPr>
      <w:r w:rsidRPr="009D49BE">
        <w:rPr>
          <w:rFonts w:cs="Arial"/>
          <w:color w:val="000000"/>
        </w:rPr>
        <w:t>B) Üretimi hızlandırır.</w:t>
      </w:r>
    </w:p>
    <w:p w:rsidR="00C723FD" w:rsidRPr="009D49BE" w:rsidRDefault="00C723FD" w:rsidP="00785558">
      <w:pPr>
        <w:spacing w:after="0"/>
        <w:rPr>
          <w:rFonts w:cs="Arial"/>
          <w:color w:val="000000"/>
        </w:rPr>
      </w:pPr>
      <w:r w:rsidRPr="009D49BE">
        <w:rPr>
          <w:rFonts w:cs="Arial"/>
          <w:color w:val="000000"/>
        </w:rPr>
        <w:t>C) Çevreyi kirletir</w:t>
      </w:r>
    </w:p>
    <w:p w:rsidR="00C723FD" w:rsidRPr="009D49BE" w:rsidRDefault="00C723FD" w:rsidP="00785558">
      <w:pPr>
        <w:spacing w:after="0"/>
        <w:rPr>
          <w:rFonts w:cs="Arial"/>
          <w:color w:val="000000"/>
        </w:rPr>
      </w:pPr>
      <w:r w:rsidRPr="009D49BE">
        <w:rPr>
          <w:rFonts w:cs="Arial"/>
          <w:color w:val="000000"/>
        </w:rPr>
        <w:t>D) Zamandan tasarruf sağlar.</w:t>
      </w:r>
    </w:p>
    <w:p w:rsidR="00C723FD" w:rsidRDefault="00C723FD" w:rsidP="00785558">
      <w:pPr>
        <w:spacing w:after="0"/>
        <w:rPr>
          <w:rFonts w:cs="Arial"/>
          <w:b/>
          <w:i/>
          <w:color w:val="000000"/>
        </w:rPr>
      </w:pPr>
    </w:p>
    <w:p w:rsidR="00C723FD" w:rsidRPr="00785558" w:rsidRDefault="00C723FD" w:rsidP="00785558">
      <w:pPr>
        <w:spacing w:after="0"/>
        <w:rPr>
          <w:rFonts w:cs="Arial"/>
          <w:b/>
          <w:i/>
          <w:color w:val="000000"/>
        </w:rPr>
      </w:pPr>
      <w:r>
        <w:rPr>
          <w:rFonts w:cs="Arial"/>
          <w:b/>
          <w:i/>
          <w:color w:val="000000"/>
        </w:rPr>
        <w:t>87-</w:t>
      </w:r>
      <w:r w:rsidRPr="00785558">
        <w:t xml:space="preserve"> </w:t>
      </w:r>
      <w:r w:rsidRPr="00785558">
        <w:rPr>
          <w:rFonts w:cs="Arial"/>
          <w:b/>
          <w:i/>
          <w:color w:val="000000"/>
        </w:rPr>
        <w:t xml:space="preserve">19. yüzyılda mimarlar öyle yüksek binalar tasarladılar ki, insanları ve eşyaları bu binalara çıkarıp indirmek için makineler yapmak gerekti. Aşağıdakilerden hangisi bu amaçla üretilmiştir? </w:t>
      </w:r>
    </w:p>
    <w:p w:rsidR="00C723FD" w:rsidRPr="009D49BE" w:rsidRDefault="00C723FD" w:rsidP="00785558">
      <w:pPr>
        <w:spacing w:after="0"/>
        <w:rPr>
          <w:rFonts w:cs="Arial"/>
          <w:color w:val="000000"/>
        </w:rPr>
      </w:pPr>
      <w:r w:rsidRPr="009D49BE">
        <w:rPr>
          <w:rFonts w:cs="Arial"/>
          <w:color w:val="000000"/>
        </w:rPr>
        <w:t>A) asansör                              B) kilit</w:t>
      </w:r>
    </w:p>
    <w:p w:rsidR="00C723FD" w:rsidRPr="009D49BE" w:rsidRDefault="00C723FD" w:rsidP="00785558">
      <w:pPr>
        <w:spacing w:after="0"/>
        <w:rPr>
          <w:rFonts w:cs="Arial"/>
          <w:color w:val="000000"/>
        </w:rPr>
      </w:pPr>
      <w:r w:rsidRPr="009D49BE">
        <w:rPr>
          <w:rFonts w:cs="Arial"/>
          <w:color w:val="000000"/>
        </w:rPr>
        <w:t>C) vinç                                     D) merdiven</w:t>
      </w:r>
    </w:p>
    <w:p w:rsidR="00C723FD" w:rsidRPr="002335A0" w:rsidRDefault="00C723FD" w:rsidP="00AA54F0">
      <w:pPr>
        <w:spacing w:after="0" w:line="240" w:lineRule="auto"/>
      </w:pPr>
      <w:hyperlink r:id="rId168" w:history="1">
        <w:r w:rsidRPr="00B0055F">
          <w:rPr>
            <w:rStyle w:val="Hyperlink"/>
          </w:rPr>
          <w:t>www.dersbirebir.com</w:t>
        </w:r>
      </w:hyperlink>
      <w:r>
        <w:t xml:space="preserve"> </w:t>
      </w:r>
    </w:p>
    <w:p w:rsidR="00C723FD" w:rsidRPr="00785558" w:rsidRDefault="00C723FD" w:rsidP="00785558">
      <w:pPr>
        <w:spacing w:after="0"/>
        <w:rPr>
          <w:rFonts w:cs="Arial"/>
          <w:b/>
          <w:i/>
          <w:color w:val="000000"/>
        </w:rPr>
      </w:pPr>
      <w:r>
        <w:rPr>
          <w:rFonts w:cs="Arial"/>
          <w:b/>
          <w:i/>
          <w:color w:val="000000"/>
        </w:rPr>
        <w:t>88-</w:t>
      </w:r>
      <w:r w:rsidRPr="00785558">
        <w:rPr>
          <w:rFonts w:cs="Arial"/>
          <w:b/>
          <w:i/>
          <w:color w:val="000000"/>
        </w:rPr>
        <w:t xml:space="preserve"> Aşağıdakilerden hangisi teknolojiyi bilinçsizce kullanmanın bir göstergesidir? </w:t>
      </w:r>
    </w:p>
    <w:p w:rsidR="00C723FD" w:rsidRPr="009D49BE" w:rsidRDefault="00C723FD" w:rsidP="00785558">
      <w:pPr>
        <w:spacing w:after="0"/>
        <w:rPr>
          <w:rFonts w:cs="Arial"/>
          <w:color w:val="000000"/>
        </w:rPr>
      </w:pPr>
      <w:r w:rsidRPr="009D49BE">
        <w:rPr>
          <w:rFonts w:cs="Arial"/>
          <w:color w:val="000000"/>
        </w:rPr>
        <w:t xml:space="preserve">A) Telefonda ihtiyacımız kadar konuşmak. </w:t>
      </w:r>
    </w:p>
    <w:p w:rsidR="00C723FD" w:rsidRPr="009D49BE" w:rsidRDefault="00C723FD" w:rsidP="00785558">
      <w:pPr>
        <w:spacing w:after="0"/>
        <w:rPr>
          <w:rFonts w:cs="Arial"/>
          <w:color w:val="000000"/>
        </w:rPr>
      </w:pPr>
      <w:r w:rsidRPr="009D49BE">
        <w:rPr>
          <w:rFonts w:cs="Arial"/>
          <w:color w:val="000000"/>
        </w:rPr>
        <w:t>B) Plastik ve teneke kutuları ayrı kaplarda toplamak.</w:t>
      </w:r>
    </w:p>
    <w:p w:rsidR="00C723FD" w:rsidRPr="009D49BE" w:rsidRDefault="00C723FD" w:rsidP="00785558">
      <w:pPr>
        <w:spacing w:after="0"/>
        <w:rPr>
          <w:rFonts w:cs="Arial"/>
          <w:color w:val="000000"/>
        </w:rPr>
      </w:pPr>
      <w:r w:rsidRPr="009D49BE">
        <w:rPr>
          <w:rFonts w:cs="Arial"/>
          <w:color w:val="000000"/>
        </w:rPr>
        <w:t>C) Televizyonda yayınlanan her programı izlemek.</w:t>
      </w:r>
    </w:p>
    <w:p w:rsidR="00C723FD" w:rsidRPr="009D49BE" w:rsidRDefault="00C723FD" w:rsidP="00785558">
      <w:pPr>
        <w:spacing w:after="0"/>
        <w:rPr>
          <w:rFonts w:cs="Arial"/>
          <w:color w:val="000000"/>
        </w:rPr>
      </w:pPr>
      <w:r w:rsidRPr="009D49BE">
        <w:rPr>
          <w:rFonts w:cs="Arial"/>
          <w:color w:val="000000"/>
        </w:rPr>
        <w:t>D) Teknolojik eşyalardan sadece ihtiyacımız kadarını almak.</w:t>
      </w:r>
    </w:p>
    <w:p w:rsidR="00C723FD" w:rsidRDefault="00C723FD" w:rsidP="00785558">
      <w:pPr>
        <w:spacing w:after="0"/>
        <w:rPr>
          <w:rFonts w:cs="Arial"/>
          <w:b/>
          <w:i/>
          <w:color w:val="000000"/>
        </w:rPr>
      </w:pPr>
    </w:p>
    <w:p w:rsidR="00C723FD" w:rsidRPr="00785558" w:rsidRDefault="00C723FD" w:rsidP="00785558">
      <w:pPr>
        <w:spacing w:after="0"/>
        <w:rPr>
          <w:rFonts w:cs="Arial"/>
          <w:b/>
          <w:i/>
          <w:color w:val="000000"/>
        </w:rPr>
      </w:pPr>
      <w:r>
        <w:rPr>
          <w:rFonts w:cs="Arial"/>
          <w:b/>
          <w:i/>
          <w:color w:val="000000"/>
        </w:rPr>
        <w:t>89-</w:t>
      </w:r>
      <w:r w:rsidRPr="00785558">
        <w:t xml:space="preserve"> </w:t>
      </w:r>
      <w:r w:rsidRPr="00785558">
        <w:rPr>
          <w:rFonts w:cs="Arial"/>
          <w:b/>
          <w:i/>
          <w:color w:val="000000"/>
        </w:rPr>
        <w:t xml:space="preserve">Ulaşım araçlarının çoğunun temeli ilk neyin bulunmasına bağlıdır? </w:t>
      </w:r>
    </w:p>
    <w:p w:rsidR="00C723FD" w:rsidRPr="009D49BE" w:rsidRDefault="00C723FD" w:rsidP="00785558">
      <w:pPr>
        <w:spacing w:after="0"/>
        <w:rPr>
          <w:rFonts w:cs="Arial"/>
          <w:color w:val="000000"/>
        </w:rPr>
      </w:pPr>
      <w:r w:rsidRPr="009D49BE">
        <w:rPr>
          <w:rFonts w:cs="Arial"/>
          <w:color w:val="000000"/>
        </w:rPr>
        <w:t xml:space="preserve">A) İnternet                     B) Balon </w:t>
      </w:r>
    </w:p>
    <w:p w:rsidR="00C723FD" w:rsidRPr="009D49BE" w:rsidRDefault="00C723FD" w:rsidP="00785558">
      <w:pPr>
        <w:spacing w:after="0"/>
        <w:rPr>
          <w:rFonts w:cs="Arial"/>
          <w:color w:val="000000"/>
        </w:rPr>
      </w:pPr>
      <w:r w:rsidRPr="009D49BE">
        <w:rPr>
          <w:rFonts w:cs="Arial"/>
          <w:color w:val="000000"/>
        </w:rPr>
        <w:t>C) Otomobil                  D) Tekerlek</w:t>
      </w:r>
    </w:p>
    <w:p w:rsidR="00C723FD" w:rsidRDefault="00C723FD" w:rsidP="00785558">
      <w:pPr>
        <w:spacing w:after="0"/>
        <w:rPr>
          <w:rFonts w:cs="Arial"/>
          <w:b/>
          <w:i/>
          <w:color w:val="000000"/>
        </w:rPr>
      </w:pPr>
    </w:p>
    <w:p w:rsidR="00C723FD" w:rsidRPr="00785558" w:rsidRDefault="00C723FD" w:rsidP="00785558">
      <w:pPr>
        <w:spacing w:after="0"/>
        <w:rPr>
          <w:rFonts w:cs="Arial"/>
          <w:b/>
          <w:i/>
          <w:color w:val="000000"/>
        </w:rPr>
      </w:pPr>
      <w:r>
        <w:rPr>
          <w:rFonts w:cs="Arial"/>
          <w:b/>
          <w:i/>
          <w:color w:val="000000"/>
        </w:rPr>
        <w:t>90-Aşağıdaki araçların hangisinin kullanım alanı diğerlerinden farklıdır?</w:t>
      </w:r>
    </w:p>
    <w:p w:rsidR="00C723FD" w:rsidRDefault="00C723FD" w:rsidP="003D50F1">
      <w:pPr>
        <w:spacing w:after="0"/>
        <w:rPr>
          <w:rFonts w:cs="Arial"/>
          <w:b/>
          <w:i/>
          <w:color w:val="000000"/>
        </w:rPr>
      </w:pPr>
      <w:r>
        <w:rPr>
          <w:rFonts w:cs="Arial"/>
          <w:b/>
          <w:i/>
          <w:color w:val="000000"/>
        </w:rPr>
        <w:t>a-</w:t>
      </w:r>
      <w:hyperlink r:id="rId169" w:history="1">
        <w:r w:rsidRPr="00804B69">
          <w:rPr>
            <w:rFonts w:ascii="Arial" w:hAnsi="Arial" w:cs="Arial"/>
            <w:noProof/>
            <w:color w:val="0000FF"/>
            <w:lang w:eastAsia="tr-TR"/>
          </w:rPr>
          <w:pict>
            <v:shape id="_x0000_i1107" type="#_x0000_t75" alt="http://tbn0.google.com/images?q=tbn:LJ1U1kHgJ8kfYM:http://www.gadget-box.com/images/boeing-737.jpg" href="http://images.google.com.tr/imgres?imgurl=http://www.gadget-box.com/images/boeing-737.jpg&amp;imgrefurl=http://www.gadget-box.com/advanced_search_result.php?keywords=radio&amp;search_in_description=1&amp;usg=__s8Aodlj5_HLb9L8FCRZYG6MeNiU=&amp;h=349&amp;w=600&amp;sz=20&amp;hl=tr&amp;start=10&amp;sig2=MTlcCfxxwDOPR8XKt3-7SA&amp;tbnid=LJ1U1kHgJ8kfYM:&amp;tbnh=79&amp;tbnw=135&amp;prev=/images?q=boeing+737&amp;gbv=2&amp;hl=tr&amp;sa=X&amp;ei=IaPqSb3pJM-RsAbplOjw" style="width:86.25pt;height:49.5pt;visibility:visible" o:button="t">
              <v:fill o:detectmouseclick="t"/>
              <v:imagedata r:id="rId170" o:title=""/>
            </v:shape>
          </w:pict>
        </w:r>
      </w:hyperlink>
      <w:r>
        <w:rPr>
          <w:rFonts w:cs="Arial"/>
          <w:b/>
          <w:i/>
          <w:color w:val="000000"/>
        </w:rPr>
        <w:t xml:space="preserve">  b-</w:t>
      </w:r>
      <w:hyperlink r:id="rId171" w:history="1">
        <w:r w:rsidRPr="00804B69">
          <w:rPr>
            <w:rFonts w:ascii="Arial" w:hAnsi="Arial" w:cs="Arial"/>
            <w:noProof/>
            <w:color w:val="0000FF"/>
            <w:lang w:eastAsia="tr-TR"/>
          </w:rPr>
          <w:pict>
            <v:shape id="_x0000_i1108" type="#_x0000_t75" alt="http://tbn2.google.com/images?q=tbn:MZfyDIUtDzdIgM:http://www.varan.com.tr/images/varan_setra417.gif" href="http://images.google.com.tr/imgres?imgurl=http://www.varan.com.tr/images/varan_setra417.gif&amp;imgrefurl=http://www.varan.com.tr/izm_ant_417.asp&amp;usg=__0kbDBoSDfmhS4h8aRZ87oqs0Xso=&amp;h=318&amp;w=600&amp;sz=52&amp;hl=tr&amp;start=1&amp;sig2=Jv_vjIO-vUfs81nKSVippw&amp;tbnid=MZfyDIUtDzdIgM:&amp;tbnh=72&amp;tbnw=135&amp;prev=/images?q=varan&amp;gbv=2&amp;hl=tr&amp;ei=lqPqSfP_LMuEsAaO-oSD" style="width:81.75pt;height:43.5pt;visibility:visible" o:button="t">
              <v:fill o:detectmouseclick="t"/>
              <v:imagedata r:id="rId172" o:title=""/>
            </v:shape>
          </w:pict>
        </w:r>
      </w:hyperlink>
    </w:p>
    <w:p w:rsidR="00C723FD" w:rsidRDefault="00C723FD" w:rsidP="003D50F1">
      <w:pPr>
        <w:spacing w:after="0"/>
        <w:rPr>
          <w:rFonts w:cs="Arial"/>
          <w:b/>
          <w:i/>
          <w:color w:val="000000"/>
        </w:rPr>
      </w:pPr>
      <w:r>
        <w:rPr>
          <w:rFonts w:cs="Arial"/>
          <w:b/>
          <w:i/>
          <w:color w:val="000000"/>
        </w:rPr>
        <w:t>c-</w:t>
      </w:r>
      <w:hyperlink r:id="rId173" w:history="1">
        <w:r w:rsidRPr="00804B69">
          <w:rPr>
            <w:rFonts w:ascii="Arial" w:hAnsi="Arial" w:cs="Arial"/>
            <w:noProof/>
            <w:color w:val="0000FF"/>
            <w:lang w:eastAsia="tr-TR"/>
          </w:rPr>
          <w:pict>
            <v:shape id="_x0000_i1109" type="#_x0000_t75" alt="http://tbn0.google.com/images?q=tbn:moYQsKcRYE9MaM:http://www.bingolum.com/haberinresmi/traktor.jpg" href="http://images.google.com.tr/imgres?imgurl=http://www.bingolum.com/haberinresmi/traktor.jpg&amp;imgrefurl=http://www.bingolum.com/modules.php?name=News&amp;file=article&amp;sid=1881&amp;usg=__SR72rz8oxnQQt4eCm_5vtHMAeNw=&amp;h=250&amp;w=250&amp;sz=9&amp;hl=tr&amp;start=16&amp;sig2=xHryOnazEAZvs2oMvnz6KA&amp;tbnid=moYQsKcRYE9MaM:&amp;tbnh=111&amp;tbnw=111&amp;prev=/images?q=trakt%C3%B6r&amp;gbv=2&amp;hl=tr&amp;ei=GKTqSYKCIcKOsAaynPT6" style="width:58.5pt;height:58.5pt;visibility:visible" o:button="t">
              <v:fill o:detectmouseclick="t"/>
              <v:imagedata r:id="rId174" o:title=""/>
            </v:shape>
          </w:pict>
        </w:r>
      </w:hyperlink>
      <w:r>
        <w:rPr>
          <w:rFonts w:cs="Arial"/>
          <w:b/>
          <w:i/>
          <w:color w:val="000000"/>
        </w:rPr>
        <w:t xml:space="preserve">             d- </w:t>
      </w:r>
      <w:hyperlink r:id="rId175" w:history="1">
        <w:r w:rsidRPr="00804B69">
          <w:rPr>
            <w:rFonts w:ascii="Arial" w:hAnsi="Arial" w:cs="Arial"/>
            <w:noProof/>
            <w:color w:val="0000FF"/>
            <w:lang w:eastAsia="tr-TR"/>
          </w:rPr>
          <w:pict>
            <v:shape id="_x0000_i1110" type="#_x0000_t75" alt="http://tbn0.google.com/images?q=tbn:TYPAlYyQwIjADM:http://www.tulomsas.com.tr/upload/resim/40.jpg" href="http://images.google.com.tr/imgres?imgurl=http://www.tulomsas.com.tr/upload/resim/40.jpg&amp;imgrefurl=http://www.tulomsas.com.tr/main.php?kid=67&amp;usg=__-FOIeIvU-X2LtRCRYRVYq2ayXaI=&amp;h=266&amp;w=400&amp;sz=35&amp;hl=tr&amp;start=12&amp;sig2=yMNgMALu3CwtwApF8SdIzA&amp;tbnid=TYPAlYyQwIjADM:&amp;tbnh=82&amp;tbnw=124&amp;prev=/images?q=lokomotif&amp;gbv=2&amp;hl=tr&amp;ei=5aPqSbqdCtKLsAbY1vyC" style="width:72.75pt;height:48pt;visibility:visible" o:button="t">
              <v:fill o:detectmouseclick="t"/>
              <v:imagedata r:id="rId176" o:title=""/>
            </v:shape>
          </w:pict>
        </w:r>
      </w:hyperlink>
      <w:r>
        <w:rPr>
          <w:rFonts w:cs="Arial"/>
          <w:b/>
          <w:i/>
          <w:color w:val="000000"/>
        </w:rPr>
        <w:t xml:space="preserve">   </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91-İnsanlar tarih boyunca zamanı belirlemek için geçmişten günümüze pek çok icat yapmışlardır.</w:t>
      </w:r>
    </w:p>
    <w:p w:rsidR="00C723FD" w:rsidRDefault="00C723FD" w:rsidP="003D50F1">
      <w:pPr>
        <w:spacing w:after="0"/>
        <w:rPr>
          <w:rFonts w:cs="Arial"/>
          <w:b/>
          <w:i/>
          <w:color w:val="000000"/>
        </w:rPr>
      </w:pPr>
      <w:r>
        <w:rPr>
          <w:rFonts w:cs="Arial"/>
          <w:b/>
          <w:i/>
          <w:color w:val="000000"/>
        </w:rPr>
        <w:t>Aşağıdakilerden hangisi geçmişte kullanılan saat türlerinden değildir?</w:t>
      </w:r>
    </w:p>
    <w:p w:rsidR="00C723FD" w:rsidRPr="009D49BE" w:rsidRDefault="00C723FD" w:rsidP="003D50F1">
      <w:pPr>
        <w:spacing w:after="0"/>
        <w:rPr>
          <w:rFonts w:cs="Arial"/>
          <w:color w:val="000000"/>
        </w:rPr>
      </w:pPr>
      <w:r w:rsidRPr="009D49BE">
        <w:rPr>
          <w:rFonts w:cs="Arial"/>
          <w:color w:val="000000"/>
        </w:rPr>
        <w:t>a- çay saati                       b- güneş saati</w:t>
      </w:r>
    </w:p>
    <w:p w:rsidR="00C723FD" w:rsidRPr="009D49BE" w:rsidRDefault="00C723FD" w:rsidP="003D50F1">
      <w:pPr>
        <w:spacing w:after="0"/>
        <w:rPr>
          <w:rFonts w:cs="Arial"/>
          <w:color w:val="000000"/>
        </w:rPr>
      </w:pPr>
      <w:r w:rsidRPr="009D49BE">
        <w:rPr>
          <w:rFonts w:cs="Arial"/>
          <w:color w:val="000000"/>
        </w:rPr>
        <w:t>d-su saati                          d-kum saati</w: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 xml:space="preserve">92-         </w:t>
      </w:r>
      <w:hyperlink r:id="rId177" w:history="1">
        <w:r w:rsidRPr="00804B69">
          <w:rPr>
            <w:rFonts w:ascii="Arial" w:hAnsi="Arial" w:cs="Arial"/>
            <w:noProof/>
            <w:color w:val="0000FF"/>
            <w:lang w:eastAsia="tr-TR"/>
          </w:rPr>
          <w:pict>
            <v:shape id="_x0000_i1111" type="#_x0000_t75" alt="http://tbn2.google.com/images?q=tbn:KUvmiTxIZFiW0M:http://www.airnewstimes.com/resimler/CDD_19443.jpg" href="http://images.google.com.tr/imgres?imgurl=http://www.airnewstimes.com/resimler/CDD_19443.jpg&amp;imgrefurl=http://www.airnewstimes.com/haber/716--bilgi-bankas--havaclk-tarihine-ksa-bir-bak.html&amp;usg=__0zZANyFTmZpQ9e9FUaHRsbhSGlY=&amp;h=204&amp;w=272&amp;sz=9&amp;hl=tr&amp;start=7&amp;sig2=YZ9oUUhwJQpPpS7y9qUTZg&amp;tbnid=KUvmiTxIZFiW0M:&amp;tbnh=85&amp;tbnw=113&amp;prev=/images?q=hazerfen+ahmet+%C3%A7elebi&amp;gbv=2&amp;hl=tr&amp;sa=G&amp;ei=EqXqSbShG5KMsAaxm5nz" style="width:84.75pt;height:63.75pt;visibility:visible" o:button="t">
              <v:fill o:detectmouseclick="t"/>
              <v:imagedata r:id="rId178" o:title=""/>
            </v:shape>
          </w:pict>
        </w:r>
      </w:hyperlink>
      <w:r>
        <w:rPr>
          <w:rFonts w:cs="Arial"/>
          <w:b/>
          <w:i/>
          <w:color w:val="000000"/>
        </w:rPr>
        <w:t xml:space="preserve">      </w:t>
      </w:r>
    </w:p>
    <w:p w:rsidR="00C723FD" w:rsidRDefault="00C723FD" w:rsidP="003D50F1">
      <w:pPr>
        <w:spacing w:after="0"/>
        <w:rPr>
          <w:rFonts w:cs="Arial"/>
          <w:b/>
          <w:i/>
          <w:color w:val="000000"/>
        </w:rPr>
      </w:pPr>
      <w:r>
        <w:rPr>
          <w:rFonts w:cs="Arial"/>
          <w:b/>
          <w:i/>
          <w:color w:val="000000"/>
        </w:rPr>
        <w:t>Hazerfen Ahmet Çelebi dünyada kendi geliştirdiği takma kanatlarla uçmayı başaran ilk Türk bilginidir.</w:t>
      </w:r>
    </w:p>
    <w:p w:rsidR="00C723FD" w:rsidRDefault="00C723FD" w:rsidP="003D50F1">
      <w:pPr>
        <w:spacing w:after="0"/>
        <w:rPr>
          <w:rFonts w:cs="Arial"/>
          <w:b/>
          <w:i/>
          <w:color w:val="000000"/>
        </w:rPr>
      </w:pPr>
      <w:r>
        <w:rPr>
          <w:rFonts w:cs="Arial"/>
          <w:b/>
          <w:i/>
          <w:color w:val="000000"/>
        </w:rPr>
        <w:t>Hazerfen Ahmet Çelebi günümüzde yaşasaydı hangi alanla ilgili buluş yapardı.</w:t>
      </w:r>
    </w:p>
    <w:p w:rsidR="00C723FD" w:rsidRPr="009D49BE" w:rsidRDefault="00C723FD" w:rsidP="003D50F1">
      <w:pPr>
        <w:spacing w:after="0"/>
        <w:rPr>
          <w:rFonts w:cs="Arial"/>
          <w:color w:val="000000"/>
        </w:rPr>
      </w:pPr>
      <w:r w:rsidRPr="009D49BE">
        <w:rPr>
          <w:rFonts w:cs="Arial"/>
          <w:color w:val="000000"/>
        </w:rPr>
        <w:t>a- iletişim                    b- ulaşım</w:t>
      </w:r>
    </w:p>
    <w:p w:rsidR="00C723FD" w:rsidRPr="009D49BE" w:rsidRDefault="00C723FD" w:rsidP="003D50F1">
      <w:pPr>
        <w:spacing w:after="0"/>
        <w:rPr>
          <w:rFonts w:cs="Arial"/>
          <w:color w:val="000000"/>
        </w:rPr>
      </w:pPr>
      <w:r w:rsidRPr="009D49BE">
        <w:rPr>
          <w:rFonts w:cs="Arial"/>
          <w:color w:val="000000"/>
        </w:rPr>
        <w:t>c- sağlık                       d- eğitim</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noProof/>
          <w:lang w:eastAsia="tr-TR"/>
        </w:rPr>
        <w:pict>
          <v:roundrect id="_x0000_s1055" style="position:absolute;margin-left:-16.1pt;margin-top:12.3pt;width:159pt;height:64.5pt;z-index:251659264" arcsize="10923f" strokecolor="#666" strokeweight="1pt">
            <v:fill color2="#999" focusposition="1" focussize="" focus="100%" type="gradient"/>
            <v:shadow on="t" type="perspective" color="#7f7f7f" opacity=".5" offset="1pt" offset2="-3pt"/>
            <v:textbox>
              <w:txbxContent>
                <w:p w:rsidR="00C723FD" w:rsidRPr="00AC2A5D" w:rsidRDefault="00C723FD" w:rsidP="00AC2A5D">
                  <w:pPr>
                    <w:spacing w:after="0" w:line="240" w:lineRule="auto"/>
                    <w:rPr>
                      <w:b/>
                      <w:i/>
                      <w:color w:val="FF0000"/>
                    </w:rPr>
                  </w:pPr>
                  <w:r w:rsidRPr="00AC2A5D">
                    <w:rPr>
                      <w:b/>
                      <w:i/>
                      <w:color w:val="FF0000"/>
                    </w:rPr>
                    <w:t>Bana göre dünyanın en önemli  buluşu işitme cihazı.Eğer o olmasaydı kimseyle anlaşamazdım</w:t>
                  </w:r>
                  <w:r>
                    <w:rPr>
                      <w:b/>
                      <w:i/>
                      <w:color w:val="FF0000"/>
                    </w:rPr>
                    <w:t>.</w:t>
                  </w:r>
                </w:p>
                <w:p w:rsidR="00C723FD" w:rsidRDefault="00C723FD"/>
              </w:txbxContent>
            </v:textbox>
          </v:roundrect>
        </w:pict>
      </w:r>
      <w:r>
        <w:rPr>
          <w:noProof/>
          <w:lang w:eastAsia="tr-TR"/>
        </w:rPr>
        <w:pict>
          <v:shape id="Resim 16" o:spid="_x0000_s1056" type="#_x0000_t75" alt="http://tbn0.google.com/images?q=tbn:q378-c2PcqXprM:http://www.irrasyonel.net/images/content/oldman.jpg" style="position:absolute;margin-left:145.9pt;margin-top:15.3pt;width:56.65pt;height:57.75pt;z-index:-251656192;visibility:visible" wrapcoords="-284 0 -284 21319 21600 21319 21600 0 -284 0">
            <v:imagedata r:id="rId179" o:title=""/>
            <w10:wrap type="tight"/>
          </v:shape>
        </w:pict>
      </w:r>
      <w:r>
        <w:rPr>
          <w:rFonts w:cs="Arial"/>
          <w:b/>
          <w:i/>
          <w:color w:val="000000"/>
        </w:rPr>
        <w:t xml:space="preserve">93-   </w:t>
      </w:r>
    </w:p>
    <w:p w:rsidR="00C723FD" w:rsidRDefault="00C723FD" w:rsidP="003D50F1">
      <w:pPr>
        <w:spacing w:after="0"/>
        <w:rPr>
          <w:rFonts w:cs="Arial"/>
          <w:b/>
          <w:i/>
          <w:color w:val="000000"/>
        </w:rPr>
      </w:pPr>
      <w:r>
        <w:rPr>
          <w:rFonts w:cs="Arial"/>
          <w:b/>
          <w:i/>
          <w:color w:val="000000"/>
        </w:rPr>
        <w:t xml:space="preserve">             </w: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noProof/>
          <w:lang w:eastAsia="tr-TR"/>
        </w:rPr>
        <w:pict>
          <v:shape id="Resim 19" o:spid="_x0000_s1057" type="#_x0000_t75" alt="http://tbn2.google.com/images?q=tbn:_wxqEpuEScJGWM:http://www.kulisturk.com/yonetim/dosyalar/yasli_teyze2.jpg" style="position:absolute;margin-left:-18.35pt;margin-top:10.85pt;width:45.75pt;height:57pt;z-index:-251655168;visibility:visible" wrapcoords="-354 0 -354 21316 21600 21316 21600 0 -354 0">
            <v:imagedata r:id="rId180" o:title=""/>
            <w10:wrap type="tight"/>
          </v:shape>
        </w:pict>
      </w:r>
      <w:r>
        <w:rPr>
          <w:noProof/>
          <w:lang w:eastAsia="tr-TR"/>
        </w:rPr>
        <w:pict>
          <v:roundrect id="_x0000_s1058" style="position:absolute;margin-left:-5.25pt;margin-top:5.6pt;width:178.5pt;height:60.75pt;z-index:251662336" arcsize="10923f" strokecolor="#c2d69b" strokeweight="1pt">
            <v:fill color2="#d6e3bc" focusposition="1" focussize="" focus="100%" type="gradient"/>
            <v:shadow on="t" type="perspective" color="#4e6128" opacity=".5" offset="1pt" offset2="-3pt"/>
            <v:textbox>
              <w:txbxContent>
                <w:p w:rsidR="00C723FD" w:rsidRPr="003D2D3A" w:rsidRDefault="00C723FD">
                  <w:pPr>
                    <w:rPr>
                      <w:b/>
                      <w:i/>
                    </w:rPr>
                  </w:pPr>
                  <w:r>
                    <w:rPr>
                      <w:b/>
                      <w:i/>
                    </w:rPr>
                    <w:t>Bana göre dünyanın en önemli buluşu gözlüktür.Eğer gözlüklerim olmasa kimseyi göremezdim</w:t>
                  </w:r>
                </w:p>
              </w:txbxContent>
            </v:textbox>
          </v:roundrect>
        </w:pic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Yukarıdaki görüşlere bakarak hangisi söylenebilir?</w:t>
      </w:r>
    </w:p>
    <w:p w:rsidR="00C723FD" w:rsidRPr="009D49BE" w:rsidRDefault="00C723FD" w:rsidP="003D50F1">
      <w:pPr>
        <w:spacing w:after="0"/>
        <w:rPr>
          <w:rFonts w:cs="Arial"/>
          <w:color w:val="000000"/>
        </w:rPr>
      </w:pPr>
      <w:r w:rsidRPr="009D49BE">
        <w:rPr>
          <w:rFonts w:cs="Arial"/>
          <w:color w:val="000000"/>
        </w:rPr>
        <w:t>a-Teknolojik ürünlerin önemi bireylerin ihtiyaçlarına göre değişir.</w:t>
      </w:r>
    </w:p>
    <w:p w:rsidR="00C723FD" w:rsidRPr="009D49BE" w:rsidRDefault="00C723FD" w:rsidP="003D50F1">
      <w:pPr>
        <w:spacing w:after="0"/>
        <w:rPr>
          <w:rFonts w:cs="Arial"/>
          <w:color w:val="000000"/>
        </w:rPr>
      </w:pPr>
      <w:r w:rsidRPr="009D49BE">
        <w:rPr>
          <w:rFonts w:cs="Arial"/>
          <w:color w:val="000000"/>
        </w:rPr>
        <w:t>b-Görme ve iştme engelli olanlar başkalarıyla iletişim kuramazlar.</w:t>
      </w:r>
    </w:p>
    <w:p w:rsidR="00C723FD" w:rsidRPr="009D49BE" w:rsidRDefault="00C723FD" w:rsidP="003D50F1">
      <w:pPr>
        <w:spacing w:after="0"/>
        <w:rPr>
          <w:rFonts w:cs="Arial"/>
          <w:color w:val="000000"/>
        </w:rPr>
      </w:pPr>
      <w:r w:rsidRPr="009D49BE">
        <w:rPr>
          <w:rFonts w:cs="Arial"/>
          <w:color w:val="000000"/>
        </w:rPr>
        <w:t>c-Herkesin bir eksik yönü vardır.</w:t>
      </w:r>
    </w:p>
    <w:p w:rsidR="00C723FD" w:rsidRPr="009D49BE" w:rsidRDefault="00C723FD" w:rsidP="003D50F1">
      <w:pPr>
        <w:spacing w:after="0"/>
        <w:rPr>
          <w:rFonts w:cs="Arial"/>
          <w:color w:val="000000"/>
        </w:rPr>
      </w:pPr>
      <w:r w:rsidRPr="009D49BE">
        <w:rPr>
          <w:rFonts w:cs="Arial"/>
          <w:color w:val="000000"/>
        </w:rPr>
        <w:t>d-İnsanların ortak ihtiyaçları yoktur</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94-Eskiden kervanlarla taşımacılık yapılırken günümüzde tır ,gemi ve uçakla taşımacılık yapılmaktadır.</w:t>
      </w:r>
    </w:p>
    <w:p w:rsidR="00C723FD" w:rsidRDefault="00C723FD" w:rsidP="003D50F1">
      <w:pPr>
        <w:spacing w:after="0"/>
        <w:rPr>
          <w:rFonts w:cs="Arial"/>
          <w:b/>
          <w:i/>
          <w:color w:val="000000"/>
        </w:rPr>
      </w:pPr>
      <w:r>
        <w:rPr>
          <w:rFonts w:cs="Arial"/>
          <w:b/>
          <w:i/>
          <w:color w:val="000000"/>
        </w:rPr>
        <w:t>Taşımacılım sektöründeki gelişmeler aşağıdakilerden hangisi sayesinde gerçekleşmiştir</w:t>
      </w:r>
    </w:p>
    <w:p w:rsidR="00C723FD" w:rsidRPr="006128B5" w:rsidRDefault="00C723FD" w:rsidP="003D50F1">
      <w:pPr>
        <w:spacing w:after="0"/>
        <w:rPr>
          <w:rFonts w:cs="Arial"/>
          <w:color w:val="000000"/>
        </w:rPr>
      </w:pPr>
      <w:r w:rsidRPr="006128B5">
        <w:rPr>
          <w:rFonts w:cs="Arial"/>
          <w:color w:val="000000"/>
        </w:rPr>
        <w:t>a- demirin bulunması</w:t>
      </w:r>
    </w:p>
    <w:p w:rsidR="00C723FD" w:rsidRPr="006128B5" w:rsidRDefault="00C723FD" w:rsidP="003D50F1">
      <w:pPr>
        <w:spacing w:after="0"/>
        <w:rPr>
          <w:rFonts w:cs="Arial"/>
          <w:color w:val="000000"/>
        </w:rPr>
      </w:pPr>
      <w:r w:rsidRPr="006128B5">
        <w:rPr>
          <w:rFonts w:cs="Arial"/>
          <w:color w:val="000000"/>
        </w:rPr>
        <w:t>b-taşınacak malların artması</w:t>
      </w:r>
    </w:p>
    <w:p w:rsidR="00C723FD" w:rsidRPr="006128B5" w:rsidRDefault="00C723FD" w:rsidP="003D50F1">
      <w:pPr>
        <w:spacing w:after="0"/>
        <w:rPr>
          <w:rFonts w:cs="Arial"/>
          <w:color w:val="000000"/>
        </w:rPr>
      </w:pPr>
      <w:r w:rsidRPr="006128B5">
        <w:rPr>
          <w:rFonts w:cs="Arial"/>
          <w:color w:val="000000"/>
        </w:rPr>
        <w:t>c- teknolojinin gelişmesi</w:t>
      </w:r>
    </w:p>
    <w:p w:rsidR="00C723FD" w:rsidRPr="006128B5" w:rsidRDefault="00C723FD" w:rsidP="003D50F1">
      <w:pPr>
        <w:spacing w:after="0"/>
        <w:rPr>
          <w:rFonts w:cs="Arial"/>
          <w:color w:val="000000"/>
        </w:rPr>
      </w:pPr>
      <w:r w:rsidRPr="006128B5">
        <w:rPr>
          <w:rFonts w:cs="Arial"/>
          <w:color w:val="000000"/>
        </w:rPr>
        <w:t>d-müşterilerin çoğalmasu</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95- Bir ürün yada hizmetin değerini karşılayan kağıt  veya metal ödeme aracıdır ve ticaretteki en önemli icattır.</w:t>
      </w:r>
    </w:p>
    <w:p w:rsidR="00C723FD" w:rsidRDefault="00C723FD" w:rsidP="003D50F1">
      <w:pPr>
        <w:spacing w:after="0"/>
        <w:rPr>
          <w:rFonts w:cs="Arial"/>
          <w:b/>
          <w:i/>
          <w:color w:val="000000"/>
        </w:rPr>
      </w:pPr>
      <w:r>
        <w:rPr>
          <w:rFonts w:cs="Arial"/>
          <w:b/>
          <w:i/>
          <w:color w:val="000000"/>
        </w:rPr>
        <w:t>Bu cümlede tanımı yapılan aşağıdakilerden hangisidir.</w:t>
      </w:r>
    </w:p>
    <w:p w:rsidR="00C723FD" w:rsidRPr="006128B5" w:rsidRDefault="00C723FD" w:rsidP="003D50F1">
      <w:pPr>
        <w:spacing w:after="0"/>
        <w:rPr>
          <w:rFonts w:cs="Arial"/>
          <w:color w:val="000000"/>
        </w:rPr>
      </w:pPr>
      <w:r w:rsidRPr="006128B5">
        <w:rPr>
          <w:rFonts w:cs="Arial"/>
          <w:color w:val="000000"/>
        </w:rPr>
        <w:t xml:space="preserve">a-istek                                     b- ihtiyaç  </w:t>
      </w:r>
    </w:p>
    <w:p w:rsidR="00C723FD" w:rsidRPr="006128B5" w:rsidRDefault="00C723FD" w:rsidP="003D50F1">
      <w:pPr>
        <w:spacing w:after="0"/>
        <w:rPr>
          <w:rFonts w:cs="Arial"/>
          <w:color w:val="000000"/>
        </w:rPr>
      </w:pPr>
      <w:r w:rsidRPr="006128B5">
        <w:rPr>
          <w:rFonts w:cs="Arial"/>
          <w:color w:val="000000"/>
        </w:rPr>
        <w:t>c-para                                     d-fiyat</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96-</w:t>
      </w:r>
    </w:p>
    <w:p w:rsidR="00C723FD" w:rsidRDefault="00C723FD" w:rsidP="006A1206">
      <w:pPr>
        <w:pStyle w:val="ListParagraph"/>
        <w:numPr>
          <w:ilvl w:val="0"/>
          <w:numId w:val="24"/>
        </w:numPr>
        <w:spacing w:after="0"/>
        <w:rPr>
          <w:rFonts w:cs="Arial"/>
          <w:b/>
          <w:i/>
          <w:color w:val="000000"/>
        </w:rPr>
      </w:pPr>
      <w:r>
        <w:rPr>
          <w:rFonts w:cs="Arial"/>
          <w:b/>
          <w:i/>
          <w:color w:val="000000"/>
        </w:rPr>
        <w:t>Bilgisayarların birbirine bağlanmasıyla oluşur</w:t>
      </w:r>
    </w:p>
    <w:p w:rsidR="00C723FD" w:rsidRDefault="00C723FD" w:rsidP="006A1206">
      <w:pPr>
        <w:pStyle w:val="ListParagraph"/>
        <w:numPr>
          <w:ilvl w:val="0"/>
          <w:numId w:val="24"/>
        </w:numPr>
        <w:spacing w:after="0"/>
        <w:rPr>
          <w:rFonts w:cs="Arial"/>
          <w:b/>
          <w:i/>
          <w:color w:val="000000"/>
        </w:rPr>
      </w:pPr>
      <w:r>
        <w:rPr>
          <w:rFonts w:cs="Arial"/>
          <w:b/>
          <w:i/>
          <w:color w:val="000000"/>
        </w:rPr>
        <w:t>Günmümüzde iletişim aracı haline gelmiştir.</w:t>
      </w:r>
    </w:p>
    <w:p w:rsidR="00C723FD" w:rsidRDefault="00C723FD" w:rsidP="006A1206">
      <w:pPr>
        <w:pStyle w:val="ListParagraph"/>
        <w:numPr>
          <w:ilvl w:val="0"/>
          <w:numId w:val="24"/>
        </w:numPr>
        <w:spacing w:after="0"/>
        <w:rPr>
          <w:rFonts w:cs="Arial"/>
          <w:b/>
          <w:i/>
          <w:color w:val="000000"/>
        </w:rPr>
      </w:pPr>
      <w:r>
        <w:rPr>
          <w:rFonts w:cs="Arial"/>
          <w:b/>
          <w:i/>
          <w:color w:val="000000"/>
        </w:rPr>
        <w:t>Sınırsız bir bilgi kaynağıdır.</w:t>
      </w:r>
    </w:p>
    <w:p w:rsidR="00C723FD" w:rsidRDefault="00C723FD" w:rsidP="006A1206">
      <w:pPr>
        <w:spacing w:after="0"/>
        <w:rPr>
          <w:rFonts w:cs="Arial"/>
          <w:b/>
          <w:i/>
          <w:color w:val="000000"/>
        </w:rPr>
      </w:pPr>
      <w:r>
        <w:rPr>
          <w:rFonts w:cs="Arial"/>
          <w:b/>
          <w:i/>
          <w:color w:val="000000"/>
        </w:rPr>
        <w:t>Yukarıda özellikleri verilen teknolojik gelişme aşağıdakilerden hangisidir.</w:t>
      </w:r>
    </w:p>
    <w:p w:rsidR="00C723FD" w:rsidRPr="006128B5" w:rsidRDefault="00C723FD" w:rsidP="006A1206">
      <w:pPr>
        <w:spacing w:after="0"/>
        <w:rPr>
          <w:rFonts w:cs="Arial"/>
          <w:color w:val="000000"/>
        </w:rPr>
      </w:pPr>
      <w:r w:rsidRPr="006128B5">
        <w:rPr>
          <w:rFonts w:cs="Arial"/>
          <w:color w:val="000000"/>
        </w:rPr>
        <w:t>a- bilgisayar                  b- televizyon</w:t>
      </w:r>
    </w:p>
    <w:p w:rsidR="00C723FD" w:rsidRPr="006128B5" w:rsidRDefault="00C723FD" w:rsidP="006A1206">
      <w:pPr>
        <w:spacing w:after="0"/>
        <w:rPr>
          <w:rFonts w:cs="Arial"/>
          <w:color w:val="000000"/>
        </w:rPr>
      </w:pPr>
      <w:r w:rsidRPr="006128B5">
        <w:rPr>
          <w:rFonts w:cs="Arial"/>
          <w:color w:val="000000"/>
        </w:rPr>
        <w:t>c-internet                      d- cep telefonu</w:t>
      </w:r>
    </w:p>
    <w:p w:rsidR="00C723FD" w:rsidRDefault="00C723FD" w:rsidP="00AA54F0">
      <w:pPr>
        <w:spacing w:after="0" w:line="240" w:lineRule="auto"/>
        <w:rPr>
          <w:rFonts w:cs="Arial"/>
          <w:b/>
          <w:i/>
          <w:color w:val="000000"/>
        </w:rPr>
      </w:pPr>
      <w:hyperlink r:id="rId181" w:history="1">
        <w:r w:rsidRPr="00B0055F">
          <w:rPr>
            <w:rStyle w:val="Hyperlink"/>
          </w:rPr>
          <w:t>www.dersbirebir.com</w:t>
        </w:r>
      </w:hyperlink>
      <w:r>
        <w:t xml:space="preserve"> </w:t>
      </w:r>
    </w:p>
    <w:p w:rsidR="00C723FD" w:rsidRDefault="00C723FD" w:rsidP="006A1206">
      <w:pPr>
        <w:spacing w:after="0"/>
        <w:rPr>
          <w:rFonts w:cs="Arial"/>
          <w:b/>
          <w:i/>
          <w:color w:val="000000"/>
        </w:rPr>
      </w:pPr>
      <w:r>
        <w:rPr>
          <w:rFonts w:cs="Arial"/>
          <w:b/>
          <w:i/>
          <w:color w:val="000000"/>
        </w:rPr>
        <w:t xml:space="preserve">97-                   </w:t>
      </w:r>
      <w:hyperlink r:id="rId182" w:history="1">
        <w:r w:rsidRPr="00804B69">
          <w:rPr>
            <w:rFonts w:ascii="Arial" w:hAnsi="Arial" w:cs="Arial"/>
            <w:noProof/>
            <w:color w:val="0000FF"/>
            <w:lang w:eastAsia="tr-TR"/>
          </w:rPr>
          <w:pict>
            <v:shape id="_x0000_i1115" type="#_x0000_t75" alt="http://tbn0.google.com/images?q=tbn:xGeARzIGlrnhnM:http://www.mobiletisim.com/images/haberfoto/other/141208Telefonla_konusan_cocuk%2520(2).jpg" href="http://images.google.com.tr/imgres?imgurl=http://www.mobiletisim.com/images/haberfoto/other/141208Telefonla_konusan_cocuk (2).jpg&amp;imgrefurl=http://www.mobiletisim.com/dosyalar/cep-telefonlarinin-obur-dunyasi&amp;usg=__qrQq7UFTYvExbSKXjxPQn5j2TGY=&amp;h=271&amp;w=180&amp;sz=9&amp;hl=tr&amp;start=3&amp;sig2=0cv-ZE5PwiIb1Tdy0c0PiQ&amp;tbnid=xGeARzIGlrnhnM:&amp;tbnh=113&amp;tbnw=75&amp;prev=/images?q=telefonla+konu%C5%9Fan+%C3%A7ocuk&amp;gbv=2&amp;hl=tr&amp;ei=-6vqSfSRN5GPsAaFsIH3" style="width:69pt;height:93.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" o:button="t">
              <v:fill o:detectmouseclick="t"/>
              <v:imagedata r:id="rId183" o:title=""/>
              <o:lock v:ext="edit" aspectratio="f"/>
            </v:shape>
          </w:pict>
        </w:r>
      </w:hyperlink>
    </w:p>
    <w:p w:rsidR="00C723FD" w:rsidRDefault="00C723FD" w:rsidP="006A1206">
      <w:pPr>
        <w:spacing w:after="0"/>
        <w:rPr>
          <w:rFonts w:cs="Arial"/>
          <w:b/>
          <w:i/>
          <w:color w:val="000000"/>
        </w:rPr>
      </w:pPr>
      <w:r>
        <w:rPr>
          <w:rFonts w:cs="Arial"/>
          <w:b/>
          <w:i/>
          <w:color w:val="000000"/>
        </w:rPr>
        <w:t>Teknolojik bir ürün olan telefonu kullanırken aşağıdakilerden hangisini yapmamız doğru bir davranıştır.</w:t>
      </w:r>
    </w:p>
    <w:p w:rsidR="00C723FD" w:rsidRPr="006128B5" w:rsidRDefault="00C723FD" w:rsidP="006A1206">
      <w:pPr>
        <w:spacing w:after="0"/>
        <w:rPr>
          <w:rFonts w:cs="Arial"/>
          <w:color w:val="000000"/>
        </w:rPr>
      </w:pPr>
      <w:r w:rsidRPr="006128B5">
        <w:rPr>
          <w:rFonts w:cs="Arial"/>
          <w:color w:val="000000"/>
        </w:rPr>
        <w:t>a-Gereksiz yere telefonu meşgul etmek</w:t>
      </w:r>
    </w:p>
    <w:p w:rsidR="00C723FD" w:rsidRPr="006128B5" w:rsidRDefault="00C723FD" w:rsidP="006A1206">
      <w:pPr>
        <w:spacing w:after="0"/>
        <w:rPr>
          <w:rFonts w:cs="Arial"/>
          <w:color w:val="000000"/>
        </w:rPr>
      </w:pPr>
      <w:r w:rsidRPr="006128B5">
        <w:rPr>
          <w:rFonts w:cs="Arial"/>
          <w:color w:val="000000"/>
        </w:rPr>
        <w:t>b-Rastgele numara çevirerek başkalarını rahatsız etmek</w:t>
      </w:r>
    </w:p>
    <w:p w:rsidR="00C723FD" w:rsidRPr="006128B5" w:rsidRDefault="00C723FD" w:rsidP="006A1206">
      <w:pPr>
        <w:spacing w:after="0"/>
        <w:rPr>
          <w:rFonts w:cs="Arial"/>
          <w:color w:val="000000"/>
        </w:rPr>
      </w:pPr>
      <w:r w:rsidRPr="006128B5">
        <w:rPr>
          <w:rFonts w:cs="Arial"/>
          <w:color w:val="000000"/>
        </w:rPr>
        <w:t>c-Telefonla yükses ssle konuşmak</w:t>
      </w:r>
    </w:p>
    <w:p w:rsidR="00C723FD" w:rsidRPr="006128B5" w:rsidRDefault="00C723FD" w:rsidP="006A1206">
      <w:pPr>
        <w:spacing w:after="0"/>
        <w:rPr>
          <w:rFonts w:cs="Arial"/>
          <w:color w:val="000000"/>
        </w:rPr>
      </w:pPr>
      <w:r w:rsidRPr="006128B5">
        <w:rPr>
          <w:rFonts w:cs="Arial"/>
          <w:color w:val="000000"/>
        </w:rPr>
        <w:t>d-Telefonla birini aradığımızda önce kendimizi tanıtmak</w:t>
      </w:r>
    </w:p>
    <w:p w:rsidR="00C723FD" w:rsidRDefault="00C723FD" w:rsidP="006A1206">
      <w:pPr>
        <w:spacing w:after="0"/>
        <w:rPr>
          <w:rFonts w:cs="Arial"/>
          <w:b/>
          <w:i/>
          <w:color w:val="000000"/>
        </w:rPr>
      </w:pPr>
    </w:p>
    <w:p w:rsidR="00C723FD" w:rsidRDefault="00C723FD" w:rsidP="006A1206">
      <w:pPr>
        <w:spacing w:after="0"/>
        <w:rPr>
          <w:rFonts w:cs="Arial"/>
          <w:b/>
          <w:i/>
          <w:color w:val="000000"/>
        </w:rPr>
      </w:pPr>
      <w:r>
        <w:rPr>
          <w:rFonts w:cs="Arial"/>
          <w:b/>
          <w:i/>
          <w:color w:val="000000"/>
        </w:rPr>
        <w:t>98- Teknoloji …………………………..</w:t>
      </w:r>
    </w:p>
    <w:p w:rsidR="00C723FD" w:rsidRDefault="00C723FD" w:rsidP="006A1206">
      <w:pPr>
        <w:spacing w:after="0"/>
        <w:rPr>
          <w:rFonts w:cs="Arial"/>
          <w:b/>
          <w:i/>
          <w:color w:val="000000"/>
          <w:u w:val="single"/>
        </w:rPr>
      </w:pPr>
      <w:r>
        <w:rPr>
          <w:rFonts w:cs="Arial"/>
          <w:b/>
          <w:i/>
          <w:color w:val="000000"/>
        </w:rPr>
        <w:t xml:space="preserve">Bu cümle aşağıdaki ifadelerden hangisi ile </w:t>
      </w:r>
      <w:r w:rsidRPr="00F8539B">
        <w:rPr>
          <w:rFonts w:cs="Arial"/>
          <w:b/>
          <w:i/>
          <w:color w:val="000000"/>
          <w:u w:val="single"/>
        </w:rPr>
        <w:t>tamamlanamaz.</w:t>
      </w:r>
    </w:p>
    <w:p w:rsidR="00C723FD" w:rsidRPr="006128B5" w:rsidRDefault="00C723FD" w:rsidP="006A1206">
      <w:pPr>
        <w:spacing w:after="0"/>
        <w:rPr>
          <w:rFonts w:cs="Arial"/>
          <w:color w:val="000000"/>
        </w:rPr>
      </w:pPr>
      <w:r w:rsidRPr="006128B5">
        <w:rPr>
          <w:rFonts w:cs="Arial"/>
          <w:color w:val="000000"/>
        </w:rPr>
        <w:t>a-İnsanların üretim için ihtiyaç duyduğu ham maddeyi sağlar.</w:t>
      </w:r>
    </w:p>
    <w:p w:rsidR="00C723FD" w:rsidRPr="006128B5" w:rsidRDefault="00C723FD" w:rsidP="006A1206">
      <w:pPr>
        <w:spacing w:after="0"/>
        <w:rPr>
          <w:rFonts w:cs="Arial"/>
          <w:color w:val="000000"/>
        </w:rPr>
      </w:pPr>
      <w:r w:rsidRPr="006128B5">
        <w:rPr>
          <w:rFonts w:cs="Arial"/>
          <w:color w:val="000000"/>
        </w:rPr>
        <w:t>b-Üretimin daha kolay yapılmasını sağlar.</w:t>
      </w:r>
    </w:p>
    <w:p w:rsidR="00C723FD" w:rsidRPr="006128B5" w:rsidRDefault="00C723FD" w:rsidP="006A1206">
      <w:pPr>
        <w:spacing w:after="0"/>
        <w:rPr>
          <w:rFonts w:cs="Arial"/>
          <w:color w:val="000000"/>
        </w:rPr>
      </w:pPr>
      <w:r w:rsidRPr="006128B5">
        <w:rPr>
          <w:rFonts w:cs="Arial"/>
          <w:color w:val="000000"/>
        </w:rPr>
        <w:t>c-Üretimin daha hızlı yapılmasını sağlar.</w:t>
      </w:r>
    </w:p>
    <w:p w:rsidR="00C723FD" w:rsidRPr="006128B5" w:rsidRDefault="00C723FD" w:rsidP="006A1206">
      <w:pPr>
        <w:spacing w:after="0"/>
        <w:rPr>
          <w:rFonts w:cs="Arial"/>
          <w:color w:val="000000"/>
        </w:rPr>
      </w:pPr>
      <w:r w:rsidRPr="006128B5">
        <w:rPr>
          <w:rFonts w:cs="Arial"/>
          <w:color w:val="000000"/>
        </w:rPr>
        <w:t>d-Hayatı kolaylaştırır.</w:t>
      </w:r>
    </w:p>
    <w:p w:rsidR="00C723FD" w:rsidRDefault="00C723FD" w:rsidP="006A1206">
      <w:pPr>
        <w:spacing w:after="0"/>
        <w:rPr>
          <w:rFonts w:cs="Arial"/>
          <w:b/>
          <w:i/>
          <w:color w:val="000000"/>
        </w:rPr>
      </w:pPr>
    </w:p>
    <w:p w:rsidR="00C723FD" w:rsidRDefault="00C723FD" w:rsidP="006A1206">
      <w:pPr>
        <w:spacing w:after="0"/>
        <w:rPr>
          <w:rFonts w:cs="Arial"/>
          <w:b/>
          <w:i/>
          <w:color w:val="000000"/>
        </w:rPr>
      </w:pPr>
      <w:r>
        <w:rPr>
          <w:rFonts w:cs="Arial"/>
          <w:b/>
          <w:i/>
          <w:color w:val="000000"/>
        </w:rPr>
        <w:t>99-Aşağıdaki teknolojik buluşlardan hangisi iletişim hızının artmasında etkili olmuştur?</w:t>
      </w:r>
    </w:p>
    <w:p w:rsidR="00C723FD" w:rsidRDefault="00C723FD" w:rsidP="006A1206">
      <w:pPr>
        <w:spacing w:after="0"/>
        <w:rPr>
          <w:rFonts w:ascii="Arial" w:hAnsi="Arial" w:cs="Arial"/>
          <w:color w:val="000000"/>
        </w:rPr>
      </w:pPr>
      <w:r>
        <w:rPr>
          <w:rFonts w:cs="Arial"/>
          <w:b/>
          <w:i/>
          <w:color w:val="000000"/>
        </w:rPr>
        <w:t>a-</w:t>
      </w:r>
      <w:r w:rsidRPr="0001454B">
        <w:rPr>
          <w:rFonts w:ascii="Arial" w:hAnsi="Arial" w:cs="Arial"/>
          <w:color w:val="000000"/>
        </w:rPr>
        <w:t xml:space="preserve"> </w:t>
      </w:r>
      <w:hyperlink r:id="rId184" w:history="1">
        <w:r w:rsidRPr="00804B69">
          <w:rPr>
            <w:rFonts w:ascii="Arial" w:hAnsi="Arial" w:cs="Arial"/>
            <w:noProof/>
            <w:color w:val="0000FF"/>
            <w:lang w:eastAsia="tr-TR"/>
          </w:rPr>
          <w:pict>
            <v:shape id="_x0000_i1116" type="#_x0000_t75" alt="http://tbn2.google.com/images?q=tbn:fVAicRJp3PmQsM:http://www.buzlu.org/images/tekerlek23.jpg" href="http://images.google.com.tr/imgres?imgurl=http://www.buzlu.org/images/tekerlek23.jpg&amp;imgrefurl=http://www.buzlu.org/2007/01/page/2/&amp;usg=__FA1xImmrVvpGceoMd9q4F7Dvoug=&amp;h=250&amp;w=250&amp;sz=13&amp;hl=tr&amp;start=3&amp;sig2=r8FNFZTFKCD7p9WR3jTOzg&amp;tbnid=fVAicRJp3PmQsM:&amp;tbnh=111&amp;tbnw=111&amp;prev=/images?q=tekerlek&amp;gbv=2&amp;hl=tr&amp;ei=aLDqSZHMPJiGsAbW-oiI" style="width:62.25pt;height:62.25pt;visibility:visible" o:button="t">
              <v:fill o:detectmouseclick="t"/>
              <v:imagedata r:id="rId185" o:title=""/>
            </v:shape>
          </w:pict>
        </w:r>
      </w:hyperlink>
      <w:r>
        <w:rPr>
          <w:rFonts w:ascii="Arial" w:hAnsi="Arial" w:cs="Arial"/>
          <w:color w:val="000000"/>
        </w:rPr>
        <w:t xml:space="preserve">      </w:t>
      </w:r>
      <w:r w:rsidRPr="0001454B">
        <w:rPr>
          <w:rFonts w:cs="Arial"/>
          <w:b/>
          <w:i/>
          <w:color w:val="000000"/>
        </w:rPr>
        <w:t>b-</w:t>
      </w:r>
      <w:r w:rsidRPr="0001454B">
        <w:rPr>
          <w:rFonts w:ascii="Arial" w:hAnsi="Arial" w:cs="Arial"/>
          <w:color w:val="000000"/>
        </w:rPr>
        <w:t xml:space="preserve"> </w:t>
      </w:r>
      <w:hyperlink r:id="rId186" w:history="1">
        <w:r w:rsidRPr="00804B69">
          <w:rPr>
            <w:rFonts w:ascii="Arial" w:hAnsi="Arial" w:cs="Arial"/>
            <w:noProof/>
            <w:color w:val="0000FF"/>
            <w:lang w:eastAsia="tr-TR"/>
          </w:rPr>
          <w:pict>
            <v:shape id="_x0000_i1117" type="#_x0000_t75" alt="http://tbn2.google.com/images?q=tbn:E02iei0O_KVhnM:http://www.sanalmagaza.com.tr/Images/300/54812.jpg" href="http://images.google.com.tr/imgres?imgurl=http://www.sanalmagaza.com.tr/Images/300/54812.jpg&amp;imgrefurl=http://www.sanalmagaza.com.tr/ProductDetails.aspx?Cid=1145&amp;Pid=784&amp;ProductID=54812&amp;usg=__22d6XQGzpH8osWlME3UgI2yAFME=&amp;h=300&amp;w=300&amp;sz=16&amp;hl=tr&amp;start=23&amp;sig2=vd9UAkNdyPBsxdStrgpPVg&amp;tbnid=E02iei0O_KVhnM:&amp;tbnh=116&amp;tbnw=116&amp;prev=/images?q=d%C3%BCrb%C3%BCn&amp;gbv=2&amp;ndsp=20&amp;hl=tr&amp;sa=N&amp;start=20&amp;ei=rbDqSdmrJYuLsAbqsuDn" style="width:74.25pt;height:74.25pt;visibility:visible" o:button="t">
              <v:fill o:detectmouseclick="t"/>
              <v:imagedata r:id="rId187" o:title=""/>
            </v:shape>
          </w:pict>
        </w:r>
      </w:hyperlink>
    </w:p>
    <w:p w:rsidR="00C723FD" w:rsidRDefault="00C723FD" w:rsidP="006A1206">
      <w:pPr>
        <w:spacing w:after="0"/>
        <w:rPr>
          <w:rFonts w:ascii="Arial" w:hAnsi="Arial" w:cs="Arial"/>
          <w:color w:val="000000"/>
        </w:rPr>
      </w:pPr>
      <w:r w:rsidRPr="0001454B">
        <w:rPr>
          <w:rFonts w:cs="Arial"/>
          <w:b/>
          <w:i/>
          <w:color w:val="000000"/>
        </w:rPr>
        <w:t>c-</w:t>
      </w:r>
      <w:r w:rsidRPr="0001454B">
        <w:rPr>
          <w:rFonts w:ascii="Arial" w:hAnsi="Arial" w:cs="Arial"/>
          <w:color w:val="000000"/>
        </w:rPr>
        <w:t xml:space="preserve"> </w:t>
      </w:r>
      <w:hyperlink r:id="rId188" w:history="1">
        <w:r w:rsidRPr="00804B69">
          <w:rPr>
            <w:rFonts w:ascii="Arial" w:hAnsi="Arial" w:cs="Arial"/>
            <w:noProof/>
            <w:color w:val="0000FF"/>
            <w:lang w:eastAsia="tr-TR"/>
          </w:rPr>
          <w:pict>
            <v:shape id="_x0000_i1118" type="#_x0000_t75" alt="http://tbn3.google.com/images?q=tbn:HFMXe8b1iYpFVM:http://www.mugladh.com/web/resim/telefon.jpg" href="http://images.google.com.tr/imgres?imgurl=http://www.mugladh.com/web/resim/telefon.jpg&amp;imgrefurl=http://www.mugladh.com/&amp;usg=__pcQDhP5kplowT8ngYBYOFPIfooQ=&amp;h=303&amp;w=480&amp;sz=25&amp;hl=tr&amp;start=4&amp;sig2=I8e1dlCZ0avZQ8V6pndtXA&amp;tbnid=HFMXe8b1iYpFVM:&amp;tbnh=81&amp;tbnw=129&amp;prev=/images?q=telefon&amp;gbv=2&amp;hl=tr&amp;ei=27DqSY78KZyPsAa5--z6" style="width:84pt;height:52.5pt;visibility:visible" o:button="t">
              <v:fill o:detectmouseclick="t"/>
              <v:imagedata r:id="rId189" o:title=""/>
            </v:shape>
          </w:pict>
        </w:r>
      </w:hyperlink>
      <w:r w:rsidRPr="0001454B">
        <w:rPr>
          <w:rFonts w:cs="Arial"/>
          <w:b/>
          <w:i/>
          <w:color w:val="000000"/>
        </w:rPr>
        <w:t>d-</w:t>
      </w:r>
      <w:r w:rsidRPr="0001454B">
        <w:rPr>
          <w:rFonts w:ascii="Arial" w:hAnsi="Arial" w:cs="Arial"/>
          <w:color w:val="000000"/>
        </w:rPr>
        <w:t xml:space="preserve"> </w:t>
      </w:r>
      <w:hyperlink r:id="rId190" w:history="1">
        <w:r w:rsidRPr="00804B69">
          <w:rPr>
            <w:rFonts w:ascii="Arial" w:hAnsi="Arial" w:cs="Arial"/>
            <w:noProof/>
            <w:color w:val="0000FF"/>
            <w:lang w:eastAsia="tr-TR"/>
          </w:rPr>
          <w:pict>
            <v:shape id="_x0000_i1119" type="#_x0000_t75" alt="http://tbn2.google.com/images?q=tbn:W9R22f1etlNnAM:http://www.hitresim.com/upload/Volkswagen%2520Bora-Iqz.jpg" href="http://images.google.com.tr/imgres?imgurl=http://www.hitresim.com/upload/Volkswagen Bora-Iqz.jpg&amp;imgrefurl=http://www.hitresim.com/Volkswagen/Volkswagen-Bora.html&amp;usg=__VAKLuOmBHaT2VpyMUsdPbUuiXbU=&amp;h=210&amp;w=300&amp;sz=9&amp;hl=tr&amp;start=14&amp;sig2=mTHlvq6lwifUMZ5luXq6tA&amp;tbnid=W9R22f1etlNnAM:&amp;tbnh=81&amp;tbnw=116&amp;prev=/images?q=ww+bora&amp;gbv=2&amp;ndsp=20&amp;hl=tr&amp;sa=N&amp;ei=TrHqScbsHY2RsAbZhJ3r" style="width:87pt;height:60.75pt;visibility:visible" o:button="t">
              <v:fill o:detectmouseclick="t"/>
              <v:imagedata r:id="rId191" o:title="" chromakey="#eeeeec"/>
            </v:shape>
          </w:pict>
        </w:r>
      </w:hyperlink>
    </w:p>
    <w:p w:rsidR="00C723FD" w:rsidRDefault="00C723FD" w:rsidP="006A1206">
      <w:pPr>
        <w:spacing w:after="0"/>
        <w:rPr>
          <w:rFonts w:ascii="Arial" w:hAnsi="Arial" w:cs="Arial"/>
          <w:color w:val="000000"/>
        </w:rPr>
      </w:pPr>
    </w:p>
    <w:p w:rsidR="00C723FD" w:rsidRDefault="00C723FD" w:rsidP="006A1206">
      <w:pPr>
        <w:spacing w:after="0"/>
        <w:rPr>
          <w:rFonts w:ascii="Arial" w:hAnsi="Arial" w:cs="Arial"/>
          <w:color w:val="000000"/>
        </w:rPr>
      </w:pPr>
    </w:p>
    <w:p w:rsidR="00C723FD" w:rsidRDefault="00C723FD" w:rsidP="006A1206">
      <w:pPr>
        <w:spacing w:after="0"/>
        <w:rPr>
          <w:rFonts w:ascii="Arial" w:hAnsi="Arial" w:cs="Arial"/>
          <w:color w:val="000000"/>
        </w:rPr>
      </w:pPr>
    </w:p>
    <w:p w:rsidR="00C723FD" w:rsidRDefault="00C723FD" w:rsidP="006A1206">
      <w:pPr>
        <w:spacing w:after="0"/>
        <w:rPr>
          <w:rFonts w:cs="Arial"/>
          <w:b/>
          <w:i/>
          <w:color w:val="000000"/>
        </w:rPr>
      </w:pPr>
      <w:r w:rsidRPr="0001454B">
        <w:rPr>
          <w:rFonts w:cs="Arial"/>
          <w:b/>
          <w:i/>
          <w:color w:val="000000"/>
        </w:rPr>
        <w:t>100-</w:t>
      </w:r>
      <w:r>
        <w:rPr>
          <w:rFonts w:cs="Arial"/>
          <w:b/>
          <w:i/>
          <w:color w:val="000000"/>
        </w:rPr>
        <w:t xml:space="preserve"> Esra 10 yaşında ilköğretim 4. Sınıfta okuyan bir öğrencidir.</w:t>
      </w:r>
    </w:p>
    <w:p w:rsidR="00C723FD" w:rsidRDefault="00C723FD" w:rsidP="006A1206">
      <w:pPr>
        <w:spacing w:after="0"/>
        <w:rPr>
          <w:rFonts w:cs="Arial"/>
          <w:b/>
          <w:i/>
          <w:color w:val="000000"/>
        </w:rPr>
      </w:pPr>
      <w:r>
        <w:rPr>
          <w:rFonts w:cs="Arial"/>
          <w:b/>
          <w:i/>
          <w:color w:val="000000"/>
        </w:rPr>
        <w:t xml:space="preserve">Buna göre Esra aşağıdaki teknolojik aletlerden hangisini </w:t>
      </w:r>
      <w:r w:rsidRPr="0001454B">
        <w:rPr>
          <w:rFonts w:cs="Arial"/>
          <w:b/>
          <w:i/>
          <w:color w:val="000000"/>
          <w:u w:val="single"/>
        </w:rPr>
        <w:t>kullanmaz.</w:t>
      </w:r>
    </w:p>
    <w:p w:rsidR="00C723FD" w:rsidRDefault="00C723FD" w:rsidP="006A1206">
      <w:pPr>
        <w:spacing w:after="0"/>
        <w:rPr>
          <w:rFonts w:cs="Arial"/>
          <w:b/>
          <w:i/>
          <w:color w:val="000000"/>
        </w:rPr>
      </w:pPr>
      <w:r>
        <w:rPr>
          <w:rFonts w:cs="Arial"/>
          <w:b/>
          <w:i/>
          <w:color w:val="000000"/>
        </w:rPr>
        <w:t xml:space="preserve">a- </w:t>
      </w:r>
      <w:hyperlink r:id="rId192" w:history="1">
        <w:r w:rsidRPr="00804B69">
          <w:rPr>
            <w:rFonts w:cs="Arial"/>
            <w:b/>
            <w:i/>
            <w:noProof/>
            <w:color w:val="000000"/>
            <w:lang w:eastAsia="tr-TR"/>
          </w:rPr>
          <w:pict>
            <v:shape id="_x0000_i1120" type="#_x0000_t75" alt="http://tbn0.google.com/images?q=tbn:3dkkFCaQjcdTmM:http://www.zirveiletisim.net/wp-content/uploads/2007/11/google-telefon.jpg" href="http://images.google.com.tr/imgres?imgurl=http://www.zirveiletisim.net/wp-content/uploads/2007/11/google-telefon.jpg&amp;imgrefurl=http://vazgecilmez.org/blog/telefon-numarasi-kimin-uzerine-kayitli-ogrenme.html&amp;usg=__15nTMmG6ZSn-r6s-SC57c-aO1IY=&amp;h=333&amp;w=333&amp;sz=26&amp;hl=tr&amp;start=6&amp;sig2=6joXYZeet0Zf6g0Lb3TNUQ&amp;tbnid=3dkkFCaQjcdTmM:&amp;tbnh=119&amp;tbnw=119&amp;prev=/images?q=telefon&amp;gbv=2&amp;hl=tr&amp;ei=PZfqSZKTOMWOsAbk89WE" style="width:69pt;height:69pt;visibility:visible" o:button="t">
              <v:fill o:detectmouseclick="t"/>
              <v:imagedata r:id="rId150" o:title=""/>
            </v:shape>
          </w:pict>
        </w:r>
      </w:hyperlink>
      <w:r>
        <w:rPr>
          <w:rFonts w:cs="Arial"/>
          <w:b/>
          <w:i/>
          <w:color w:val="000000"/>
        </w:rPr>
        <w:t xml:space="preserve">           b- </w:t>
      </w:r>
      <w:hyperlink r:id="rId193" w:history="1">
        <w:r w:rsidRPr="00804B69">
          <w:rPr>
            <w:rFonts w:cs="Arial"/>
            <w:b/>
            <w:i/>
            <w:noProof/>
            <w:color w:val="000000"/>
            <w:lang w:eastAsia="tr-TR"/>
          </w:rPr>
          <w:pict>
            <v:shape id="_x0000_i1121" type="#_x0000_t75" alt="http://tbn3.google.com/images?q=tbn:b-PjOu4ZKn5JvM:http://www.resimhayattir.com/data/media/159/www.resimcity.com_bilgisayar_resimleri_1.jpg" href="http://images.google.com.tr/imgres?imgurl=http://www.resimhayattir.com/data/media/159/www.resimcity.com_bilgisayar_resimleri_1.jpg&amp;imgrefurl=http://www.resimhayattir.com/r-bilgisayar-resimleri-159-dizustu-bilgisayar-resmi-6854.htm&amp;usg=__1OzxfWd4qG1c7sefy5h1yKId5fM=&amp;h=800&amp;w=788&amp;sz=58&amp;hl=tr&amp;start=15&amp;sig2=wuau7aNeCweIVcLgefZGhg&amp;tbnid=b-PjOu4ZKn5JvM:&amp;tbnh=143&amp;tbnw=141&amp;prev=/images?q=bilgisayar&amp;gbv=2&amp;hl=tr&amp;sa=G&amp;ei=9J_qScuME42HsAbxmJ3r" style="width:65.25pt;height:66.75pt;visibility:visible" o:button="t">
              <v:fill o:detectmouseclick="t"/>
              <v:imagedata r:id="rId165" o:title=""/>
            </v:shape>
          </w:pict>
        </w:r>
      </w:hyperlink>
    </w:p>
    <w:p w:rsidR="00C723FD" w:rsidRPr="0001454B" w:rsidRDefault="00C723FD" w:rsidP="006A1206">
      <w:pPr>
        <w:spacing w:after="0"/>
        <w:rPr>
          <w:rFonts w:cs="Arial"/>
          <w:b/>
          <w:i/>
          <w:color w:val="000000"/>
        </w:rPr>
      </w:pPr>
      <w:r>
        <w:rPr>
          <w:rFonts w:cs="Arial"/>
          <w:b/>
          <w:i/>
          <w:color w:val="000000"/>
        </w:rPr>
        <w:t xml:space="preserve">c- </w:t>
      </w:r>
      <w:hyperlink r:id="rId194" w:history="1">
        <w:r w:rsidRPr="00804B69">
          <w:rPr>
            <w:rFonts w:cs="Arial"/>
            <w:b/>
            <w:i/>
            <w:noProof/>
            <w:color w:val="000000"/>
            <w:lang w:eastAsia="tr-TR"/>
          </w:rPr>
          <w:pict>
            <v:shape id="_x0000_i1122" type="#_x0000_t75" alt="http://tbn0.google.com/images?q=tbn:LJ1U1kHgJ8kfYM:http://www.gadget-box.com/images/boeing-737.jpg" href="http://images.google.com.tr/imgres?imgurl=http://www.gadget-box.com/images/boeing-737.jpg&amp;imgrefurl=http://www.gadget-box.com/advanced_search_result.php?keywords=radio&amp;search_in_description=1&amp;usg=__s8Aodlj5_HLb9L8FCRZYG6MeNiU=&amp;h=349&amp;w=600&amp;sz=20&amp;hl=tr&amp;start=10&amp;sig2=MTlcCfxxwDOPR8XKt3-7SA&amp;tbnid=LJ1U1kHgJ8kfYM:&amp;tbnh=79&amp;tbnw=135&amp;prev=/images?q=boeing+737&amp;gbv=2&amp;hl=tr&amp;sa=X&amp;ei=IaPqSb3pJM-RsAbplOjw" style="width:86.25pt;height:49.5pt;visibility:visible" o:button="t">
              <v:fill o:detectmouseclick="t"/>
              <v:imagedata r:id="rId170" o:title=""/>
            </v:shape>
          </w:pict>
        </w:r>
      </w:hyperlink>
      <w:r>
        <w:rPr>
          <w:rFonts w:cs="Arial"/>
          <w:b/>
          <w:i/>
          <w:color w:val="000000"/>
        </w:rPr>
        <w:t xml:space="preserve">   d- </w:t>
      </w:r>
      <w:hyperlink r:id="rId195" w:history="1">
        <w:r w:rsidRPr="00804B69">
          <w:rPr>
            <w:rFonts w:ascii="Arial" w:hAnsi="Arial" w:cs="Arial"/>
            <w:noProof/>
            <w:color w:val="0000FF"/>
            <w:lang w:eastAsia="tr-TR"/>
          </w:rPr>
          <w:pict>
            <v:shape id="Resim 37" o:spid="_x0000_i1123" type="#_x0000_t75" alt="http://tbn0.google.com/images?q=tbn:SMS0ITW-7mwmNM:http://www.genesbmx.com/schwinn/2006-Powermatic-bmx.jpg" href="http://images.google.com.tr/imgres?imgurl=http://www.genesbmx.com/schwinn/2006-Powermatic-bmx.jpg&amp;imgrefurl=http://resim.donanimhaber.com/fb.asp?m=24017352&amp;usg=__pIkIFmyH375hmq5BYZlkF6eYPrU=&amp;h=384&amp;w=384&amp;sz=19&amp;hl=tr&amp;start=8&amp;sig2=0j4CJ2jvvfHtNtSa3fLNzw&amp;tbnid=SMS0ITW-7mwmNM:&amp;tbnh=123&amp;tbnw=123&amp;prev=/images?q=bmx&amp;gbv=2&amp;hl=tr&amp;ei=krLqSdqhCZCMsAbf7tz-" style="width:68.25pt;height:68.25pt;visibility:visible" o:button="t">
              <v:fill o:detectmouseclick="t"/>
              <v:imagedata r:id="rId196" o:title=""/>
            </v:shape>
          </w:pict>
        </w:r>
      </w:hyperlink>
    </w:p>
    <w:p w:rsidR="00C723FD" w:rsidRDefault="00C723FD" w:rsidP="006A1206">
      <w:pPr>
        <w:spacing w:after="0"/>
        <w:rPr>
          <w:rFonts w:cs="Arial"/>
          <w:b/>
          <w:i/>
          <w:color w:val="000000"/>
        </w:rPr>
      </w:pPr>
    </w:p>
    <w:p w:rsidR="00C723FD" w:rsidRPr="0001454B" w:rsidRDefault="00C723FD" w:rsidP="006A1206">
      <w:pPr>
        <w:spacing w:after="0"/>
        <w:rPr>
          <w:rFonts w:cs="Arial"/>
          <w:b/>
          <w:i/>
          <w:color w:val="000000"/>
        </w:rPr>
      </w:pPr>
    </w:p>
    <w:p w:rsidR="00C723FD" w:rsidRDefault="00C723FD" w:rsidP="003D50F1">
      <w:pPr>
        <w:spacing w:after="0"/>
        <w:rPr>
          <w:rFonts w:cs="Arial"/>
          <w:b/>
          <w:i/>
          <w:color w:val="000000"/>
        </w:rPr>
      </w:pPr>
      <w:r>
        <w:rPr>
          <w:rFonts w:cs="Arial"/>
          <w:b/>
          <w:i/>
          <w:color w:val="000000"/>
        </w:rPr>
        <w:t>101-Teknolojik araçları yerinde ve zamanında kullanmak hayatımızı kolaylaştırır.Ancak gereksiz ve zamansız kullandığımızda ruh ve beden sağlığımıza zarar verebilir.</w:t>
      </w:r>
    </w:p>
    <w:p w:rsidR="00C723FD" w:rsidRDefault="00C723FD" w:rsidP="003D50F1">
      <w:pPr>
        <w:spacing w:after="0"/>
        <w:rPr>
          <w:rFonts w:cs="Arial"/>
          <w:b/>
          <w:i/>
          <w:color w:val="000000"/>
        </w:rPr>
      </w:pPr>
      <w:r>
        <w:rPr>
          <w:rFonts w:cs="Arial"/>
          <w:b/>
          <w:i/>
          <w:color w:val="000000"/>
        </w:rPr>
        <w:t>Verilen bilgiler doğrultusunda  yanlış kullanımında bize en az zarar verebilecek olan teknolojkik araç aşağıdakilerden hangisidir?</w:t>
      </w:r>
    </w:p>
    <w:p w:rsidR="00C723FD" w:rsidRDefault="00C723FD" w:rsidP="003D50F1">
      <w:pPr>
        <w:spacing w:after="0"/>
        <w:rPr>
          <w:rFonts w:cs="Arial"/>
          <w:b/>
          <w:i/>
          <w:color w:val="000000"/>
        </w:rPr>
      </w:pPr>
      <w:r>
        <w:rPr>
          <w:rFonts w:cs="Arial"/>
          <w:b/>
          <w:i/>
          <w:color w:val="000000"/>
        </w:rPr>
        <w:t xml:space="preserve">a- </w:t>
      </w:r>
      <w:hyperlink r:id="rId197" w:history="1">
        <w:r w:rsidRPr="00804B69">
          <w:rPr>
            <w:rFonts w:ascii="Arial" w:hAnsi="Arial" w:cs="Arial"/>
            <w:noProof/>
            <w:color w:val="0000FF"/>
            <w:lang w:eastAsia="tr-TR"/>
          </w:rPr>
          <w:pict>
            <v:shape id="Resim 40" o:spid="_x0000_i1124" type="#_x0000_t75" alt="http://tbn3.google.com/images?q=tbn:hQFfzsI3nZ6EZM:http://www.pckoloji.com/attachments/sirket-haberleri/3784d1210163591-efsane-televizyon-lg-scarlet-turkiyede-1.jpg" href="http://images.google.com.tr/imgres?imgurl=http://www.pckoloji.com/attachments/sirket-haberleri/3784d1210163591-efsane-televizyon-lg-scarlet-turkiyede-1.jpg&amp;imgrefurl=http://www.pckoloji.com/6780-post1.html&amp;usg=__nA9Lgg7yMmZxHL6keZgpOy5B5lU=&amp;h=542&amp;w=550&amp;sz=24&amp;hl=tr&amp;start=9&amp;sig2=tJMaANvlQnBuxlpFKoX4Fg&amp;tbnid=hQFfzsI3nZ6EZM:&amp;tbnh=131&amp;tbnw=133&amp;prev=/images?q=televizyon&amp;gbv=2&amp;hl=tr&amp;ei=p7PqSerkPMGPsAaOj5Tr" style="width:1in;height:1in;visibility:visible" o:button="t">
              <v:fill o:detectmouseclick="t"/>
              <v:imagedata r:id="rId198" o:title=""/>
            </v:shape>
          </w:pict>
        </w:r>
      </w:hyperlink>
      <w:r>
        <w:rPr>
          <w:rFonts w:cs="Arial"/>
          <w:b/>
          <w:i/>
          <w:color w:val="000000"/>
        </w:rPr>
        <w:t xml:space="preserve">    b-  </w:t>
      </w:r>
      <w:hyperlink r:id="rId199" w:history="1">
        <w:r w:rsidRPr="00804B69">
          <w:rPr>
            <w:rFonts w:ascii="Arial" w:hAnsi="Arial" w:cs="Arial"/>
            <w:noProof/>
            <w:color w:val="0000FF"/>
            <w:lang w:eastAsia="tr-TR"/>
          </w:rPr>
          <w:pict>
            <v:shape id="Resim 43" o:spid="_x0000_i1125" type="#_x0000_t75" alt="http://tbn0.google.com/images?q=tbn:NMOox7YfrYCGmM:http://www.sibertek.com/images/products/00/40/10/4010_buyuk.jpg" href="http://images.google.com.tr/imgres?imgurl=http://www.sibertek.com/images/products/00/40/10/4010_buyuk.jpg&amp;imgrefurl=http://www.sibertek.com/pinfo.asp?pid=4010&amp;usg=__qTKxi9et1HA8hfJBJLzXkCTymiQ=&amp;h=450&amp;w=450&amp;sz=25&amp;hl=tr&amp;start=53&amp;sig2=WbnbP4jegZbQrMdzqsJbmg&amp;tbnid=NMOox7YfrYCGmM:&amp;tbnh=127&amp;tbnw=127&amp;prev=/images?q=kol+saati&amp;gbv=2&amp;ndsp=20&amp;hl=tr&amp;sa=N&amp;start=40&amp;ei=_rPqSfuiBdiOsAactNyH" style="width:74.25pt;height:74.25pt;visibility:visible" o:button="t">
              <v:fill o:detectmouseclick="t"/>
              <v:imagedata r:id="rId200" o:title=""/>
            </v:shape>
          </w:pict>
        </w:r>
      </w:hyperlink>
      <w:r>
        <w:rPr>
          <w:rFonts w:cs="Arial"/>
          <w:b/>
          <w:i/>
          <w:color w:val="000000"/>
        </w:rPr>
        <w:t xml:space="preserve"> </w:t>
      </w:r>
    </w:p>
    <w:p w:rsidR="00C723FD" w:rsidRDefault="00C723FD" w:rsidP="003D50F1">
      <w:pPr>
        <w:spacing w:after="0"/>
        <w:rPr>
          <w:rFonts w:cs="Arial"/>
          <w:b/>
          <w:i/>
          <w:color w:val="000000"/>
        </w:rPr>
      </w:pPr>
      <w:r>
        <w:rPr>
          <w:rFonts w:cs="Arial"/>
          <w:b/>
          <w:i/>
          <w:color w:val="000000"/>
        </w:rPr>
        <w:t>c-</w:t>
      </w:r>
      <w:hyperlink r:id="rId201" w:history="1">
        <w:r w:rsidRPr="00804B69">
          <w:rPr>
            <w:rFonts w:cs="Arial"/>
            <w:b/>
            <w:i/>
            <w:noProof/>
            <w:color w:val="000000"/>
            <w:lang w:eastAsia="tr-TR"/>
          </w:rPr>
          <w:pict>
            <v:shape id="_x0000_i1126" type="#_x0000_t75" alt="http://tbn0.google.com/images?q=tbn:3dkkFCaQjcdTmM:http://www.zirveiletisim.net/wp-content/uploads/2007/11/google-telefon.jpg" href="http://images.google.com.tr/imgres?imgurl=http://www.zirveiletisim.net/wp-content/uploads/2007/11/google-telefon.jpg&amp;imgrefurl=http://vazgecilmez.org/blog/telefon-numarasi-kimin-uzerine-kayitli-ogrenme.html&amp;usg=__15nTMmG6ZSn-r6s-SC57c-aO1IY=&amp;h=333&amp;w=333&amp;sz=26&amp;hl=tr&amp;start=6&amp;sig2=6joXYZeet0Zf6g0Lb3TNUQ&amp;tbnid=3dkkFCaQjcdTmM:&amp;tbnh=119&amp;tbnw=119&amp;prev=/images?q=telefon&amp;gbv=2&amp;hl=tr&amp;ei=PZfqSZKTOMWOsAbk89WE" style="width:69pt;height:69pt;visibility:visible" o:button="t">
              <v:fill o:detectmouseclick="t"/>
              <v:imagedata r:id="rId150" o:title=""/>
            </v:shape>
          </w:pict>
        </w:r>
      </w:hyperlink>
      <w:r>
        <w:rPr>
          <w:rFonts w:cs="Arial"/>
          <w:b/>
          <w:i/>
          <w:color w:val="000000"/>
        </w:rPr>
        <w:t xml:space="preserve">    d-</w:t>
      </w:r>
      <w:hyperlink r:id="rId202" w:history="1">
        <w:r w:rsidRPr="00804B69">
          <w:rPr>
            <w:rFonts w:cs="Arial"/>
            <w:b/>
            <w:i/>
            <w:noProof/>
            <w:color w:val="000000"/>
            <w:lang w:eastAsia="tr-TR"/>
          </w:rPr>
          <w:pict>
            <v:shape id="_x0000_i1127" type="#_x0000_t75" alt="http://tbn3.google.com/images?q=tbn:b-PjOu4ZKn5JvM:http://www.resimhayattir.com/data/media/159/www.resimcity.com_bilgisayar_resimleri_1.jpg" href="http://images.google.com.tr/imgres?imgurl=http://www.resimhayattir.com/data/media/159/www.resimcity.com_bilgisayar_resimleri_1.jpg&amp;imgrefurl=http://www.resimhayattir.com/r-bilgisayar-resimleri-159-dizustu-bilgisayar-resmi-6854.htm&amp;usg=__1OzxfWd4qG1c7sefy5h1yKId5fM=&amp;h=800&amp;w=788&amp;sz=58&amp;hl=tr&amp;start=15&amp;sig2=wuau7aNeCweIVcLgefZGhg&amp;tbnid=b-PjOu4ZKn5JvM:&amp;tbnh=143&amp;tbnw=141&amp;prev=/images?q=bilgisayar&amp;gbv=2&amp;hl=tr&amp;sa=G&amp;ei=9J_qScuME42HsAbxmJ3r" style="width:65.25pt;height:66.75pt;visibility:visible" o:button="t">
              <v:fill o:detectmouseclick="t"/>
              <v:imagedata r:id="rId165" o:title=""/>
            </v:shape>
          </w:pict>
        </w:r>
      </w:hyperlink>
    </w:p>
    <w:p w:rsidR="00C723FD" w:rsidRDefault="00C723FD" w:rsidP="003D50F1">
      <w:pPr>
        <w:spacing w:after="0"/>
        <w:rPr>
          <w:rFonts w:cs="Arial"/>
          <w:b/>
          <w:i/>
          <w:color w:val="000000"/>
        </w:rPr>
      </w:pPr>
    </w:p>
    <w:p w:rsidR="00C723FD" w:rsidRDefault="00C723FD" w:rsidP="003D50F1">
      <w:pPr>
        <w:spacing w:after="0"/>
        <w:rPr>
          <w:rFonts w:cs="Arial"/>
          <w:b/>
          <w:i/>
          <w:color w:val="000000"/>
          <w:u w:val="single"/>
        </w:rPr>
      </w:pPr>
      <w:r>
        <w:rPr>
          <w:rFonts w:cs="Arial"/>
          <w:b/>
          <w:i/>
          <w:color w:val="000000"/>
        </w:rPr>
        <w:t xml:space="preserve">102-Bir buluş yapmak istediğimizde aşağıdakilerden hangisini </w:t>
      </w:r>
      <w:r w:rsidRPr="00ED0519">
        <w:rPr>
          <w:rFonts w:cs="Arial"/>
          <w:b/>
          <w:i/>
          <w:color w:val="000000"/>
          <w:u w:val="single"/>
        </w:rPr>
        <w:t>yapmayız?</w:t>
      </w:r>
    </w:p>
    <w:p w:rsidR="00C723FD" w:rsidRPr="006128B5" w:rsidRDefault="00C723FD" w:rsidP="003D50F1">
      <w:pPr>
        <w:spacing w:after="0"/>
        <w:rPr>
          <w:rFonts w:cs="Arial"/>
          <w:color w:val="000000"/>
        </w:rPr>
      </w:pPr>
      <w:r w:rsidRPr="006128B5">
        <w:rPr>
          <w:rFonts w:cs="Arial"/>
          <w:color w:val="000000"/>
        </w:rPr>
        <w:t>a-problemi ya da ihtiyacı belirleriz.</w:t>
      </w:r>
    </w:p>
    <w:p w:rsidR="00C723FD" w:rsidRPr="006128B5" w:rsidRDefault="00C723FD" w:rsidP="003D50F1">
      <w:pPr>
        <w:spacing w:after="0"/>
        <w:rPr>
          <w:rFonts w:cs="Arial"/>
          <w:color w:val="000000"/>
        </w:rPr>
      </w:pPr>
      <w:r w:rsidRPr="006128B5">
        <w:rPr>
          <w:rFonts w:cs="Arial"/>
          <w:color w:val="000000"/>
        </w:rPr>
        <w:t>b-Çok yönlü düşünürüz</w:t>
      </w:r>
    </w:p>
    <w:p w:rsidR="00C723FD" w:rsidRPr="006128B5" w:rsidRDefault="00C723FD" w:rsidP="003D50F1">
      <w:pPr>
        <w:spacing w:after="0"/>
        <w:rPr>
          <w:rFonts w:cs="Arial"/>
          <w:color w:val="000000"/>
        </w:rPr>
      </w:pPr>
      <w:r w:rsidRPr="006128B5">
        <w:rPr>
          <w:rFonts w:cs="Arial"/>
          <w:color w:val="000000"/>
        </w:rPr>
        <w:t>c-Başka bir ülkede icat edlen icadı aynen kopyalarız.</w:t>
      </w:r>
    </w:p>
    <w:p w:rsidR="00C723FD" w:rsidRPr="006128B5" w:rsidRDefault="00C723FD" w:rsidP="003D50F1">
      <w:pPr>
        <w:spacing w:after="0"/>
        <w:rPr>
          <w:rFonts w:cs="Arial"/>
          <w:color w:val="000000"/>
        </w:rPr>
      </w:pPr>
      <w:r w:rsidRPr="006128B5">
        <w:rPr>
          <w:rFonts w:cs="Arial"/>
          <w:color w:val="000000"/>
        </w:rPr>
        <w:t>d-Bbuluşlarla ilgili kaynakları araştırırız.</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103- Aşağıdaki ürünlerden hangisini bilinçli kullanmazsak zaman israfına yol açar?</w:t>
      </w:r>
    </w:p>
    <w:p w:rsidR="00C723FD" w:rsidRPr="006128B5" w:rsidRDefault="00C723FD" w:rsidP="003D50F1">
      <w:pPr>
        <w:spacing w:after="0"/>
        <w:rPr>
          <w:rFonts w:cs="Arial"/>
          <w:color w:val="000000"/>
        </w:rPr>
      </w:pPr>
      <w:r w:rsidRPr="006128B5">
        <w:rPr>
          <w:rFonts w:cs="Arial"/>
          <w:color w:val="000000"/>
        </w:rPr>
        <w:t>a- televizyon                       b- buzdolabı</w:t>
      </w:r>
    </w:p>
    <w:p w:rsidR="00C723FD" w:rsidRPr="006128B5" w:rsidRDefault="00C723FD" w:rsidP="003D50F1">
      <w:pPr>
        <w:spacing w:after="0"/>
        <w:rPr>
          <w:rFonts w:cs="Arial"/>
          <w:color w:val="000000"/>
        </w:rPr>
      </w:pPr>
      <w:r w:rsidRPr="006128B5">
        <w:rPr>
          <w:rFonts w:cs="Arial"/>
          <w:color w:val="000000"/>
        </w:rPr>
        <w:t>c-çamaşır makinesi            d- fırın</w: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Pr="002335A0" w:rsidRDefault="00C723FD" w:rsidP="00AA54F0">
      <w:pPr>
        <w:spacing w:after="0" w:line="240" w:lineRule="auto"/>
      </w:pPr>
      <w:r>
        <w:rPr>
          <w:rFonts w:cs="Arial"/>
          <w:b/>
          <w:i/>
          <w:color w:val="000000"/>
        </w:rPr>
        <w:t>104-</w:t>
      </w:r>
      <w:hyperlink r:id="rId203" w:history="1">
        <w:r w:rsidRPr="00B0055F">
          <w:rPr>
            <w:rStyle w:val="Hyperlink"/>
          </w:rPr>
          <w:t>www.dersbirebir.com</w:t>
        </w:r>
      </w:hyperlink>
      <w:r>
        <w:t xml:space="preserve"> </w:t>
      </w:r>
    </w:p>
    <w:p w:rsidR="00C723FD" w:rsidRPr="00ED0519" w:rsidRDefault="00C723FD" w:rsidP="003D50F1">
      <w:pPr>
        <w:spacing w:after="0"/>
        <w:rPr>
          <w:rFonts w:cs="Arial"/>
          <w:b/>
          <w:i/>
          <w:color w:val="000000"/>
        </w:rPr>
      </w:pPr>
      <w:r w:rsidRPr="00804B69">
        <w:rPr>
          <w:rFonts w:cs="Arial"/>
          <w:b/>
          <w:i/>
          <w:noProof/>
          <w:color w:val="000000"/>
          <w:lang w:eastAsia="tr-TR"/>
        </w:rPr>
        <w:pict>
          <v:shape id="Diyagram 50" o:spid="_x0000_i1128" type="#_x0000_t75" style="width:244.5pt;height:175.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">
            <v:imagedata r:id="rId204" o:title=""/>
            <o:lock v:ext="edit" aspectratio="f"/>
          </v:shape>
        </w:pict>
      </w:r>
    </w:p>
    <w:p w:rsidR="00C723FD" w:rsidRPr="0001454B"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Yukarıdaki akış şeması aşağıdakilerden hangisini destekler?</w:t>
      </w:r>
    </w:p>
    <w:p w:rsidR="00C723FD" w:rsidRPr="006128B5" w:rsidRDefault="00C723FD" w:rsidP="003D50F1">
      <w:pPr>
        <w:spacing w:after="0"/>
        <w:rPr>
          <w:rFonts w:cs="Arial"/>
          <w:color w:val="000000"/>
        </w:rPr>
      </w:pPr>
      <w:r w:rsidRPr="006128B5">
        <w:rPr>
          <w:rFonts w:cs="Arial"/>
          <w:color w:val="000000"/>
        </w:rPr>
        <w:t>a-Teknolojik ürünler zaman içinde gelişir.</w:t>
      </w:r>
    </w:p>
    <w:p w:rsidR="00C723FD" w:rsidRPr="006128B5" w:rsidRDefault="00C723FD" w:rsidP="003D50F1">
      <w:pPr>
        <w:spacing w:after="0"/>
        <w:rPr>
          <w:rFonts w:cs="Arial"/>
          <w:color w:val="000000"/>
        </w:rPr>
      </w:pPr>
      <w:r w:rsidRPr="006128B5">
        <w:rPr>
          <w:rFonts w:cs="Arial"/>
          <w:color w:val="000000"/>
        </w:rPr>
        <w:t>b- Teknolojik ürünler insanlar için faydalıdır.</w:t>
      </w:r>
    </w:p>
    <w:p w:rsidR="00C723FD" w:rsidRPr="006128B5" w:rsidRDefault="00C723FD" w:rsidP="003D50F1">
      <w:pPr>
        <w:spacing w:after="0"/>
        <w:rPr>
          <w:rFonts w:cs="Arial"/>
          <w:color w:val="000000"/>
        </w:rPr>
      </w:pPr>
      <w:r w:rsidRPr="006128B5">
        <w:rPr>
          <w:rFonts w:cs="Arial"/>
          <w:color w:val="000000"/>
        </w:rPr>
        <w:t>c- Teknolojik ürünler işleri hızlandırır.</w:t>
      </w:r>
    </w:p>
    <w:p w:rsidR="00C723FD" w:rsidRPr="006128B5" w:rsidRDefault="00C723FD" w:rsidP="003D50F1">
      <w:pPr>
        <w:spacing w:after="0"/>
        <w:rPr>
          <w:rFonts w:cs="Arial"/>
          <w:color w:val="000000"/>
        </w:rPr>
      </w:pPr>
      <w:r w:rsidRPr="006128B5">
        <w:rPr>
          <w:rFonts w:cs="Arial"/>
          <w:color w:val="000000"/>
        </w:rPr>
        <w:t>d- Teknolojik ürünler zamanla ucuzlaşmıştır.</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105-Aşağıdakilerden hangisi yanlıştır?</w:t>
      </w:r>
    </w:p>
    <w:p w:rsidR="00C723FD" w:rsidRPr="006128B5" w:rsidRDefault="00C723FD" w:rsidP="003D50F1">
      <w:pPr>
        <w:spacing w:after="0"/>
        <w:rPr>
          <w:rFonts w:cs="Arial"/>
          <w:color w:val="000000"/>
        </w:rPr>
      </w:pPr>
      <w:r w:rsidRPr="006128B5">
        <w:rPr>
          <w:rFonts w:cs="Arial"/>
          <w:color w:val="000000"/>
        </w:rPr>
        <w:t>a- Hayatın pek çok alanında teknolojiden yararlanırız.</w:t>
      </w:r>
    </w:p>
    <w:p w:rsidR="00C723FD" w:rsidRPr="006128B5" w:rsidRDefault="00C723FD" w:rsidP="003D50F1">
      <w:pPr>
        <w:spacing w:after="0"/>
        <w:rPr>
          <w:rFonts w:cs="Arial"/>
          <w:color w:val="000000"/>
        </w:rPr>
      </w:pPr>
      <w:r w:rsidRPr="006128B5">
        <w:rPr>
          <w:rFonts w:cs="Arial"/>
          <w:color w:val="000000"/>
        </w:rPr>
        <w:t>b-Teknolojinin işlerimizi kolaylaştırdığı alanlardan birisi evlerimizdir.</w:t>
      </w:r>
    </w:p>
    <w:p w:rsidR="00C723FD" w:rsidRPr="006128B5" w:rsidRDefault="00C723FD" w:rsidP="003D50F1">
      <w:pPr>
        <w:spacing w:after="0"/>
        <w:rPr>
          <w:rFonts w:cs="Arial"/>
          <w:color w:val="000000"/>
        </w:rPr>
      </w:pPr>
      <w:r w:rsidRPr="006128B5">
        <w:rPr>
          <w:rFonts w:cs="Arial"/>
          <w:color w:val="000000"/>
        </w:rPr>
        <w:t>c-Elektrikli ev aletleri , işlerimizi kolaylaştırır ve hızlandırır.</w:t>
      </w:r>
    </w:p>
    <w:p w:rsidR="00C723FD" w:rsidRPr="006128B5" w:rsidRDefault="00C723FD" w:rsidP="003D50F1">
      <w:pPr>
        <w:spacing w:after="0"/>
        <w:rPr>
          <w:rFonts w:cs="Arial"/>
          <w:color w:val="000000"/>
        </w:rPr>
      </w:pPr>
      <w:r w:rsidRPr="006128B5">
        <w:rPr>
          <w:rFonts w:cs="Arial"/>
          <w:color w:val="000000"/>
        </w:rPr>
        <w:t>d-Teknolojik ürünlerin zararları faydalarından  fazladır.</w:t>
      </w:r>
    </w:p>
    <w:p w:rsidR="00C723FD" w:rsidRDefault="00C723FD" w:rsidP="003D50F1">
      <w:pPr>
        <w:spacing w:after="0"/>
        <w:rPr>
          <w:rFonts w:cs="Arial"/>
          <w:b/>
          <w:i/>
          <w:color w:val="000000"/>
        </w:rPr>
      </w:pPr>
    </w:p>
    <w:p w:rsidR="00C723FD" w:rsidRPr="0001454B" w:rsidRDefault="00C723FD" w:rsidP="003D50F1">
      <w:pPr>
        <w:spacing w:after="0"/>
        <w:rPr>
          <w:rFonts w:cs="Arial"/>
          <w:b/>
          <w:i/>
          <w:color w:val="000000"/>
        </w:rPr>
      </w:pPr>
      <w:r>
        <w:rPr>
          <w:noProof/>
          <w:lang w:eastAsia="tr-TR"/>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59" type="#_x0000_t13" style="position:absolute;margin-left:83.65pt;margin-top:11.9pt;width:24pt;height:75pt;z-index:251663360" fillcolor="#e5b8b7" strokecolor="red" strokeweight="1pt">
            <v:fill color2="#f79646"/>
            <v:shadow on="t" type="perspective" color="#974706" offset="1pt" offset2="-3pt"/>
          </v:shape>
        </w:pict>
      </w:r>
      <w:r>
        <w:rPr>
          <w:rFonts w:cs="Arial"/>
          <w:b/>
          <w:i/>
          <w:color w:val="000000"/>
        </w:rPr>
        <w:t>106-</w:t>
      </w:r>
      <w:r w:rsidRPr="00DE77A8">
        <w:rPr>
          <w:rFonts w:ascii="Arial" w:hAnsi="Arial" w:cs="Arial"/>
          <w:color w:val="000000"/>
        </w:rPr>
        <w:t xml:space="preserve"> </w:t>
      </w:r>
      <w:hyperlink r:id="rId205" w:history="1">
        <w:r w:rsidRPr="00804B69">
          <w:rPr>
            <w:rFonts w:ascii="Arial" w:hAnsi="Arial" w:cs="Arial"/>
            <w:noProof/>
            <w:color w:val="0000FF"/>
            <w:lang w:eastAsia="tr-TR"/>
          </w:rPr>
          <w:pict>
            <v:shape id="Resim 46" o:spid="_x0000_i1129" type="#_x0000_t75" alt="http://tbn0.google.com/images?q=tbn:G1rYG0ZyS6rPmM:http://www.e-bebek.com/imgProds/ST43331BR.JPG" href="http://images.google.com.tr/imgres?imgurl=http://www.e-bebek.com/imgProds/ST43331BR.JPG&amp;imgrefurl=http://d.bloggerdestek.com/2008/04/bez-bebek-bez-bebek-dizisi-bezbebek.html&amp;usg=__1FUpCIYMZtszUgkQD7lbJhNrPcw=&amp;h=500&amp;w=292&amp;sz=26&amp;hl=tr&amp;start=49&amp;sig2=VwwNFypW8u_vc8BRBF_NfA&amp;tbnid=G1rYG0ZyS6rPmM:&amp;tbnh=130&amp;tbnw=76&amp;prev=/images?q=bez+bebek&amp;gbv=2&amp;ndsp=20&amp;hl=tr&amp;sa=N&amp;start=40&amp;ei=l7nqSb_4JMiNsAb7tPTn" style="width:48.75pt;height:82.5pt;visibility:visible" o:button="t">
              <v:fill o:detectmouseclick="t"/>
              <v:imagedata r:id="rId206" o:title="" chromakey="#fafafa"/>
            </v:shape>
          </w:pict>
        </w:r>
      </w:hyperlink>
      <w:r>
        <w:rPr>
          <w:rFonts w:ascii="Arial" w:hAnsi="Arial" w:cs="Arial"/>
          <w:color w:val="000000"/>
        </w:rPr>
        <w:t xml:space="preserve">               </w:t>
      </w:r>
      <w:hyperlink r:id="rId207" w:history="1">
        <w:r w:rsidRPr="00804B69">
          <w:rPr>
            <w:rFonts w:ascii="Arial" w:hAnsi="Arial" w:cs="Arial"/>
            <w:noProof/>
            <w:color w:val="0000FF"/>
            <w:lang w:eastAsia="tr-TR"/>
          </w:rPr>
          <w:pict>
            <v:shape id="Resim 49" o:spid="_x0000_i1130" type="#_x0000_t75" alt="http://tbn1.google.com/images?q=tbn:mIFdr5XxpSD0_M:http://www.e-bebek.com/imgProds/BR/42/ST74542BR.JPG" href="http://images.google.com.tr/imgres?imgurl=http://www.e-bebek.com/imgProds/BR/42/ST74542BR.JPG&amp;imgrefurl=http://www.pozitifkurumsal.com/urundetay.aspx?detay=68639&amp;usg=__30ysTSSRBD2wcPSF3iMOyDJEhJs=&amp;h=420&amp;w=465&amp;sz=22&amp;hl=tr&amp;start=14&amp;sig2=t7g98s1EaqNt9KitED51cA&amp;tbnid=mIFdr5XxpSD0_M:&amp;tbnh=116&amp;tbnw=128&amp;prev=/images?q=konu%C5%9Fan+oyuncak+bebekler&amp;gbv=2&amp;hl=tr&amp;ei=FrrqSeXfPMmPsAbZ4sSE" style="width:85.5pt;height:77.25pt;visibility:visible" o:button="t">
              <v:fill o:detectmouseclick="t"/>
              <v:imagedata r:id="rId208" o:title=""/>
            </v:shape>
          </w:pict>
        </w:r>
      </w:hyperlink>
    </w:p>
    <w:p w:rsidR="00C723FD" w:rsidRDefault="00C723FD" w:rsidP="003D50F1">
      <w:pPr>
        <w:spacing w:after="0"/>
        <w:rPr>
          <w:rFonts w:cs="Arial"/>
          <w:b/>
          <w:i/>
          <w:color w:val="000000"/>
        </w:rPr>
      </w:pPr>
      <w:r>
        <w:rPr>
          <w:rFonts w:cs="Arial"/>
          <w:b/>
          <w:i/>
          <w:color w:val="000000"/>
        </w:rPr>
        <w:t>Eskiden çocukların oynadığı bez bebeklerin yerini şimdi çeşitli malzemelerden yapılmış konuşan ve hareket eden bebekler eldı.</w:t>
      </w:r>
    </w:p>
    <w:p w:rsidR="00C723FD" w:rsidRDefault="00C723FD" w:rsidP="003D50F1">
      <w:pPr>
        <w:spacing w:after="0"/>
        <w:rPr>
          <w:rFonts w:cs="Arial"/>
          <w:b/>
          <w:i/>
          <w:color w:val="000000"/>
        </w:rPr>
      </w:pPr>
      <w:r>
        <w:rPr>
          <w:rFonts w:cs="Arial"/>
          <w:b/>
          <w:i/>
          <w:color w:val="000000"/>
        </w:rPr>
        <w:t xml:space="preserve"> Yukarıdaki metinle ilgili en uygun çıkarım aşağıdakilerden hangisidir.</w:t>
      </w:r>
    </w:p>
    <w:p w:rsidR="00C723FD" w:rsidRPr="006128B5" w:rsidRDefault="00C723FD" w:rsidP="003D50F1">
      <w:pPr>
        <w:spacing w:after="0"/>
        <w:rPr>
          <w:rFonts w:cs="Arial"/>
          <w:color w:val="000000"/>
        </w:rPr>
      </w:pPr>
      <w:r w:rsidRPr="006128B5">
        <w:rPr>
          <w:rFonts w:cs="Arial"/>
          <w:color w:val="000000"/>
        </w:rPr>
        <w:t>a- Çocuklar bebeklerle oynamayı çok sever.</w:t>
      </w:r>
    </w:p>
    <w:p w:rsidR="00C723FD" w:rsidRPr="006128B5" w:rsidRDefault="00C723FD" w:rsidP="003D50F1">
      <w:pPr>
        <w:spacing w:after="0"/>
        <w:rPr>
          <w:rFonts w:cs="Arial"/>
          <w:color w:val="000000"/>
        </w:rPr>
      </w:pPr>
      <w:r w:rsidRPr="006128B5">
        <w:rPr>
          <w:rFonts w:cs="Arial"/>
          <w:color w:val="000000"/>
        </w:rPr>
        <w:t>b-Eskiden oyuncak olarak sadece bez bebekler vardı.</w:t>
      </w:r>
    </w:p>
    <w:p w:rsidR="00C723FD" w:rsidRPr="006128B5" w:rsidRDefault="00C723FD" w:rsidP="003D50F1">
      <w:pPr>
        <w:spacing w:after="0"/>
        <w:rPr>
          <w:rFonts w:cs="Arial"/>
          <w:color w:val="000000"/>
        </w:rPr>
      </w:pPr>
      <w:r w:rsidRPr="006128B5">
        <w:rPr>
          <w:rFonts w:cs="Arial"/>
          <w:color w:val="000000"/>
        </w:rPr>
        <w:t>c-Teknolojik gelişmeler oyuncaklarıda geliştirmiştir.</w:t>
      </w:r>
    </w:p>
    <w:p w:rsidR="00C723FD" w:rsidRPr="006128B5" w:rsidRDefault="00C723FD" w:rsidP="003D50F1">
      <w:pPr>
        <w:spacing w:after="0"/>
        <w:rPr>
          <w:rFonts w:cs="Arial"/>
          <w:color w:val="000000"/>
        </w:rPr>
      </w:pPr>
      <w:r w:rsidRPr="006128B5">
        <w:rPr>
          <w:rFonts w:cs="Arial"/>
          <w:color w:val="000000"/>
        </w:rPr>
        <w:t>d-Oyuncaklar zaman içinde fazla değişmemiştir.</w: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107- Bir yerde kurulan çimento fabrikasının çevresinde zamanla ağaçlar kurumaya ve sular kirlenmeye başlamıştır.</w:t>
      </w:r>
    </w:p>
    <w:p w:rsidR="00C723FD" w:rsidRPr="0001454B" w:rsidRDefault="00C723FD" w:rsidP="003D50F1">
      <w:pPr>
        <w:spacing w:after="0"/>
        <w:rPr>
          <w:rFonts w:cs="Arial"/>
          <w:b/>
          <w:i/>
          <w:color w:val="000000"/>
        </w:rPr>
      </w:pPr>
      <w:r>
        <w:rPr>
          <w:rFonts w:cs="Arial"/>
          <w:b/>
          <w:i/>
          <w:color w:val="000000"/>
        </w:rPr>
        <w:t xml:space="preserve">Yukarıdaki metinden aşağıdakilerden hangisi </w:t>
      </w:r>
      <w:r w:rsidRPr="00886C32">
        <w:rPr>
          <w:rFonts w:cs="Arial"/>
          <w:b/>
          <w:i/>
          <w:color w:val="000000"/>
          <w:u w:val="single"/>
        </w:rPr>
        <w:t>çıkarılamaz?</w:t>
      </w:r>
    </w:p>
    <w:p w:rsidR="00C723FD" w:rsidRPr="006128B5" w:rsidRDefault="00C723FD" w:rsidP="003D50F1">
      <w:pPr>
        <w:spacing w:after="0"/>
        <w:rPr>
          <w:rFonts w:cs="Arial"/>
          <w:color w:val="000000"/>
        </w:rPr>
      </w:pPr>
      <w:r w:rsidRPr="006128B5">
        <w:rPr>
          <w:rFonts w:cs="Arial"/>
          <w:color w:val="000000"/>
        </w:rPr>
        <w:t>a- Fabrika çevre kirliliği için tedbir almamıştır.</w:t>
      </w:r>
    </w:p>
    <w:p w:rsidR="00C723FD" w:rsidRPr="006128B5" w:rsidRDefault="00C723FD" w:rsidP="003D50F1">
      <w:pPr>
        <w:spacing w:after="0"/>
        <w:rPr>
          <w:rFonts w:cs="Arial"/>
          <w:color w:val="000000"/>
        </w:rPr>
      </w:pPr>
      <w:r w:rsidRPr="006128B5">
        <w:rPr>
          <w:rFonts w:cs="Arial"/>
          <w:color w:val="000000"/>
        </w:rPr>
        <w:t>b-Çevre kirliliği ağaçların yetişmesini engellemiştir.</w:t>
      </w:r>
    </w:p>
    <w:p w:rsidR="00C723FD" w:rsidRPr="006128B5" w:rsidRDefault="00C723FD" w:rsidP="003D50F1">
      <w:pPr>
        <w:spacing w:after="0"/>
        <w:rPr>
          <w:rFonts w:cs="Arial"/>
          <w:color w:val="000000"/>
        </w:rPr>
      </w:pPr>
      <w:r w:rsidRPr="006128B5">
        <w:rPr>
          <w:rFonts w:cs="Arial"/>
          <w:color w:val="000000"/>
        </w:rPr>
        <w:t>c-Fabrikadan çıkan atıklar çevreyi kirletmektedir.</w:t>
      </w:r>
    </w:p>
    <w:p w:rsidR="00C723FD" w:rsidRPr="006128B5" w:rsidRDefault="00C723FD" w:rsidP="003D50F1">
      <w:pPr>
        <w:spacing w:after="0"/>
        <w:rPr>
          <w:rFonts w:cs="Arial"/>
          <w:color w:val="000000"/>
        </w:rPr>
      </w:pPr>
      <w:r w:rsidRPr="006128B5">
        <w:rPr>
          <w:rFonts w:cs="Arial"/>
          <w:color w:val="000000"/>
        </w:rPr>
        <w:t>d-Teknolojik gelişmeler her zaman zararlı olmuştur.</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108-Teknolojik ürünleri kullanırken dikkatli olmalıyız çünkü ……….</w:t>
      </w:r>
    </w:p>
    <w:p w:rsidR="00C723FD" w:rsidRDefault="00C723FD" w:rsidP="003D50F1">
      <w:pPr>
        <w:spacing w:after="0"/>
        <w:rPr>
          <w:rFonts w:cs="Arial"/>
          <w:b/>
          <w:i/>
          <w:color w:val="000000"/>
        </w:rPr>
      </w:pPr>
      <w:r>
        <w:rPr>
          <w:rFonts w:cs="Arial"/>
          <w:b/>
          <w:i/>
          <w:color w:val="000000"/>
        </w:rPr>
        <w:t xml:space="preserve">Cümlesinde noktalı yere aşağıdakilerden hangisinin tamamlanması </w:t>
      </w:r>
      <w:r w:rsidRPr="00181DED">
        <w:rPr>
          <w:rFonts w:cs="Arial"/>
          <w:b/>
          <w:i/>
          <w:color w:val="000000"/>
          <w:u w:val="single"/>
        </w:rPr>
        <w:t>uygun olmaz?</w:t>
      </w:r>
      <w:r w:rsidRPr="0001454B">
        <w:rPr>
          <w:rFonts w:cs="Arial"/>
          <w:b/>
          <w:i/>
          <w:color w:val="000000"/>
        </w:rPr>
        <w:t xml:space="preserve">  </w:t>
      </w:r>
    </w:p>
    <w:p w:rsidR="00C723FD" w:rsidRPr="006128B5" w:rsidRDefault="00C723FD" w:rsidP="003D50F1">
      <w:pPr>
        <w:spacing w:after="0"/>
        <w:rPr>
          <w:rFonts w:cs="Arial"/>
          <w:color w:val="000000"/>
        </w:rPr>
      </w:pPr>
      <w:r w:rsidRPr="006128B5">
        <w:rPr>
          <w:rFonts w:cs="Arial"/>
          <w:color w:val="000000"/>
        </w:rPr>
        <w:t>a-Bazı ürünler elektrikle çalışmaktadır.</w:t>
      </w:r>
    </w:p>
    <w:p w:rsidR="00C723FD" w:rsidRPr="006128B5" w:rsidRDefault="00C723FD" w:rsidP="003D50F1">
      <w:pPr>
        <w:spacing w:after="0"/>
        <w:rPr>
          <w:rFonts w:cs="Arial"/>
          <w:color w:val="000000"/>
        </w:rPr>
      </w:pPr>
      <w:r w:rsidRPr="006128B5">
        <w:rPr>
          <w:rFonts w:cs="Arial"/>
          <w:color w:val="000000"/>
        </w:rPr>
        <w:t>b-Teknolojik ürünler hassas ve kırılgan olabilir.</w:t>
      </w:r>
    </w:p>
    <w:p w:rsidR="00C723FD" w:rsidRPr="006128B5" w:rsidRDefault="00C723FD" w:rsidP="003D50F1">
      <w:pPr>
        <w:spacing w:after="0"/>
        <w:rPr>
          <w:rFonts w:cs="Arial"/>
          <w:color w:val="000000"/>
        </w:rPr>
      </w:pPr>
      <w:r w:rsidRPr="006128B5">
        <w:rPr>
          <w:rFonts w:cs="Arial"/>
          <w:color w:val="000000"/>
        </w:rPr>
        <w:t>c-Teknolojik ürünler bozulduğunda tamir edilemezler.</w:t>
      </w:r>
    </w:p>
    <w:p w:rsidR="00C723FD" w:rsidRPr="006128B5" w:rsidRDefault="00C723FD" w:rsidP="003D50F1">
      <w:pPr>
        <w:spacing w:after="0"/>
        <w:rPr>
          <w:rFonts w:cs="Arial"/>
          <w:color w:val="000000"/>
        </w:rPr>
      </w:pPr>
      <w:r w:rsidRPr="006128B5">
        <w:rPr>
          <w:rFonts w:cs="Arial"/>
          <w:color w:val="000000"/>
        </w:rPr>
        <w:t>d-Bu tür ürünlerin yararları ve zararları vardır.</w:t>
      </w:r>
    </w:p>
    <w:p w:rsidR="00C723FD" w:rsidRDefault="00C723FD" w:rsidP="003D50F1">
      <w:pPr>
        <w:spacing w:after="0"/>
        <w:rPr>
          <w:rFonts w:cs="Arial"/>
          <w:b/>
          <w:i/>
          <w:color w:val="000000"/>
        </w:rPr>
      </w:pPr>
    </w:p>
    <w:p w:rsidR="00C723FD" w:rsidRDefault="00C723FD" w:rsidP="00AA54F0">
      <w:pPr>
        <w:spacing w:after="0" w:line="240" w:lineRule="auto"/>
        <w:rPr>
          <w:rFonts w:cs="Arial"/>
          <w:b/>
          <w:i/>
          <w:color w:val="000000"/>
        </w:rPr>
      </w:pPr>
      <w:r>
        <w:rPr>
          <w:rFonts w:cs="Arial"/>
          <w:b/>
          <w:i/>
          <w:color w:val="000000"/>
        </w:rPr>
        <w:t>109-</w:t>
      </w:r>
      <w:hyperlink r:id="rId209" w:history="1">
        <w:r w:rsidRPr="00B0055F">
          <w:rPr>
            <w:rStyle w:val="Hyperlink"/>
          </w:rPr>
          <w:t>www.dersbirebir.com</w:t>
        </w:r>
      </w:hyperlink>
      <w:r>
        <w:t xml:space="preserve"> </w:t>
      </w:r>
    </w:p>
    <w:p w:rsidR="00C723FD" w:rsidRDefault="00C723FD" w:rsidP="003D50F1">
      <w:pPr>
        <w:spacing w:after="0"/>
        <w:rPr>
          <w:rFonts w:cs="Arial"/>
          <w:b/>
          <w:i/>
          <w:color w:val="000000"/>
        </w:rPr>
      </w:pPr>
      <w:r>
        <w:rPr>
          <w:noProof/>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60" type="#_x0000_t106" style="position:absolute;margin-left:-55.85pt;margin-top:10.35pt;width:171pt;height:57pt;z-index:251664384" adj="22952,6309" strokecolor="#8064a2" strokeweight="2.5pt">
            <v:shadow color="#868686"/>
            <v:textbox>
              <w:txbxContent>
                <w:p w:rsidR="00C723FD" w:rsidRPr="00ED5EBD" w:rsidRDefault="00C723FD">
                  <w:pPr>
                    <w:rPr>
                      <w:b/>
                      <w:i/>
                    </w:rPr>
                  </w:pPr>
                  <w:r w:rsidRPr="00ED5EBD">
                    <w:rPr>
                      <w:b/>
                      <w:i/>
                    </w:rPr>
                    <w:t>Gece saat  2 kesin artık şu gürültüyü!</w:t>
                  </w:r>
                </w:p>
              </w:txbxContent>
            </v:textbox>
          </v:shape>
        </w:pict>
      </w:r>
      <w:r>
        <w:rPr>
          <w:rFonts w:cs="Arial"/>
          <w:b/>
          <w:i/>
          <w:color w:val="000000"/>
        </w:rPr>
        <w:t xml:space="preserve">                                           </w:t>
      </w:r>
      <w:r w:rsidRPr="0001454B">
        <w:rPr>
          <w:rFonts w:cs="Arial"/>
          <w:b/>
          <w:i/>
          <w:color w:val="000000"/>
        </w:rPr>
        <w:t xml:space="preserve">   </w:t>
      </w:r>
      <w:r w:rsidRPr="00804B69">
        <w:rPr>
          <w:rFonts w:ascii="Arial" w:hAnsi="Arial" w:cs="Arial"/>
          <w:noProof/>
          <w:color w:val="0000FF"/>
          <w:lang w:eastAsia="tr-TR"/>
        </w:rPr>
        <w:pict>
          <v:shape id="_x0000_i1131" type="#_x0000_t75" alt="http://tbn1.google.com/images?q=tbn:wcSdyvrkJheB_M:http://www.smurf.com/images/meet_us/gargamel.jpg" style="width:88.5pt;height:88.5pt;visibility:visible">
            <v:imagedata r:id="rId210" o:title=""/>
          </v:shape>
        </w:pict>
      </w:r>
      <w:r w:rsidRPr="0001454B">
        <w:rPr>
          <w:rFonts w:cs="Arial"/>
          <w:b/>
          <w:i/>
          <w:color w:val="000000"/>
        </w:rPr>
        <w:t xml:space="preserve">  </w:t>
      </w:r>
    </w:p>
    <w:p w:rsidR="00C723FD" w:rsidRDefault="00C723FD" w:rsidP="003D50F1">
      <w:pPr>
        <w:spacing w:after="0"/>
        <w:rPr>
          <w:rFonts w:cs="Arial"/>
          <w:b/>
          <w:i/>
          <w:color w:val="000000"/>
        </w:rPr>
      </w:pPr>
      <w:r>
        <w:rPr>
          <w:rFonts w:cs="Arial"/>
          <w:b/>
          <w:i/>
          <w:color w:val="000000"/>
        </w:rPr>
        <w:t>Gargamel’in kızmasının sebebi aşağıdakilerden hangisi olamaz?</w:t>
      </w:r>
    </w:p>
    <w:p w:rsidR="00C723FD" w:rsidRPr="006128B5" w:rsidRDefault="00C723FD" w:rsidP="003D50F1">
      <w:pPr>
        <w:spacing w:after="0"/>
        <w:rPr>
          <w:rFonts w:cs="Arial"/>
          <w:color w:val="000000"/>
        </w:rPr>
      </w:pPr>
      <w:r>
        <w:rPr>
          <w:noProof/>
          <w:lang w:eastAsia="tr-TR"/>
        </w:rPr>
        <w:pict>
          <v:shape id="Resim 9" o:spid="_x0000_s1061" type="#_x0000_t75" alt="http://tbn3.google.com/images?q=tbn:07RnvZ88hOKu1M:http://pedaliza.files.wordpress.com/2007/08/dusunceli.png" style="position:absolute;margin-left:260.65pt;margin-top:5.95pt;width:84.75pt;height:56.25pt;z-index:-251650048;visibility:visible" wrapcoords="-191 -288 -191 21600 21791 21600 21791 -288 -191 -288" stroked="t" strokecolor="#376092">
            <v:imagedata r:id="rId211" o:title="" chromakey="#738031"/>
            <w10:wrap type="tight"/>
          </v:shape>
        </w:pict>
      </w:r>
      <w:r w:rsidRPr="006128B5">
        <w:rPr>
          <w:rFonts w:cs="Arial"/>
          <w:color w:val="000000"/>
        </w:rPr>
        <w:t>a-televizyon                b- müzik seti</w:t>
      </w:r>
    </w:p>
    <w:p w:rsidR="00C723FD" w:rsidRPr="006128B5" w:rsidRDefault="00C723FD" w:rsidP="003D50F1">
      <w:pPr>
        <w:spacing w:after="0"/>
        <w:rPr>
          <w:rFonts w:cs="Arial"/>
          <w:color w:val="000000"/>
        </w:rPr>
      </w:pPr>
      <w:r w:rsidRPr="006128B5">
        <w:rPr>
          <w:rFonts w:cs="Arial"/>
          <w:color w:val="000000"/>
        </w:rPr>
        <w:t>c- duvar saati             d- radyo</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110- Yeni bir ürün icat edecek olsanız ilk olarak aşağıdakilerden hangisini uygulardınız?</w:t>
      </w:r>
    </w:p>
    <w:p w:rsidR="00C723FD" w:rsidRPr="006128B5" w:rsidRDefault="00C723FD" w:rsidP="003D50F1">
      <w:pPr>
        <w:spacing w:after="0"/>
        <w:rPr>
          <w:rFonts w:cs="Arial"/>
          <w:color w:val="000000"/>
        </w:rPr>
      </w:pPr>
      <w:r w:rsidRPr="006128B5">
        <w:rPr>
          <w:rFonts w:cs="Arial"/>
          <w:color w:val="000000"/>
        </w:rPr>
        <w:t>a-Hemen icadım için gerekli malzemeleri satın alırdım.</w:t>
      </w:r>
    </w:p>
    <w:p w:rsidR="00C723FD" w:rsidRPr="006128B5" w:rsidRDefault="00C723FD" w:rsidP="003D50F1">
      <w:pPr>
        <w:spacing w:after="0"/>
        <w:rPr>
          <w:rFonts w:cs="Arial"/>
          <w:color w:val="000000"/>
        </w:rPr>
      </w:pPr>
      <w:r w:rsidRPr="006128B5">
        <w:rPr>
          <w:rFonts w:cs="Arial"/>
          <w:color w:val="000000"/>
        </w:rPr>
        <w:t>b-Öncelikle kullanma klavuzu hazırlardım.</w:t>
      </w:r>
    </w:p>
    <w:p w:rsidR="00C723FD" w:rsidRPr="006128B5" w:rsidRDefault="00C723FD" w:rsidP="003D50F1">
      <w:pPr>
        <w:spacing w:after="0"/>
        <w:rPr>
          <w:rFonts w:cs="Arial"/>
          <w:color w:val="000000"/>
        </w:rPr>
      </w:pPr>
      <w:r w:rsidRPr="006128B5">
        <w:rPr>
          <w:rFonts w:cs="Arial"/>
          <w:color w:val="000000"/>
        </w:rPr>
        <w:t>c-Gözlem yaparak önce bir problem belirlerdim.</w:t>
      </w:r>
    </w:p>
    <w:p w:rsidR="00C723FD" w:rsidRPr="006128B5" w:rsidRDefault="00C723FD" w:rsidP="003D50F1">
      <w:pPr>
        <w:spacing w:after="0"/>
        <w:rPr>
          <w:rFonts w:cs="Arial"/>
          <w:color w:val="000000"/>
        </w:rPr>
      </w:pPr>
      <w:r w:rsidRPr="006128B5">
        <w:rPr>
          <w:rFonts w:cs="Arial"/>
          <w:color w:val="000000"/>
        </w:rPr>
        <w:t>d-İcadımı kaç kişinin satın alacağını hesaplardım.</w: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noProof/>
          <w:lang w:eastAsia="tr-TR"/>
        </w:rPr>
        <w:pict>
          <v:shape id="_x0000_s1062" type="#_x0000_t97" style="position:absolute;margin-left:78.4pt;margin-top:2.8pt;width:177pt;height:87pt;z-index:251665408" strokecolor="#0070c0" strokeweight="1pt">
            <v:fill color2="#b8cce4" focusposition="1" focussize="" focus="100%" type="gradient"/>
            <v:shadow on="t" type="perspective" color="#243f60" opacity=".5" offset="1pt" offset2="-3pt"/>
            <v:textbox>
              <w:txbxContent>
                <w:p w:rsidR="00C723FD" w:rsidRPr="00887336" w:rsidRDefault="00C723FD" w:rsidP="00887336">
                  <w:pPr>
                    <w:spacing w:after="0" w:line="240" w:lineRule="auto"/>
                    <w:rPr>
                      <w:b/>
                      <w:i/>
                    </w:rPr>
                  </w:pPr>
                  <w:r w:rsidRPr="00887336">
                    <w:rPr>
                      <w:b/>
                      <w:i/>
                    </w:rPr>
                    <w:t>Günümüzde internet kullanımı yaygınlaşmıştır.Hayatımıza  hem olumlu hem de olumsuz etkileri olan interneti amacına uygun kullanmalıyız.</w:t>
                  </w:r>
                </w:p>
              </w:txbxContent>
            </v:textbox>
          </v:shape>
        </w:pict>
      </w:r>
      <w:r>
        <w:rPr>
          <w:rFonts w:cs="Arial"/>
          <w:b/>
          <w:i/>
          <w:color w:val="000000"/>
        </w:rPr>
        <w:t>111-</w:t>
      </w:r>
      <w:r w:rsidRPr="00804B69">
        <w:rPr>
          <w:rFonts w:ascii="Arial" w:hAnsi="Arial" w:cs="Arial"/>
          <w:noProof/>
          <w:color w:val="0000FF"/>
          <w:lang w:eastAsia="tr-TR"/>
        </w:rPr>
        <w:pict>
          <v:shape id="Resim 3" o:spid="_x0000_i1132" type="#_x0000_t75" alt="http://tbn3.google.com/images?q=tbn:JDFTB7yEPgj0uM:http://turkeyistanbul.com/images/news/health/internet_addiction_disorder.jpg" style="width:69.75pt;height:93.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">
            <v:imagedata r:id="rId212" o:title=""/>
            <o:lock v:ext="edit" aspectratio="f"/>
          </v:shape>
        </w:pict>
      </w:r>
    </w:p>
    <w:p w:rsidR="00C723FD" w:rsidRDefault="00C723FD" w:rsidP="003D50F1">
      <w:pPr>
        <w:spacing w:after="0"/>
        <w:rPr>
          <w:rFonts w:cs="Arial"/>
          <w:b/>
          <w:i/>
          <w:color w:val="000000"/>
        </w:rPr>
      </w:pPr>
      <w:r>
        <w:rPr>
          <w:rFonts w:cs="Arial"/>
          <w:b/>
          <w:i/>
          <w:color w:val="000000"/>
        </w:rPr>
        <w:t>Aşağıdakilerden hangisi internetin olumlu etkilerinden biri değildir?</w:t>
      </w:r>
    </w:p>
    <w:p w:rsidR="00C723FD" w:rsidRPr="006128B5" w:rsidRDefault="00C723FD" w:rsidP="003D50F1">
      <w:pPr>
        <w:spacing w:after="0"/>
        <w:rPr>
          <w:rFonts w:cs="Arial"/>
          <w:color w:val="000000"/>
        </w:rPr>
      </w:pPr>
      <w:r w:rsidRPr="006128B5">
        <w:rPr>
          <w:rFonts w:cs="Arial"/>
          <w:color w:val="000000"/>
        </w:rPr>
        <w:t>a-İnternet sayedinde bazı işlemleri evimizde yapabiliyoruz.</w:t>
      </w:r>
    </w:p>
    <w:p w:rsidR="00C723FD" w:rsidRPr="006128B5" w:rsidRDefault="00C723FD" w:rsidP="003D50F1">
      <w:pPr>
        <w:spacing w:after="0"/>
        <w:rPr>
          <w:rFonts w:cs="Arial"/>
          <w:color w:val="000000"/>
        </w:rPr>
      </w:pPr>
      <w:r w:rsidRPr="006128B5">
        <w:rPr>
          <w:rFonts w:cs="Arial"/>
          <w:color w:val="000000"/>
        </w:rPr>
        <w:t>b-Kitap okumak yerine interneti kullanabiliriz</w:t>
      </w:r>
    </w:p>
    <w:p w:rsidR="00C723FD" w:rsidRPr="006128B5" w:rsidRDefault="00C723FD" w:rsidP="003D50F1">
      <w:pPr>
        <w:spacing w:after="0"/>
        <w:rPr>
          <w:rFonts w:cs="Arial"/>
          <w:color w:val="000000"/>
        </w:rPr>
      </w:pPr>
      <w:r w:rsidRPr="006128B5">
        <w:rPr>
          <w:rFonts w:cs="Arial"/>
          <w:color w:val="000000"/>
        </w:rPr>
        <w:t>c-Bilgiye ulaşma ve araştırma yeteneğimiz gelişir.</w:t>
      </w:r>
    </w:p>
    <w:p w:rsidR="00C723FD" w:rsidRPr="006128B5" w:rsidRDefault="00C723FD" w:rsidP="003D50F1">
      <w:pPr>
        <w:spacing w:after="0"/>
        <w:rPr>
          <w:rFonts w:cs="Arial"/>
          <w:color w:val="000000"/>
        </w:rPr>
      </w:pPr>
      <w:r w:rsidRPr="006128B5">
        <w:rPr>
          <w:rFonts w:cs="Arial"/>
          <w:color w:val="000000"/>
        </w:rPr>
        <w:t>d-Aradığımız bilgiye çok çabuk ulaşabiliriz.</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 xml:space="preserve">112-              </w:t>
      </w:r>
      <w:hyperlink r:id="rId213" w:history="1">
        <w:r w:rsidRPr="00804B69">
          <w:rPr>
            <w:rFonts w:ascii="Arial" w:hAnsi="Arial" w:cs="Arial"/>
            <w:noProof/>
            <w:color w:val="0000FF"/>
            <w:lang w:eastAsia="tr-TR"/>
          </w:rPr>
          <w:pict>
            <v:shape id="_x0000_i1133" type="#_x0000_t75" alt="http://tbn3.google.com/images?q=tbn:drIrNtIFHGmS6M:http://img227.imageshack.us/img227/2678/recyclebinfullbg3.png" href="http://images.google.com.tr/imgres?imgurl=http://img227.imageshack.us/img227/2678/recyclebinfullbg3.png&amp;imgrefurl=http://www.hercopatikdegildir.com/?p=12&amp;usg=__Hl8ic39OISRpEE1DHIH-29D7Y7g=&amp;h=256&amp;w=256&amp;sz=65&amp;hl=tr&amp;start=7&amp;sig2=5CtU3dL38-H6avP-4dxbEw&amp;tbnid=drIrNtIFHGmS6M:&amp;tbnh=111&amp;tbnw=111&amp;prev=/images?q=at%C4%B1k+pet+%C5%9Fi%C5%9Feler&amp;gbv=2&amp;ndsp=20&amp;hl=tr&amp;sa=N&amp;ei=JAbrSbqmPJeQsAbz8bX5" style="width:83.25pt;height:83.25pt;visibility:visible" o:button="t">
              <v:fill o:detectmouseclick="t"/>
              <v:imagedata r:id="rId214" o:title=""/>
            </v:shape>
          </w:pict>
        </w:r>
      </w:hyperlink>
    </w:p>
    <w:p w:rsidR="00C723FD" w:rsidRDefault="00C723FD" w:rsidP="003D50F1">
      <w:pPr>
        <w:spacing w:after="0"/>
        <w:rPr>
          <w:rFonts w:cs="Arial"/>
          <w:b/>
          <w:i/>
          <w:color w:val="000000"/>
        </w:rPr>
      </w:pPr>
      <w:r>
        <w:rPr>
          <w:rFonts w:cs="Arial"/>
          <w:b/>
          <w:i/>
          <w:color w:val="000000"/>
        </w:rPr>
        <w:t>Teknolojik ürünlerin yapıldığı maddeler doğal çevre için zararlı hale gelebilir.Çünkü yapıldıkları maddelerin bazıları doğada kendiliğinden yok olmaz.Örneğin plastikten yapılan bir ürünün yok olması 400 ile 1000 yıl arasında değişir.</w:t>
      </w:r>
    </w:p>
    <w:p w:rsidR="00C723FD" w:rsidRDefault="00C723FD" w:rsidP="003D50F1">
      <w:pPr>
        <w:spacing w:after="0"/>
        <w:rPr>
          <w:rFonts w:cs="Arial"/>
          <w:b/>
          <w:i/>
          <w:color w:val="000000"/>
        </w:rPr>
      </w:pPr>
      <w:r>
        <w:rPr>
          <w:rFonts w:cs="Arial"/>
          <w:b/>
          <w:i/>
          <w:color w:val="000000"/>
        </w:rPr>
        <w:t>Buna göre aşağıdaki ev eşyalarının hangisi çevreye dosttur?</w:t>
      </w:r>
    </w:p>
    <w:p w:rsidR="00C723FD" w:rsidRPr="006128B5" w:rsidRDefault="00C723FD" w:rsidP="003D50F1">
      <w:pPr>
        <w:spacing w:after="0"/>
        <w:rPr>
          <w:rFonts w:cs="Arial"/>
          <w:color w:val="000000"/>
        </w:rPr>
      </w:pPr>
      <w:r w:rsidRPr="006128B5">
        <w:rPr>
          <w:rFonts w:cs="Arial"/>
          <w:color w:val="000000"/>
        </w:rPr>
        <w:t>a- çamaşır makinesi          b- bilgisayar</w:t>
      </w:r>
    </w:p>
    <w:p w:rsidR="00C723FD" w:rsidRPr="006128B5" w:rsidRDefault="00C723FD" w:rsidP="003D50F1">
      <w:pPr>
        <w:spacing w:after="0"/>
        <w:rPr>
          <w:rFonts w:cs="Arial"/>
          <w:color w:val="000000"/>
        </w:rPr>
      </w:pPr>
      <w:r w:rsidRPr="006128B5">
        <w:rPr>
          <w:rFonts w:cs="Arial"/>
          <w:color w:val="000000"/>
        </w:rPr>
        <w:t>c- ahşap kitaplık                d- televizyon</w:t>
      </w:r>
    </w:p>
    <w:p w:rsidR="00C723FD" w:rsidRDefault="00C723FD" w:rsidP="003D50F1">
      <w:pPr>
        <w:spacing w:after="0"/>
        <w:rPr>
          <w:rFonts w:cs="Arial"/>
          <w:b/>
          <w:i/>
          <w:color w:val="000000"/>
        </w:rPr>
      </w:pPr>
      <w:r>
        <w:rPr>
          <w:noProof/>
          <w:lang w:eastAsia="tr-TR"/>
        </w:rPr>
        <w:pict>
          <v:shape id="_x0000_s1063" type="#_x0000_t106" style="position:absolute;margin-left:102.4pt;margin-top:3.2pt;width:143.25pt;height:82.5pt;z-index:251667456" adj="-5142,14924" strokecolor="#4f81bd" strokeweight=".5pt">
            <v:shadow color="#868686"/>
            <v:textbox style="mso-next-textbox:#_x0000_s1063">
              <w:txbxContent>
                <w:p w:rsidR="00C723FD" w:rsidRDefault="00C723FD">
                  <w:r>
                    <w:t xml:space="preserve">         </w:t>
                  </w:r>
                  <w:r w:rsidRPr="007163F4">
                    <w:rPr>
                      <w:noProof/>
                      <w:lang w:eastAsia="tr-TR"/>
                    </w:rPr>
                    <w:pict>
                      <v:shape id="Resim 62" o:spid="_x0000_i1135" type="#_x0000_t75" style="width:43.5pt;height:49.5pt;visibility:visible">
                        <v:imagedata r:id="rId215" o:title=""/>
                      </v:shape>
                    </w:pict>
                  </w:r>
                </w:p>
              </w:txbxContent>
            </v:textbox>
          </v:shape>
        </w:pict>
      </w:r>
    </w:p>
    <w:p w:rsidR="00C723FD" w:rsidRDefault="00C723FD" w:rsidP="003D50F1">
      <w:pPr>
        <w:spacing w:after="0"/>
        <w:rPr>
          <w:rFonts w:cs="Arial"/>
          <w:b/>
          <w:i/>
          <w:color w:val="000000"/>
        </w:rPr>
      </w:pPr>
      <w:r>
        <w:rPr>
          <w:rFonts w:cs="Arial"/>
          <w:b/>
          <w:i/>
          <w:color w:val="000000"/>
        </w:rPr>
        <w:t>113-</w: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Mehmet elma ile ilgili bir icat düşünmektedir. Aşağıdakilerden hangisi elmayla ilgili bir icat sorusu değildir?</w:t>
      </w:r>
    </w:p>
    <w:p w:rsidR="00C723FD" w:rsidRPr="006128B5" w:rsidRDefault="00C723FD" w:rsidP="003D50F1">
      <w:pPr>
        <w:spacing w:after="0"/>
        <w:rPr>
          <w:rFonts w:cs="Arial"/>
          <w:color w:val="000000"/>
        </w:rPr>
      </w:pPr>
      <w:r w:rsidRPr="006128B5">
        <w:rPr>
          <w:rFonts w:cs="Arial"/>
          <w:color w:val="000000"/>
        </w:rPr>
        <w:t>a- Elmanın kabuğu daha kolay nasıl soyulabilir</w:t>
      </w:r>
    </w:p>
    <w:p w:rsidR="00C723FD" w:rsidRPr="006128B5" w:rsidRDefault="00C723FD" w:rsidP="003D50F1">
      <w:pPr>
        <w:spacing w:after="0"/>
        <w:rPr>
          <w:rFonts w:cs="Arial"/>
          <w:color w:val="000000"/>
        </w:rPr>
      </w:pPr>
      <w:r w:rsidRPr="006128B5">
        <w:rPr>
          <w:rFonts w:cs="Arial"/>
          <w:color w:val="000000"/>
        </w:rPr>
        <w:t>b-Elmanın içindeki vitaminler nelerdir.</w:t>
      </w:r>
    </w:p>
    <w:p w:rsidR="00C723FD" w:rsidRPr="006128B5" w:rsidRDefault="00C723FD" w:rsidP="003D50F1">
      <w:pPr>
        <w:spacing w:after="0"/>
        <w:rPr>
          <w:rFonts w:cs="Arial"/>
          <w:color w:val="000000"/>
        </w:rPr>
      </w:pPr>
      <w:r w:rsidRPr="006128B5">
        <w:rPr>
          <w:rFonts w:cs="Arial"/>
          <w:color w:val="000000"/>
        </w:rPr>
        <w:t>c-Elmanın suyunu nasıl çıkarabiliriz.</w:t>
      </w:r>
    </w:p>
    <w:p w:rsidR="00C723FD" w:rsidRPr="006128B5" w:rsidRDefault="00C723FD" w:rsidP="003D50F1">
      <w:pPr>
        <w:spacing w:after="0"/>
        <w:rPr>
          <w:rFonts w:cs="Arial"/>
          <w:color w:val="000000"/>
        </w:rPr>
      </w:pPr>
      <w:r w:rsidRPr="006128B5">
        <w:rPr>
          <w:rFonts w:cs="Arial"/>
          <w:color w:val="000000"/>
        </w:rPr>
        <w:t>d-Elmanın atıklarını nasıl değerlendirebiliriz.</w:t>
      </w: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114-Aşağıdakilerden hangisi ilk defa icat edilen bir ürünün özelliklerindendir?</w:t>
      </w:r>
    </w:p>
    <w:p w:rsidR="00C723FD" w:rsidRPr="006128B5" w:rsidRDefault="00C723FD" w:rsidP="003D50F1">
      <w:pPr>
        <w:spacing w:after="0"/>
        <w:rPr>
          <w:rFonts w:cs="Arial"/>
          <w:color w:val="000000"/>
        </w:rPr>
      </w:pPr>
      <w:r w:rsidRPr="006128B5">
        <w:rPr>
          <w:rFonts w:cs="Arial"/>
          <w:color w:val="000000"/>
        </w:rPr>
        <w:t>a-İlk çıkan ürün daima kalitesizdir</w:t>
      </w:r>
    </w:p>
    <w:p w:rsidR="00C723FD" w:rsidRPr="006128B5" w:rsidRDefault="00C723FD" w:rsidP="003D50F1">
      <w:pPr>
        <w:spacing w:after="0"/>
        <w:rPr>
          <w:rFonts w:cs="Arial"/>
          <w:color w:val="000000"/>
        </w:rPr>
      </w:pPr>
      <w:r w:rsidRPr="006128B5">
        <w:rPr>
          <w:rFonts w:cs="Arial"/>
          <w:color w:val="000000"/>
        </w:rPr>
        <w:t>b-Üzerinde fazla düşünmeden yapılmıştır.</w:t>
      </w:r>
    </w:p>
    <w:p w:rsidR="00C723FD" w:rsidRPr="006128B5" w:rsidRDefault="00C723FD" w:rsidP="003D50F1">
      <w:pPr>
        <w:spacing w:after="0"/>
        <w:rPr>
          <w:rFonts w:cs="Arial"/>
          <w:color w:val="000000"/>
        </w:rPr>
      </w:pPr>
      <w:r w:rsidRPr="006128B5">
        <w:rPr>
          <w:rFonts w:cs="Arial"/>
          <w:color w:val="000000"/>
        </w:rPr>
        <w:t>c-Hayatımızdaki bir ihtiyacı giderir.</w:t>
      </w:r>
    </w:p>
    <w:p w:rsidR="00C723FD" w:rsidRPr="006128B5" w:rsidRDefault="00C723FD" w:rsidP="003D50F1">
      <w:pPr>
        <w:spacing w:after="0"/>
        <w:rPr>
          <w:rFonts w:cs="Arial"/>
          <w:color w:val="000000"/>
        </w:rPr>
      </w:pPr>
      <w:r w:rsidRPr="006128B5">
        <w:rPr>
          <w:rFonts w:cs="Arial"/>
          <w:color w:val="000000"/>
        </w:rPr>
        <w:t>d-Daha önceden yapılmış bir ürünün aynısıdır</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115-</w:t>
      </w:r>
    </w:p>
    <w:p w:rsidR="00C723FD" w:rsidRDefault="00C723FD" w:rsidP="003D50F1">
      <w:pPr>
        <w:spacing w:after="0"/>
        <w:rPr>
          <w:rFonts w:cs="Arial"/>
          <w:b/>
          <w:i/>
          <w:color w:val="000000"/>
        </w:rPr>
      </w:pPr>
      <w:r>
        <w:rPr>
          <w:rFonts w:cs="Arial"/>
          <w:b/>
          <w:i/>
          <w:color w:val="000000"/>
        </w:rPr>
        <w:t>…………………….. ,takas usulünü ortadan kaldıran gelişme ……………………</w:t>
      </w:r>
    </w:p>
    <w:p w:rsidR="00C723FD" w:rsidRDefault="00C723FD" w:rsidP="003D50F1">
      <w:pPr>
        <w:spacing w:after="0"/>
        <w:rPr>
          <w:rFonts w:cs="Arial"/>
          <w:b/>
          <w:i/>
          <w:color w:val="000000"/>
        </w:rPr>
      </w:pPr>
      <w:r>
        <w:rPr>
          <w:rFonts w:cs="Arial"/>
          <w:b/>
          <w:i/>
          <w:color w:val="000000"/>
        </w:rPr>
        <w:t>Bu cümlede boş bırakılan yerler hangi ifadelerle tamamlanmalıdır.</w:t>
      </w:r>
    </w:p>
    <w:p w:rsidR="00C723FD" w:rsidRPr="006128B5" w:rsidRDefault="00C723FD" w:rsidP="003D50F1">
      <w:pPr>
        <w:spacing w:after="0"/>
        <w:rPr>
          <w:rFonts w:cs="Arial"/>
          <w:color w:val="000000"/>
        </w:rPr>
      </w:pPr>
      <w:r w:rsidRPr="006128B5">
        <w:rPr>
          <w:rFonts w:cs="Arial"/>
          <w:color w:val="000000"/>
        </w:rPr>
        <w:t>a- Alış verişte   / paranın icadıdır.</w:t>
      </w:r>
    </w:p>
    <w:p w:rsidR="00C723FD" w:rsidRPr="006128B5" w:rsidRDefault="00C723FD" w:rsidP="003D50F1">
      <w:pPr>
        <w:spacing w:after="0"/>
        <w:rPr>
          <w:rFonts w:cs="Arial"/>
          <w:color w:val="000000"/>
        </w:rPr>
      </w:pPr>
      <w:r w:rsidRPr="006128B5">
        <w:rPr>
          <w:rFonts w:cs="Arial"/>
          <w:color w:val="000000"/>
        </w:rPr>
        <w:t>b-Alış verişte   /büyük alış veriş merkezlerinin açılmasıdır.</w:t>
      </w:r>
    </w:p>
    <w:p w:rsidR="00C723FD" w:rsidRPr="006128B5" w:rsidRDefault="00C723FD" w:rsidP="003D50F1">
      <w:pPr>
        <w:spacing w:after="0"/>
        <w:rPr>
          <w:rFonts w:cs="Arial"/>
          <w:color w:val="000000"/>
        </w:rPr>
      </w:pPr>
      <w:r w:rsidRPr="006128B5">
        <w:rPr>
          <w:rFonts w:cs="Arial"/>
          <w:color w:val="000000"/>
        </w:rPr>
        <w:t>c-Ticarette     /Tüketicinin bilinçlenmesidir.</w:t>
      </w:r>
    </w:p>
    <w:p w:rsidR="00C723FD" w:rsidRPr="006128B5" w:rsidRDefault="00C723FD" w:rsidP="003D50F1">
      <w:pPr>
        <w:spacing w:after="0"/>
        <w:rPr>
          <w:rFonts w:cs="Arial"/>
          <w:color w:val="000000"/>
        </w:rPr>
      </w:pPr>
      <w:r w:rsidRPr="006128B5">
        <w:rPr>
          <w:rFonts w:cs="Arial"/>
          <w:color w:val="000000"/>
        </w:rPr>
        <w:t>d-Ticarette    / fabrikaların açılmasıdır.</w:t>
      </w:r>
    </w:p>
    <w:p w:rsidR="00C723FD" w:rsidRDefault="00C723FD" w:rsidP="003D50F1">
      <w:pPr>
        <w:spacing w:after="0"/>
        <w:rPr>
          <w:rFonts w:cs="Arial"/>
          <w:b/>
          <w:i/>
          <w:color w:val="000000"/>
        </w:rPr>
      </w:pPr>
    </w:p>
    <w:p w:rsidR="00C723FD" w:rsidRDefault="00C723FD" w:rsidP="003D50F1">
      <w:pPr>
        <w:spacing w:after="0"/>
        <w:rPr>
          <w:rFonts w:cs="Arial"/>
          <w:b/>
          <w:i/>
          <w:color w:val="000000"/>
        </w:rPr>
      </w:pPr>
      <w:r>
        <w:rPr>
          <w:rFonts w:cs="Arial"/>
          <w:b/>
          <w:i/>
          <w:color w:val="000000"/>
        </w:rPr>
        <w:t>116-</w:t>
      </w:r>
    </w:p>
    <w:p w:rsidR="00C723FD" w:rsidRDefault="00C723FD" w:rsidP="00B846E3">
      <w:pPr>
        <w:pStyle w:val="ListParagraph"/>
        <w:numPr>
          <w:ilvl w:val="0"/>
          <w:numId w:val="25"/>
        </w:numPr>
        <w:spacing w:after="0"/>
        <w:rPr>
          <w:rFonts w:cs="Arial"/>
          <w:b/>
          <w:i/>
          <w:color w:val="000000"/>
        </w:rPr>
      </w:pPr>
      <w:r>
        <w:rPr>
          <w:rFonts w:cs="Arial"/>
          <w:b/>
          <w:i/>
          <w:color w:val="000000"/>
        </w:rPr>
        <w:t>Sosyal örgütleri gönüllü insanlar kurarlar.</w:t>
      </w:r>
    </w:p>
    <w:p w:rsidR="00C723FD" w:rsidRDefault="00C723FD" w:rsidP="00B846E3">
      <w:pPr>
        <w:pStyle w:val="ListParagraph"/>
        <w:numPr>
          <w:ilvl w:val="0"/>
          <w:numId w:val="25"/>
        </w:numPr>
        <w:spacing w:after="0"/>
        <w:rPr>
          <w:rFonts w:cs="Arial"/>
          <w:b/>
          <w:i/>
          <w:color w:val="000000"/>
        </w:rPr>
      </w:pPr>
      <w:r>
        <w:rPr>
          <w:rFonts w:cs="Arial"/>
          <w:b/>
          <w:i/>
          <w:color w:val="000000"/>
        </w:rPr>
        <w:t>Resmi kurumlar devlet tarafından oluşturulur.</w:t>
      </w:r>
    </w:p>
    <w:p w:rsidR="00C723FD" w:rsidRDefault="00C723FD" w:rsidP="00B846E3">
      <w:pPr>
        <w:spacing w:after="0"/>
        <w:rPr>
          <w:rFonts w:cs="Arial"/>
          <w:b/>
          <w:i/>
          <w:color w:val="000000"/>
        </w:rPr>
      </w:pPr>
      <w:r>
        <w:rPr>
          <w:rFonts w:cs="Arial"/>
          <w:b/>
          <w:i/>
          <w:color w:val="000000"/>
        </w:rPr>
        <w:t>Buna göre aşağıdakilerden hangisi resmi bir kurumdur?</w:t>
      </w:r>
    </w:p>
    <w:p w:rsidR="00C723FD" w:rsidRDefault="00C723FD" w:rsidP="00B846E3">
      <w:pPr>
        <w:spacing w:after="0"/>
        <w:rPr>
          <w:rFonts w:cs="Arial"/>
          <w:b/>
          <w:i/>
          <w:color w:val="000000"/>
        </w:rPr>
      </w:pPr>
      <w:r>
        <w:rPr>
          <w:rFonts w:cs="Arial"/>
          <w:b/>
          <w:i/>
          <w:color w:val="000000"/>
        </w:rPr>
        <w:t xml:space="preserve">a- </w:t>
      </w:r>
      <w:hyperlink r:id="rId216" w:history="1">
        <w:r w:rsidRPr="00804B69">
          <w:rPr>
            <w:rFonts w:ascii="Arial" w:hAnsi="Arial" w:cs="Arial"/>
            <w:noProof/>
            <w:color w:val="0000FF"/>
            <w:lang w:eastAsia="tr-TR"/>
          </w:rPr>
          <w:pict>
            <v:shape id="Resim 15" o:spid="_x0000_i1138" type="#_x0000_t75" alt="http://tbn3.google.com/images?q=tbn:f8gPllOrrWKPlM:http://upload.wikimedia.org/wikipedia/commons/thumb/a/af/TBMM.svg/600px-TBMM.svg.png" href="http://images.google.com.tr/imgres?imgurl=http://upload.wikimedia.org/wikipedia/commons/thumb/a/af/TBMM.svg/600px-TBMM.svg.png&amp;imgrefurl=http://commons.wikimedia.org/wiki/File:TBMM.svg&amp;usg=__2i79NFYXp_sZqy5HINXvTZynj3g=&amp;h=600&amp;w=600&amp;sz=127&amp;hl=tr&amp;start=9&amp;sig2=euU_KcBjkFi0RTuRgBYxxA&amp;tbnid=f8gPllOrrWKPlM:&amp;tbnh=135&amp;tbnw=135&amp;prev=/images?q=tbmm&amp;gbv=2&amp;hl=tr&amp;ei=MBPrSe-3D5CQsAaC8pj_" style="width:81pt;height:81pt;visibility:visible" o:button="t">
              <v:fill o:detectmouseclick="t"/>
              <v:imagedata r:id="rId217" o:title=""/>
            </v:shape>
          </w:pict>
        </w:r>
      </w:hyperlink>
      <w:r>
        <w:rPr>
          <w:rFonts w:cs="Arial"/>
          <w:b/>
          <w:i/>
          <w:color w:val="000000"/>
        </w:rPr>
        <w:t xml:space="preserve">       b-</w:t>
      </w:r>
      <w:hyperlink r:id="rId218" w:history="1">
        <w:r w:rsidRPr="00804B69">
          <w:rPr>
            <w:rFonts w:ascii="Arial" w:hAnsi="Arial" w:cs="Arial"/>
            <w:noProof/>
            <w:color w:val="0000FF"/>
            <w:lang w:eastAsia="tr-TR"/>
          </w:rPr>
          <w:pict>
            <v:shape id="Resim 18" o:spid="_x0000_i1139" type="#_x0000_t75" alt="http://tbn0.google.com/images?q=tbn:cWwMSBtaK5RM6M:http://www.yarimada.net/gazete/images/stories/akut.gif" href="http://images.google.com.tr/imgres?imgurl=http://www.yarimada.net/gazete/images/stories/akut.gif&amp;imgrefurl=http://www.yarimada.net/gazete/index.php?option=com_content&amp;view=article&amp;catid=22:guendem&amp;id=1077:akut-yararna-konser-duezenlendi&amp;Itemid=34&amp;usg=__5kws6ArdY7cRF-v4KysDE6R1Ulo=&amp;h=300&amp;w=226&amp;sz=23&amp;hl=tr&amp;start=1&amp;sig2=llRYva0O-M9yVW9RjyIJOA&amp;tbnid=cWwMSBtaK5RM6M:&amp;tbnh=116&amp;tbnw=87&amp;prev=/images?q=akut&amp;gbv=2&amp;hl=tr&amp;ei=oBPrSZOYLcePsAbm7vjr" style="width:60.75pt;height:81pt;visibility:visible" o:button="t">
              <v:fill o:detectmouseclick="t"/>
              <v:imagedata r:id="rId219" o:title=""/>
            </v:shape>
          </w:pict>
        </w:r>
      </w:hyperlink>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c-</w:t>
      </w:r>
      <w:hyperlink r:id="rId220" w:history="1">
        <w:r w:rsidRPr="00804B69">
          <w:rPr>
            <w:rFonts w:ascii="Arial" w:hAnsi="Arial" w:cs="Arial"/>
            <w:noProof/>
            <w:color w:val="0000FF"/>
            <w:lang w:eastAsia="tr-TR"/>
          </w:rPr>
          <w:pict>
            <v:shape id="Resim 21" o:spid="_x0000_i1140"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width:94.5pt;height:36.75pt;visibility:visible" o:button="t">
              <v:fill o:detectmouseclick="t"/>
              <v:imagedata r:id="rId221" o:title=""/>
            </v:shape>
          </w:pict>
        </w:r>
      </w:hyperlink>
      <w:r>
        <w:rPr>
          <w:rFonts w:cs="Arial"/>
          <w:b/>
          <w:i/>
          <w:color w:val="000000"/>
        </w:rPr>
        <w:t>d-</w:t>
      </w:r>
      <w:hyperlink r:id="rId222" w:history="1">
        <w:r w:rsidRPr="00804B69">
          <w:rPr>
            <w:rFonts w:ascii="Arial" w:hAnsi="Arial" w:cs="Arial"/>
            <w:noProof/>
            <w:color w:val="0000FF"/>
            <w:lang w:eastAsia="tr-TR"/>
          </w:rPr>
          <w:pict>
            <v:shape id="_x0000_i1141" type="#_x0000_t75" alt="http://tbn1.google.com/images?q=tbn:-C6hfLdOJkXJWM:http://www.domatessuyu.com/wp-content/uploads/2008/11/losev.jpg" href="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 style="width:86.25pt;height:45.75pt;visibility:visible" o:button="t">
              <v:fill o:detectmouseclick="t"/>
              <v:imagedata r:id="rId223" o:title=""/>
            </v:shape>
          </w:pict>
        </w:r>
      </w:hyperlink>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 xml:space="preserve">117-                 </w:t>
      </w:r>
      <w:hyperlink r:id="rId224" w:history="1">
        <w:r w:rsidRPr="00804B69">
          <w:rPr>
            <w:rFonts w:ascii="Arial" w:hAnsi="Arial" w:cs="Arial"/>
            <w:noProof/>
            <w:color w:val="0000FF"/>
            <w:lang w:eastAsia="tr-TR"/>
          </w:rPr>
          <w:pict>
            <v:shape id="Resim 27" o:spid="_x0000_i1142" type="#_x0000_t75" alt="http://tbn3.google.com/images?q=tbn:0wFbjGH2WZqx4M:http://www.inalertekin.com/images/haber/b/59.jpg" href="http://images.google.com.tr/imgres?imgurl=http://www.inalertekin.com/images/haber/b/59.jpg&amp;imgrefurl=http://www.inalertekin.com/?page=nread&amp;group=0&amp;nid=59&amp;usg=__lyncPmYiUcy_CpEEJS2lxsPb5Ro=&amp;h=407&amp;w=500&amp;sz=35&amp;hl=tr&amp;start=32&amp;sig2=HWveCS3y5HrqrGTffPAHPQ&amp;tbnid=0wFbjGH2WZqx4M:&amp;tbnh=106&amp;tbnw=130&amp;prev=/images?q=birlik+beraberlik&amp;gbv=2&amp;ndsp=20&amp;hl=tr&amp;sa=N&amp;start=20&amp;ei=9hTrSfvNDIqTsAbywrWG" style="width:1in;height:58.5pt;visibility:visible" o:button="t">
              <v:fill o:detectmouseclick="t"/>
              <v:imagedata r:id="rId225" o:title=""/>
            </v:shape>
          </w:pict>
        </w:r>
      </w:hyperlink>
    </w:p>
    <w:p w:rsidR="00C723FD" w:rsidRDefault="00C723FD" w:rsidP="00B846E3">
      <w:pPr>
        <w:spacing w:after="0"/>
        <w:rPr>
          <w:rFonts w:cs="Arial"/>
          <w:b/>
          <w:i/>
          <w:color w:val="000000"/>
        </w:rPr>
      </w:pPr>
      <w:r>
        <w:rPr>
          <w:rFonts w:cs="Arial"/>
          <w:b/>
          <w:i/>
          <w:color w:val="000000"/>
        </w:rPr>
        <w:t>Türk halkı tarihin zor dönemlerini birlik ,beraberlik ve dayanışma ile atlatmasını her zaman bilmiştir.</w:t>
      </w:r>
    </w:p>
    <w:p w:rsidR="00C723FD" w:rsidRDefault="00C723FD" w:rsidP="00B846E3">
      <w:pPr>
        <w:spacing w:after="0"/>
        <w:rPr>
          <w:rFonts w:cs="Arial"/>
          <w:b/>
          <w:i/>
          <w:color w:val="000000"/>
        </w:rPr>
      </w:pPr>
      <w:r>
        <w:rPr>
          <w:rFonts w:cs="Arial"/>
          <w:b/>
          <w:i/>
          <w:color w:val="000000"/>
        </w:rPr>
        <w:t>Buna göre aşağıdakilerden hangisi Türk halkının birlik ve beraberlik olduğu günlerden birisi değildir</w:t>
      </w:r>
    </w:p>
    <w:p w:rsidR="00C723FD" w:rsidRPr="006128B5" w:rsidRDefault="00C723FD" w:rsidP="00B846E3">
      <w:pPr>
        <w:spacing w:after="0"/>
        <w:rPr>
          <w:rFonts w:cs="Arial"/>
          <w:color w:val="000000"/>
        </w:rPr>
      </w:pPr>
      <w:r w:rsidRPr="006128B5">
        <w:rPr>
          <w:rFonts w:cs="Arial"/>
          <w:color w:val="000000"/>
        </w:rPr>
        <w:t>a- Kurtuluş Savaşı</w:t>
      </w:r>
    </w:p>
    <w:p w:rsidR="00C723FD" w:rsidRPr="006128B5" w:rsidRDefault="00C723FD" w:rsidP="00B846E3">
      <w:pPr>
        <w:spacing w:after="0"/>
        <w:rPr>
          <w:rFonts w:cs="Arial"/>
          <w:color w:val="000000"/>
        </w:rPr>
      </w:pPr>
      <w:r w:rsidRPr="006128B5">
        <w:rPr>
          <w:rFonts w:cs="Arial"/>
          <w:color w:val="000000"/>
        </w:rPr>
        <w:t>b-17 Ağustos Marmara depremi</w:t>
      </w:r>
    </w:p>
    <w:p w:rsidR="00C723FD" w:rsidRPr="006128B5" w:rsidRDefault="00C723FD" w:rsidP="00B846E3">
      <w:pPr>
        <w:spacing w:after="0"/>
        <w:rPr>
          <w:rFonts w:cs="Arial"/>
          <w:color w:val="000000"/>
        </w:rPr>
      </w:pPr>
      <w:r w:rsidRPr="006128B5">
        <w:rPr>
          <w:rFonts w:cs="Arial"/>
          <w:color w:val="000000"/>
        </w:rPr>
        <w:t>c- Çanakkale savaşı</w:t>
      </w:r>
    </w:p>
    <w:p w:rsidR="00C723FD" w:rsidRPr="006128B5" w:rsidRDefault="00C723FD" w:rsidP="00B846E3">
      <w:pPr>
        <w:spacing w:after="0"/>
        <w:rPr>
          <w:rFonts w:cs="Arial"/>
          <w:color w:val="000000"/>
        </w:rPr>
      </w:pPr>
      <w:r w:rsidRPr="006128B5">
        <w:rPr>
          <w:rFonts w:cs="Arial"/>
          <w:color w:val="000000"/>
        </w:rPr>
        <w:t>d- Uluslar arası Müzik Festivali</w:t>
      </w:r>
    </w:p>
    <w:p w:rsidR="00C723FD" w:rsidRDefault="00C723FD" w:rsidP="00B846E3">
      <w:pPr>
        <w:spacing w:after="0"/>
        <w:rPr>
          <w:rFonts w:cs="Arial"/>
          <w:b/>
          <w:i/>
          <w:color w:val="000000"/>
        </w:rPr>
      </w:pPr>
      <w:r>
        <w:rPr>
          <w:rFonts w:cs="Arial"/>
          <w:b/>
          <w:i/>
          <w:color w:val="000000"/>
        </w:rPr>
        <w:t>118- Mehmet Bey daha sağlıklı olmak ve başkalarının kan ihtiyacını karşılamak için kan vermek istemektedir.</w:t>
      </w:r>
    </w:p>
    <w:p w:rsidR="00C723FD" w:rsidRDefault="00C723FD" w:rsidP="00B846E3">
      <w:pPr>
        <w:spacing w:after="0"/>
        <w:rPr>
          <w:rFonts w:cs="Arial"/>
          <w:b/>
          <w:i/>
          <w:color w:val="000000"/>
        </w:rPr>
      </w:pPr>
      <w:r>
        <w:rPr>
          <w:rFonts w:cs="Arial"/>
          <w:b/>
          <w:i/>
          <w:color w:val="000000"/>
        </w:rPr>
        <w:t>Mehmet Bey’in kan vereceği kurum aşağıdakilerden hangisidir.</w:t>
      </w:r>
    </w:p>
    <w:p w:rsidR="00C723FD" w:rsidRDefault="00C723FD" w:rsidP="00B846E3">
      <w:pPr>
        <w:spacing w:after="0"/>
        <w:rPr>
          <w:rFonts w:cs="Arial"/>
          <w:b/>
          <w:i/>
          <w:color w:val="000000"/>
        </w:rPr>
      </w:pPr>
      <w:r>
        <w:rPr>
          <w:rFonts w:cs="Arial"/>
          <w:b/>
          <w:i/>
          <w:color w:val="000000"/>
        </w:rPr>
        <w:t>a-</w:t>
      </w:r>
      <w:hyperlink r:id="rId226" w:history="1">
        <w:r w:rsidRPr="00804B69">
          <w:rPr>
            <w:rFonts w:ascii="Arial" w:hAnsi="Arial" w:cs="Arial"/>
            <w:noProof/>
            <w:color w:val="0000FF"/>
            <w:lang w:eastAsia="tr-TR"/>
          </w:rPr>
          <w:pict>
            <v:shape id="_x0000_i1143" type="#_x0000_t75" alt="http://tbn0.google.com/images?q=tbn:arzkiLvoVnhipM:http://habercininyeri.files.wordpress.com/2008/09/denizfeneri2.jpg" href="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 style="width:66pt;height:69pt;visibility:visible" o:button="t">
              <v:fill o:detectmouseclick="t"/>
              <v:imagedata r:id="rId227" o:title=""/>
            </v:shape>
          </w:pict>
        </w:r>
      </w:hyperlink>
      <w:r>
        <w:rPr>
          <w:rFonts w:cs="Arial"/>
          <w:b/>
          <w:i/>
          <w:color w:val="000000"/>
        </w:rPr>
        <w:t xml:space="preserve">          b-</w:t>
      </w:r>
      <w:hyperlink r:id="rId228" w:history="1">
        <w:r w:rsidRPr="00804B69">
          <w:rPr>
            <w:rFonts w:ascii="Arial" w:hAnsi="Arial" w:cs="Arial"/>
            <w:noProof/>
            <w:color w:val="0000FF"/>
            <w:lang w:eastAsia="tr-TR"/>
          </w:rPr>
          <w:pict>
            <v:shape id="_x0000_i1144" type="#_x0000_t75" alt="http://tbn0.google.com/images?q=tbn:HVq0mrG0EIkJ_M:http://www.demircikml.k12.tr/kizilay.gif" href="http://images.google.com.tr/imgres?imgurl=http://www.demircikml.k12.tr/kizilay.gif&amp;imgrefurl=http://www.demircikml.k12.tr/&amp;usg=__DjaqDhrYWsmOYFO6l3-MjVGn9D4=&amp;h=381&amp;w=500&amp;sz=25&amp;hl=tr&amp;start=4&amp;sig2=ksFYJVmYQcqBszcOmkhE6Q&amp;um=1&amp;tbnid=HVq0mrG0EIkJ_M:&amp;tbnh=99&amp;tbnw=130&amp;prev=/images?q=k%C4%B1z%C4%B1lay&amp;hl=tr&amp;rlz=1T4GGLJ_en&amp;um=1&amp;ei=tRfrScTlOcSOsAaghrGL" style="width:81.75pt;height:62.25pt;visibility:visible" o:button="t">
              <v:fill o:detectmouseclick="t"/>
              <v:imagedata r:id="rId229" o:title=""/>
            </v:shape>
          </w:pict>
        </w:r>
      </w:hyperlink>
    </w:p>
    <w:p w:rsidR="00C723FD" w:rsidRDefault="00C723FD" w:rsidP="00B846E3">
      <w:pPr>
        <w:spacing w:after="0"/>
        <w:rPr>
          <w:rFonts w:cs="Arial"/>
          <w:b/>
          <w:i/>
          <w:color w:val="000000"/>
        </w:rPr>
      </w:pPr>
      <w:r>
        <w:rPr>
          <w:rFonts w:cs="Arial"/>
          <w:b/>
          <w:i/>
          <w:color w:val="000000"/>
        </w:rPr>
        <w:t>c-</w:t>
      </w:r>
      <w:hyperlink r:id="rId230" w:history="1">
        <w:r w:rsidRPr="00804B69">
          <w:rPr>
            <w:rFonts w:ascii="Arial" w:hAnsi="Arial" w:cs="Arial"/>
            <w:noProof/>
            <w:color w:val="0000FF"/>
            <w:lang w:eastAsia="tr-TR"/>
          </w:rPr>
          <w:pict>
            <v:shape id="_x0000_i1145" type="#_x0000_t75" alt="http://tbn3.google.com/images?q=tbn:Bmy_FVjFRimmlM:http://www.tev.org.tr/tr-tr/guncel/haberler/PublishingImages/tev%2520logo.jpg" href="http://images.google.com.tr/imgres?imgurl=http://www.tev.org.tr/tr-tr/guncel/haberler/PublishingImages/tev logo.jpg&amp;imgrefurl=http://www.tev.org.tr/tr-tr/guncel/haberler/Sayfalar/yurtdisiburs.aspx&amp;usg=__MSJ-2Yo84OHnS0NRkkh1PL7wihg=&amp;h=1050&amp;w=1086&amp;sz=68&amp;hl=tr&amp;start=3&amp;sig2=P_G_Uv1B0TUi0maAqDaZVA&amp;um=1&amp;tbnid=Bmy_FVjFRimmlM:&amp;tbnh=145&amp;tbnw=150&amp;prev=/images?q=t%C3%BCrk+e%C4%9Fitim+vakf%C4%B1&amp;hl=tr&amp;rlz=1T4GGLJ_en&amp;um=1&amp;ei=5BfrSZq5FZeGsAb9m-Hm" style="width:67.5pt;height:65.25pt;visibility:visible" o:button="t">
              <v:fill o:detectmouseclick="t"/>
              <v:imagedata r:id="rId231" o:title=""/>
            </v:shape>
          </w:pict>
        </w:r>
      </w:hyperlink>
      <w:r>
        <w:rPr>
          <w:rFonts w:cs="Arial"/>
          <w:b/>
          <w:i/>
          <w:color w:val="000000"/>
        </w:rPr>
        <w:t xml:space="preserve">        d-</w:t>
      </w:r>
      <w:hyperlink r:id="rId232" w:history="1">
        <w:r w:rsidRPr="00804B69">
          <w:rPr>
            <w:rFonts w:ascii="Arial" w:hAnsi="Arial" w:cs="Arial"/>
            <w:noProof/>
            <w:color w:val="0000FF"/>
            <w:lang w:eastAsia="tr-TR"/>
          </w:rPr>
          <w:pict>
            <v:shape id="Resim 39" o:spid="_x0000_i1146" type="#_x0000_t75" alt="http://tbn3.google.com/images?q=tbn:apxfufG0PBX5hM:http://www.kastamonupostasi.com/kposta3/himages/yesilay.gif" href="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 style="width:87pt;height:78.75pt;visibility:visible" o:button="t">
              <v:fill o:detectmouseclick="t"/>
              <v:imagedata r:id="rId233" o:title=""/>
            </v:shape>
          </w:pict>
        </w:r>
      </w:hyperlink>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119-Sosyal bir örgüte katılmanın en önemli esası aşağıdakilerden hangisidir?</w:t>
      </w:r>
    </w:p>
    <w:p w:rsidR="00C723FD" w:rsidRPr="006128B5" w:rsidRDefault="00C723FD" w:rsidP="00B846E3">
      <w:pPr>
        <w:spacing w:after="0"/>
        <w:rPr>
          <w:rFonts w:cs="Arial"/>
          <w:color w:val="000000"/>
        </w:rPr>
      </w:pPr>
      <w:r w:rsidRPr="006128B5">
        <w:rPr>
          <w:rFonts w:cs="Arial"/>
          <w:color w:val="000000"/>
        </w:rPr>
        <w:t>a-çok zengin olmamız</w:t>
      </w:r>
    </w:p>
    <w:p w:rsidR="00C723FD" w:rsidRPr="006128B5" w:rsidRDefault="00C723FD" w:rsidP="00B846E3">
      <w:pPr>
        <w:spacing w:after="0"/>
        <w:rPr>
          <w:rFonts w:cs="Arial"/>
          <w:color w:val="000000"/>
        </w:rPr>
      </w:pPr>
      <w:r w:rsidRPr="006128B5">
        <w:rPr>
          <w:rFonts w:cs="Arial"/>
          <w:color w:val="000000"/>
        </w:rPr>
        <w:t xml:space="preserve">b- boş zamanımızın olması </w:t>
      </w:r>
    </w:p>
    <w:p w:rsidR="00C723FD" w:rsidRPr="006128B5" w:rsidRDefault="00C723FD" w:rsidP="00B846E3">
      <w:pPr>
        <w:spacing w:after="0"/>
        <w:rPr>
          <w:rFonts w:cs="Arial"/>
          <w:color w:val="000000"/>
        </w:rPr>
      </w:pPr>
      <w:r w:rsidRPr="006128B5">
        <w:rPr>
          <w:rFonts w:cs="Arial"/>
          <w:color w:val="000000"/>
        </w:rPr>
        <w:t>c- gönüllü olmamız</w:t>
      </w:r>
    </w:p>
    <w:p w:rsidR="00C723FD" w:rsidRPr="006128B5" w:rsidRDefault="00C723FD" w:rsidP="00B846E3">
      <w:pPr>
        <w:spacing w:after="0"/>
        <w:rPr>
          <w:rFonts w:cs="Arial"/>
          <w:color w:val="000000"/>
        </w:rPr>
      </w:pPr>
      <w:r w:rsidRPr="006128B5">
        <w:rPr>
          <w:rFonts w:cs="Arial"/>
          <w:color w:val="000000"/>
        </w:rPr>
        <w:t>d-yaşlı olmamız</w:t>
      </w:r>
    </w:p>
    <w:p w:rsidR="00C723FD" w:rsidRDefault="00C723FD" w:rsidP="00B846E3">
      <w:pPr>
        <w:spacing w:after="0"/>
        <w:rPr>
          <w:rFonts w:cs="Arial"/>
          <w:b/>
          <w:i/>
          <w:color w:val="000000"/>
        </w:rPr>
      </w:pPr>
      <w:r>
        <w:rPr>
          <w:noProof/>
          <w:lang w:eastAsia="tr-TR"/>
        </w:rPr>
        <w:pict>
          <v:shape id="_x0000_s1064" type="#_x0000_t98" style="position:absolute;margin-left:90.4pt;margin-top:4.25pt;width:153.75pt;height:92.25pt;z-index:251668480" adj="3231" strokecolor="yellow" strokeweight="2.5pt">
            <v:stroke r:id="rId234" o:title="" color2="red" filltype="pattern"/>
            <v:shadow color="#868686"/>
            <v:textbox>
              <w:txbxContent>
                <w:p w:rsidR="00C723FD" w:rsidRPr="009820E9" w:rsidRDefault="00C723FD">
                  <w:pPr>
                    <w:rPr>
                      <w:b/>
                      <w:i/>
                    </w:rPr>
                  </w:pPr>
                  <w:r>
                    <w:rPr>
                      <w:b/>
                      <w:i/>
                    </w:rPr>
                    <w:t>Mehmet , başkalarına yardım etmeyi ,yardımlaşmayı çok seven bir çocuktur.</w:t>
                  </w:r>
                </w:p>
              </w:txbxContent>
            </v:textbox>
          </v:shape>
        </w:pict>
      </w:r>
    </w:p>
    <w:p w:rsidR="00C723FD" w:rsidRDefault="00C723FD" w:rsidP="00B846E3">
      <w:pPr>
        <w:spacing w:after="0"/>
        <w:rPr>
          <w:rFonts w:cs="Arial"/>
          <w:b/>
          <w:i/>
          <w:color w:val="000000"/>
        </w:rPr>
      </w:pPr>
      <w:r>
        <w:rPr>
          <w:rFonts w:cs="Arial"/>
          <w:b/>
          <w:i/>
          <w:color w:val="000000"/>
        </w:rPr>
        <w:t>120-</w:t>
      </w:r>
      <w:r w:rsidRPr="00804B69">
        <w:rPr>
          <w:rFonts w:cs="Arial"/>
          <w:b/>
          <w:i/>
          <w:noProof/>
          <w:color w:val="000000"/>
          <w:lang w:eastAsia="tr-TR"/>
        </w:rPr>
        <w:pict>
          <v:shape id="Resim 42" o:spid="_x0000_i1147" type="#_x0000_t75" style="width:69.75pt;height:87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">
            <v:imagedata r:id="rId235" o:title=""/>
            <o:lock v:ext="edit" aspectratio="f"/>
          </v:shape>
        </w:pict>
      </w:r>
    </w:p>
    <w:p w:rsidR="00C723FD" w:rsidRDefault="00C723FD" w:rsidP="00B846E3">
      <w:pPr>
        <w:spacing w:after="0"/>
        <w:rPr>
          <w:rFonts w:cs="Arial"/>
          <w:b/>
          <w:i/>
          <w:color w:val="000000"/>
        </w:rPr>
      </w:pPr>
      <w:r>
        <w:rPr>
          <w:rFonts w:cs="Arial"/>
          <w:b/>
          <w:i/>
          <w:color w:val="000000"/>
        </w:rPr>
        <w:t>Mehmet’in aşağıda yaptıklarından hangisi yardımlaşma sayılmaz.</w:t>
      </w:r>
    </w:p>
    <w:p w:rsidR="00C723FD" w:rsidRPr="006128B5" w:rsidRDefault="00C723FD" w:rsidP="00B846E3">
      <w:pPr>
        <w:spacing w:after="0"/>
        <w:rPr>
          <w:rFonts w:cs="Arial"/>
          <w:color w:val="000000"/>
        </w:rPr>
      </w:pPr>
      <w:r w:rsidRPr="006128B5">
        <w:rPr>
          <w:rFonts w:cs="Arial"/>
          <w:color w:val="000000"/>
        </w:rPr>
        <w:t>a-Yaşlı bir teyzenin karşıdan karşıya geçmesine yardım etti.</w:t>
      </w:r>
    </w:p>
    <w:p w:rsidR="00C723FD" w:rsidRPr="006128B5" w:rsidRDefault="00C723FD" w:rsidP="00B846E3">
      <w:pPr>
        <w:spacing w:after="0"/>
        <w:rPr>
          <w:rFonts w:cs="Arial"/>
          <w:color w:val="000000"/>
        </w:rPr>
      </w:pPr>
      <w:r w:rsidRPr="006128B5">
        <w:rPr>
          <w:rFonts w:cs="Arial"/>
          <w:color w:val="000000"/>
        </w:rPr>
        <w:t>b-Haftasonunu arkadaşlarıyla beraber oyuna ayırdı</w:t>
      </w:r>
    </w:p>
    <w:p w:rsidR="00C723FD" w:rsidRPr="006128B5" w:rsidRDefault="00C723FD" w:rsidP="00B846E3">
      <w:pPr>
        <w:spacing w:after="0"/>
        <w:rPr>
          <w:rFonts w:cs="Arial"/>
          <w:color w:val="000000"/>
        </w:rPr>
      </w:pPr>
      <w:r w:rsidRPr="006128B5">
        <w:rPr>
          <w:rFonts w:cs="Arial"/>
          <w:color w:val="000000"/>
        </w:rPr>
        <w:t>c-Beslenmesini evde unutan arkadaşıyla yiyeceğini paylaştı.</w:t>
      </w:r>
    </w:p>
    <w:p w:rsidR="00C723FD" w:rsidRPr="006128B5" w:rsidRDefault="00C723FD" w:rsidP="00B846E3">
      <w:pPr>
        <w:spacing w:after="0"/>
        <w:rPr>
          <w:rFonts w:cs="Arial"/>
          <w:color w:val="000000"/>
        </w:rPr>
      </w:pPr>
      <w:r w:rsidRPr="006128B5">
        <w:rPr>
          <w:rFonts w:cs="Arial"/>
          <w:color w:val="000000"/>
        </w:rPr>
        <w:t>d-Arkadaşına bisiklete binmeyi öğretti.</w:t>
      </w:r>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121-Aşağıdakilerden hangisi ,toplumun tüm fertlerinin mutlaka etkileşim içinde olduğu bir kurumdur?</w:t>
      </w:r>
    </w:p>
    <w:p w:rsidR="00C723FD" w:rsidRPr="006128B5" w:rsidRDefault="00C723FD" w:rsidP="00B846E3">
      <w:pPr>
        <w:spacing w:after="0"/>
        <w:rPr>
          <w:rFonts w:cs="Arial"/>
          <w:color w:val="000000"/>
        </w:rPr>
      </w:pPr>
      <w:r w:rsidRPr="006128B5">
        <w:rPr>
          <w:rFonts w:cs="Arial"/>
          <w:color w:val="000000"/>
        </w:rPr>
        <w:t>a- aile                        b- Milli Eğitim Müdürlüğü</w:t>
      </w:r>
    </w:p>
    <w:p w:rsidR="00C723FD" w:rsidRPr="006128B5" w:rsidRDefault="00C723FD" w:rsidP="00B846E3">
      <w:pPr>
        <w:spacing w:after="0"/>
        <w:rPr>
          <w:rFonts w:cs="Arial"/>
          <w:color w:val="000000"/>
        </w:rPr>
      </w:pPr>
      <w:r w:rsidRPr="006128B5">
        <w:rPr>
          <w:rFonts w:cs="Arial"/>
          <w:color w:val="000000"/>
        </w:rPr>
        <w:t>c-üniversite              d-Emniyet Müdürlüğü</w:t>
      </w:r>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122-Aşağıdakilerden hangisi kalıcı olmayan bir gruptur?</w:t>
      </w:r>
    </w:p>
    <w:p w:rsidR="00C723FD" w:rsidRPr="006128B5" w:rsidRDefault="00C723FD" w:rsidP="00B846E3">
      <w:pPr>
        <w:spacing w:after="0"/>
        <w:rPr>
          <w:rFonts w:cs="Arial"/>
          <w:color w:val="000000"/>
        </w:rPr>
      </w:pPr>
      <w:r w:rsidRPr="006128B5">
        <w:rPr>
          <w:rFonts w:cs="Arial"/>
          <w:color w:val="000000"/>
        </w:rPr>
        <w:t>a-okul                               b-Sağlık ocağı</w:t>
      </w:r>
    </w:p>
    <w:p w:rsidR="00C723FD" w:rsidRPr="006128B5" w:rsidRDefault="00C723FD" w:rsidP="00B846E3">
      <w:pPr>
        <w:spacing w:after="0"/>
        <w:rPr>
          <w:rFonts w:cs="Arial"/>
          <w:color w:val="000000"/>
        </w:rPr>
      </w:pPr>
      <w:r w:rsidRPr="006128B5">
        <w:rPr>
          <w:rFonts w:cs="Arial"/>
          <w:color w:val="000000"/>
        </w:rPr>
        <w:t>c-Oyun grubu                  d-Kızılay</w:t>
      </w:r>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123-İnsanların belli amaçlar için oluşturdukları sosyal örgüt ,resmi kurum ve gruplar vardır.</w:t>
      </w:r>
    </w:p>
    <w:p w:rsidR="00C723FD" w:rsidRDefault="00C723FD" w:rsidP="00B846E3">
      <w:pPr>
        <w:spacing w:after="0"/>
        <w:rPr>
          <w:rFonts w:cs="Arial"/>
          <w:b/>
          <w:i/>
          <w:color w:val="000000"/>
        </w:rPr>
      </w:pPr>
      <w:r>
        <w:rPr>
          <w:rFonts w:cs="Arial"/>
          <w:b/>
          <w:i/>
          <w:color w:val="000000"/>
        </w:rPr>
        <w:t>Aşağıdakilerden hangisi bu amaçlara örnek verilemez?</w:t>
      </w:r>
    </w:p>
    <w:p w:rsidR="00C723FD" w:rsidRPr="006128B5" w:rsidRDefault="00C723FD" w:rsidP="00B846E3">
      <w:pPr>
        <w:spacing w:after="0"/>
        <w:rPr>
          <w:rFonts w:cs="Arial"/>
          <w:color w:val="000000"/>
        </w:rPr>
      </w:pPr>
      <w:r w:rsidRPr="006128B5">
        <w:rPr>
          <w:rFonts w:cs="Arial"/>
          <w:color w:val="000000"/>
        </w:rPr>
        <w:t>a-Dünyadaki açlık çeken insanlara yardım etmek.</w:t>
      </w:r>
    </w:p>
    <w:p w:rsidR="00C723FD" w:rsidRPr="006128B5" w:rsidRDefault="00C723FD" w:rsidP="00B846E3">
      <w:pPr>
        <w:spacing w:after="0"/>
        <w:rPr>
          <w:rFonts w:cs="Arial"/>
          <w:color w:val="000000"/>
        </w:rPr>
      </w:pPr>
      <w:r w:rsidRPr="006128B5">
        <w:rPr>
          <w:rFonts w:cs="Arial"/>
          <w:color w:val="000000"/>
        </w:rPr>
        <w:t>b-Doğal güzelliklerin yok olmasını engellemek.</w:t>
      </w:r>
    </w:p>
    <w:p w:rsidR="00C723FD" w:rsidRPr="006128B5" w:rsidRDefault="00C723FD" w:rsidP="00B846E3">
      <w:pPr>
        <w:spacing w:after="0"/>
        <w:rPr>
          <w:rFonts w:cs="Arial"/>
          <w:color w:val="000000"/>
        </w:rPr>
      </w:pPr>
      <w:r w:rsidRPr="006128B5">
        <w:rPr>
          <w:rFonts w:cs="Arial"/>
          <w:color w:val="000000"/>
        </w:rPr>
        <w:t>c-Görme özürlü insanlar için okullar açmak</w:t>
      </w:r>
    </w:p>
    <w:p w:rsidR="00C723FD" w:rsidRPr="006128B5" w:rsidRDefault="00C723FD" w:rsidP="00B846E3">
      <w:pPr>
        <w:spacing w:after="0"/>
        <w:rPr>
          <w:rFonts w:cs="Arial"/>
          <w:color w:val="000000"/>
        </w:rPr>
      </w:pPr>
      <w:r w:rsidRPr="006128B5">
        <w:rPr>
          <w:rFonts w:cs="Arial"/>
          <w:color w:val="000000"/>
        </w:rPr>
        <w:t>d-Toplumda kötü aışkanlıkları yaymak.</w:t>
      </w:r>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 xml:space="preserve">124- </w:t>
      </w:r>
    </w:p>
    <w:p w:rsidR="00C723FD" w:rsidRDefault="00C723FD" w:rsidP="00B846E3">
      <w:pPr>
        <w:spacing w:after="0"/>
        <w:rPr>
          <w:rFonts w:cs="Arial"/>
          <w:b/>
          <w:i/>
          <w:color w:val="000000"/>
        </w:rPr>
      </w:pPr>
      <w:r>
        <w:rPr>
          <w:rFonts w:cs="Arial"/>
          <w:b/>
          <w:i/>
          <w:color w:val="000000"/>
        </w:rPr>
        <w:t>4/A sınıfı öğrencilerinin kurduğu tiyatro ekibi aşağıdaki kavramlardan hangisi ile ilgilidir?</w:t>
      </w:r>
    </w:p>
    <w:p w:rsidR="00C723FD" w:rsidRPr="006128B5" w:rsidRDefault="00C723FD" w:rsidP="00B846E3">
      <w:pPr>
        <w:spacing w:after="0"/>
        <w:rPr>
          <w:rFonts w:cs="Arial"/>
          <w:color w:val="000000"/>
        </w:rPr>
      </w:pPr>
      <w:r w:rsidRPr="006128B5">
        <w:rPr>
          <w:rFonts w:cs="Arial"/>
          <w:color w:val="000000"/>
        </w:rPr>
        <w:t>a- Sosya örgüt            b-Resmi kurum</w:t>
      </w:r>
    </w:p>
    <w:p w:rsidR="00C723FD" w:rsidRPr="006128B5" w:rsidRDefault="00C723FD" w:rsidP="00B846E3">
      <w:pPr>
        <w:spacing w:after="0"/>
        <w:rPr>
          <w:rFonts w:cs="Arial"/>
          <w:color w:val="000000"/>
        </w:rPr>
      </w:pPr>
      <w:r w:rsidRPr="006128B5">
        <w:rPr>
          <w:rFonts w:cs="Arial"/>
          <w:color w:val="000000"/>
        </w:rPr>
        <w:t>c-Grup                          d-Sivil toplum kuruluşu</w:t>
      </w:r>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125-</w:t>
      </w:r>
    </w:p>
    <w:p w:rsidR="00C723FD" w:rsidRDefault="00C723FD" w:rsidP="00B846E3">
      <w:pPr>
        <w:spacing w:after="0"/>
        <w:rPr>
          <w:rFonts w:cs="Arial"/>
          <w:b/>
          <w:i/>
          <w:color w:val="000000"/>
        </w:rPr>
      </w:pPr>
      <w:r>
        <w:rPr>
          <w:noProof/>
          <w:lang w:eastAsia="tr-TR"/>
        </w:rPr>
        <w:pict>
          <v:rect id="_x0000_s1065" style="position:absolute;margin-left:-8.3pt;margin-top:8.65pt;width:152.25pt;height:73.5pt;z-index:251670528" strokecolor="#666" strokeweight="1pt">
            <v:fill color2="#999" focusposition="1" focussize="" focus="100%" type="gradient"/>
            <v:shadow on="t" type="perspective" color="#7f7f7f" opacity=".5" offset="1pt" offset2="-3pt"/>
            <v:textbox>
              <w:txbxContent>
                <w:p w:rsidR="00C723FD" w:rsidRPr="00686C3E" w:rsidRDefault="00C723FD" w:rsidP="00686C3E">
                  <w:pPr>
                    <w:spacing w:after="0" w:line="240" w:lineRule="auto"/>
                    <w:rPr>
                      <w:b/>
                      <w:i/>
                    </w:rPr>
                  </w:pPr>
                  <w:r>
                    <w:rPr>
                      <w:b/>
                      <w:i/>
                    </w:rPr>
                    <w:t>Kurtuluş Savaşı sırasında Türk kadınıkağnıdaki cepheler ıslanmasın diye yavrusunun battaniyesini alıp cephanenin üstünü örtmüştür.</w:t>
                  </w:r>
                </w:p>
              </w:txbxContent>
            </v:textbox>
          </v:rect>
        </w:pict>
      </w:r>
      <w:r>
        <w:rPr>
          <w:noProof/>
          <w:lang w:eastAsia="tr-TR"/>
        </w:rPr>
        <w:pict>
          <v:shape id="Resim 43" o:spid="_x0000_s1066" type="#_x0000_t75" alt="http://tbn1.google.com/images?q=tbn:rxsVC_trfXU9DM:http://www.atukad.org.tr/index_files/2.jpg" style="position:absolute;margin-left:-31.3pt;margin-top:7pt;width:102.75pt;height:83.05pt;z-index:-251646976;visibility:visible" wrapcoords="3626 389 2680 584 1104 2530 1104 16346 1734 19070 2838 19849 2996 19849 19235 19849 19393 19849 20496 19070 21285 16346 21442 2724 19708 584 18762 389 3626 389"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">
            <v:imagedata r:id="rId236" o:title=""/>
            <o:lock v:ext="edit" aspectratio="f"/>
            <w10:wrap type="tight"/>
          </v:shape>
        </w:pict>
      </w:r>
    </w:p>
    <w:p w:rsidR="00C723FD" w:rsidRDefault="00C723FD" w:rsidP="00B846E3">
      <w:pPr>
        <w:spacing w:after="0"/>
        <w:rPr>
          <w:rFonts w:cs="Arial"/>
          <w:b/>
          <w:i/>
          <w:color w:val="000000"/>
        </w:rPr>
      </w:pPr>
    </w:p>
    <w:p w:rsidR="00C723FD" w:rsidRDefault="00C723FD" w:rsidP="00B846E3">
      <w:pPr>
        <w:spacing w:after="0"/>
        <w:rPr>
          <w:rFonts w:cs="Arial"/>
          <w:b/>
          <w:i/>
          <w:color w:val="000000"/>
        </w:rPr>
      </w:pPr>
    </w:p>
    <w:p w:rsidR="00C723FD" w:rsidRDefault="00C723FD" w:rsidP="00B846E3">
      <w:pPr>
        <w:spacing w:after="0"/>
        <w:rPr>
          <w:rFonts w:cs="Arial"/>
          <w:b/>
          <w:i/>
          <w:color w:val="000000"/>
        </w:rPr>
      </w:pPr>
    </w:p>
    <w:p w:rsidR="00C723FD" w:rsidRDefault="00C723FD" w:rsidP="00B846E3">
      <w:pPr>
        <w:spacing w:after="0"/>
        <w:rPr>
          <w:rFonts w:cs="Arial"/>
          <w:b/>
          <w:i/>
          <w:color w:val="000000"/>
        </w:rPr>
      </w:pPr>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Bu durum Türk kadınının hangi özelliğini gösterir?</w:t>
      </w:r>
    </w:p>
    <w:p w:rsidR="00C723FD" w:rsidRPr="006128B5" w:rsidRDefault="00C723FD" w:rsidP="00B846E3">
      <w:pPr>
        <w:spacing w:after="0"/>
        <w:rPr>
          <w:rFonts w:cs="Arial"/>
          <w:color w:val="000000"/>
        </w:rPr>
      </w:pPr>
      <w:r w:rsidRPr="006128B5">
        <w:rPr>
          <w:rFonts w:cs="Arial"/>
          <w:color w:val="000000"/>
        </w:rPr>
        <w:t>a-Dayanışma duygusunu</w:t>
      </w:r>
    </w:p>
    <w:p w:rsidR="00C723FD" w:rsidRPr="006128B5" w:rsidRDefault="00C723FD" w:rsidP="00B846E3">
      <w:pPr>
        <w:spacing w:after="0"/>
        <w:rPr>
          <w:rFonts w:cs="Arial"/>
          <w:color w:val="000000"/>
        </w:rPr>
      </w:pPr>
      <w:r w:rsidRPr="006128B5">
        <w:rPr>
          <w:rFonts w:cs="Arial"/>
          <w:color w:val="000000"/>
        </w:rPr>
        <w:t>b-Çocuğunu az sevdiğini</w:t>
      </w:r>
    </w:p>
    <w:p w:rsidR="00C723FD" w:rsidRPr="006128B5" w:rsidRDefault="00C723FD" w:rsidP="00B846E3">
      <w:pPr>
        <w:spacing w:after="0"/>
        <w:rPr>
          <w:rFonts w:cs="Arial"/>
          <w:color w:val="000000"/>
        </w:rPr>
      </w:pPr>
      <w:r w:rsidRPr="006128B5">
        <w:rPr>
          <w:rFonts w:cs="Arial"/>
          <w:color w:val="000000"/>
        </w:rPr>
        <w:t>c-Çevreye duyarlılığı</w:t>
      </w:r>
    </w:p>
    <w:p w:rsidR="00C723FD" w:rsidRPr="006128B5" w:rsidRDefault="00C723FD" w:rsidP="00B846E3">
      <w:pPr>
        <w:spacing w:after="0"/>
        <w:rPr>
          <w:rFonts w:cs="Arial"/>
          <w:color w:val="000000"/>
        </w:rPr>
      </w:pPr>
      <w:r w:rsidRPr="006128B5">
        <w:rPr>
          <w:rFonts w:cs="Arial"/>
          <w:color w:val="000000"/>
        </w:rPr>
        <w:t>d-Silahlara olan ilgisini</w:t>
      </w:r>
    </w:p>
    <w:p w:rsidR="00C723FD" w:rsidRDefault="00C723FD" w:rsidP="00B846E3">
      <w:pPr>
        <w:spacing w:after="0"/>
        <w:rPr>
          <w:rFonts w:cs="Arial"/>
          <w:b/>
          <w:i/>
          <w:color w:val="000000"/>
        </w:rPr>
      </w:pPr>
    </w:p>
    <w:p w:rsidR="00C723FD" w:rsidRDefault="00C723FD" w:rsidP="00B846E3">
      <w:pPr>
        <w:spacing w:after="0"/>
        <w:rPr>
          <w:rFonts w:cs="Arial"/>
          <w:b/>
          <w:i/>
          <w:color w:val="000000"/>
        </w:rPr>
      </w:pPr>
      <w:r>
        <w:rPr>
          <w:rFonts w:cs="Arial"/>
          <w:b/>
          <w:i/>
          <w:color w:val="000000"/>
        </w:rPr>
        <w:t>126-</w:t>
      </w:r>
    </w:p>
    <w:p w:rsidR="00C723FD" w:rsidRDefault="00C723FD" w:rsidP="00AB2AA6">
      <w:pPr>
        <w:pStyle w:val="ListParagraph"/>
        <w:numPr>
          <w:ilvl w:val="0"/>
          <w:numId w:val="26"/>
        </w:numPr>
        <w:spacing w:after="0"/>
        <w:rPr>
          <w:rFonts w:cs="Arial"/>
          <w:b/>
          <w:i/>
          <w:color w:val="000000"/>
        </w:rPr>
      </w:pPr>
      <w:r>
        <w:rPr>
          <w:rFonts w:cs="Arial"/>
          <w:b/>
          <w:i/>
          <w:color w:val="000000"/>
        </w:rPr>
        <w:t>Çevreye duyarlı insanlar tarafından kurulmuştur.</w:t>
      </w:r>
    </w:p>
    <w:p w:rsidR="00C723FD" w:rsidRDefault="00C723FD" w:rsidP="00AB2AA6">
      <w:pPr>
        <w:pStyle w:val="ListParagraph"/>
        <w:numPr>
          <w:ilvl w:val="0"/>
          <w:numId w:val="26"/>
        </w:numPr>
        <w:spacing w:after="0"/>
        <w:rPr>
          <w:rFonts w:cs="Arial"/>
          <w:b/>
          <w:i/>
          <w:color w:val="000000"/>
        </w:rPr>
      </w:pPr>
      <w:r>
        <w:rPr>
          <w:rFonts w:cs="Arial"/>
          <w:b/>
          <w:i/>
          <w:color w:val="000000"/>
        </w:rPr>
        <w:t>Erozyonla mücadele etmeyi hedeflemiştir.</w:t>
      </w:r>
    </w:p>
    <w:p w:rsidR="00C723FD" w:rsidRDefault="00C723FD" w:rsidP="00AB2AA6">
      <w:pPr>
        <w:spacing w:after="0"/>
        <w:rPr>
          <w:rFonts w:cs="Arial"/>
          <w:b/>
          <w:i/>
          <w:color w:val="000000"/>
        </w:rPr>
      </w:pPr>
      <w:r>
        <w:rPr>
          <w:rFonts w:cs="Arial"/>
          <w:b/>
          <w:i/>
          <w:color w:val="000000"/>
        </w:rPr>
        <w:t>Yukarıda bilgileri verilen sosyal örgüt aşağıdakilerden hangisidir?</w:t>
      </w:r>
    </w:p>
    <w:p w:rsidR="00C723FD" w:rsidRDefault="00C723FD" w:rsidP="00AB2AA6">
      <w:pPr>
        <w:spacing w:after="0"/>
        <w:rPr>
          <w:rFonts w:cs="Arial"/>
          <w:b/>
          <w:i/>
          <w:color w:val="000000"/>
        </w:rPr>
      </w:pPr>
      <w:r>
        <w:rPr>
          <w:noProof/>
          <w:lang w:eastAsia="tr-TR"/>
        </w:rPr>
        <w:pict>
          <v:shape id="Resim 49" o:spid="_x0000_s1067" type="#_x0000_t75" alt="http://tbn2.google.com/images?q=tbn:t1Ty-X29IjUbJM:http://img.mynet.com/ha2/cekul_cocuk.jpg" href="http://images.google.com.tr/imgres?imgurl=http://img.mynet.com/ha2/cekul_cocuk.jpg&amp;imgrefurl=http://haber.mynet.com/detail_news/?type=Science&amp;id=X1172241062203&amp;date=23Subat2007&amp;usg=__oLCdmpzzJdXe48nVWi0AZt_dPnQ=&amp;h=257&amp;w=343&amp;sz=23&amp;hl=tr&amp;start=4&amp;sig2=sdepA4KYXF2SRfDz58BsHw&amp;um=1&amp;tbnid=t1Ty-X29IjUbJM:&amp;tbnh=90&amp;tbnw=120&amp;prev=/images?q=%C3%A7ek%C3%BCl&amp;ndsp=20&amp;hl=tr&amp;rlz=1T4GGLJ_en&amp;sa=N&amp;um=1&amp;ei=SCrrScuwLIaRsAaX3Ojq" style="position:absolute;margin-left:10.4pt;margin-top:68.8pt;width:64.35pt;height:9.15pt;z-index:-251644928;visibility:visible;mso-wrap-distance-bottom:1.24pt" wrapcoords="4270 0 251 0 -251 1800 -251 19800 21600 19800 21600 3600 20344 0 13814 0 4270 0"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" o:button="t">
            <v:fill o:detectmouseclick="t"/>
            <v:imagedata r:id="rId237" o:title=""/>
            <o:lock v:ext="edit" aspectratio="f"/>
            <w10:wrap type="tight"/>
          </v:shape>
        </w:pict>
      </w:r>
      <w:r>
        <w:rPr>
          <w:rFonts w:cs="Arial"/>
          <w:b/>
          <w:i/>
          <w:color w:val="000000"/>
        </w:rPr>
        <w:t>a-</w:t>
      </w:r>
      <w:hyperlink r:id="rId238" w:history="1">
        <w:r w:rsidRPr="00804B69">
          <w:rPr>
            <w:rFonts w:ascii="Arial" w:hAnsi="Arial" w:cs="Arial"/>
            <w:noProof/>
            <w:color w:val="0000FF"/>
            <w:lang w:eastAsia="tr-TR"/>
          </w:rPr>
          <w:pict>
            <v:shape id="_x0000_i1150" type="#_x0000_t75" alt="http://tbn1.google.com/images?q=tbn:bh4BKbc75C89IM:http://www.ailem.com/images/library/cekul-vakfi.jpg" href="http://images.google.com.tr/imgres?imgurl=http://www.ailem.com/images/library/cekul-vakfi.jpg&amp;imgrefurl=http://www.ailem.com/templates/library/1765.asp?id=13806&amp;usg=__wpnuYfXKeXMoJRLvyk4xIi2aEcM=&amp;h=200&amp;w=200&amp;sz=40&amp;hl=tr&amp;start=1&amp;sig2=ydyw0YWKgc3Xz-Csw8Rx_A&amp;um=1&amp;tbnid=bh4BKbc75C89IM:&amp;tbnh=104&amp;tbnw=104&amp;prev=/images?q=%C3%A7ek%C3%BCl&amp;ndsp=20&amp;hl=tr&amp;rlz=1T4GGLJ_en&amp;sa=N&amp;um=1&amp;ei=SCrrScuwLIaRsAaX3Ojq" style="width:63pt;height:63pt;visibility:visible" o:button="t">
              <v:fill o:detectmouseclick="t"/>
              <v:imagedata r:id="rId239" o:title="" chromakey="#f2f4e9"/>
            </v:shape>
          </w:pict>
        </w:r>
      </w:hyperlink>
      <w:r>
        <w:rPr>
          <w:rFonts w:cs="Arial"/>
          <w:b/>
          <w:i/>
          <w:color w:val="000000"/>
        </w:rPr>
        <w:t xml:space="preserve">       b-</w:t>
      </w:r>
      <w:hyperlink r:id="rId240" w:history="1">
        <w:r w:rsidRPr="00804B69">
          <w:rPr>
            <w:rFonts w:ascii="Arial" w:hAnsi="Arial" w:cs="Arial"/>
            <w:noProof/>
            <w:color w:val="0000FF"/>
            <w:lang w:eastAsia="tr-TR"/>
          </w:rPr>
          <w:pict>
            <v:shape id="_x0000_i1151" type="#_x0000_t75" alt="http://tbn0.google.com/images?q=tbn:oA00jXxUBKjtfM:http://www.kadirstreehouses.com/kadirstreehouses/kadirs/images/akut_logo.gif" href="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 style="width:63pt;height:63pt;visibility:visible" o:button="t">
              <v:fill o:detectmouseclick="t"/>
              <v:imagedata r:id="rId241" o:title=""/>
            </v:shape>
          </w:pict>
        </w:r>
      </w:hyperlink>
    </w:p>
    <w:p w:rsidR="00C723FD" w:rsidRDefault="00C723FD" w:rsidP="00AB2AA6">
      <w:pPr>
        <w:spacing w:after="0"/>
        <w:rPr>
          <w:rFonts w:cs="Arial"/>
          <w:b/>
          <w:i/>
          <w:color w:val="000000"/>
        </w:rPr>
      </w:pPr>
    </w:p>
    <w:p w:rsidR="00C723FD" w:rsidRDefault="00C723FD" w:rsidP="00AB2AA6">
      <w:pPr>
        <w:spacing w:after="0"/>
        <w:rPr>
          <w:rFonts w:cs="Arial"/>
          <w:b/>
          <w:i/>
          <w:color w:val="000000"/>
        </w:rPr>
      </w:pPr>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rFonts w:cs="Arial"/>
          <w:b/>
          <w:i/>
          <w:color w:val="000000"/>
        </w:rPr>
        <w:t>c-</w:t>
      </w:r>
      <w:hyperlink r:id="rId242" w:history="1">
        <w:r w:rsidRPr="00804B69">
          <w:rPr>
            <w:rFonts w:cs="Arial"/>
            <w:b/>
            <w:i/>
            <w:noProof/>
            <w:color w:val="000000"/>
            <w:lang w:eastAsia="tr-TR"/>
          </w:rPr>
          <w:pict>
            <v:shape id="_x0000_i1152"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width:75.75pt;height:29.25pt;visibility:visible" o:button="t">
              <v:fill o:detectmouseclick="t"/>
              <v:imagedata r:id="rId221" o:title=""/>
            </v:shape>
          </w:pict>
        </w:r>
      </w:hyperlink>
      <w:r>
        <w:rPr>
          <w:rFonts w:cs="Arial"/>
          <w:b/>
          <w:i/>
          <w:color w:val="000000"/>
        </w:rPr>
        <w:t xml:space="preserve">    d-</w:t>
      </w:r>
      <w:hyperlink r:id="rId243" w:history="1">
        <w:r w:rsidRPr="00804B69">
          <w:rPr>
            <w:rFonts w:ascii="Arial" w:hAnsi="Arial" w:cs="Arial"/>
            <w:noProof/>
            <w:color w:val="0000FF"/>
            <w:lang w:eastAsia="tr-TR"/>
          </w:rPr>
          <w:pict>
            <v:shape id="_x0000_i1153" type="#_x0000_t75" alt="http://tbn0.google.com/images?q=tbn:6YCEp0VQwvjrjM:http://3.bp.blogspot.com/_MpGF9uCkolQ/R0c4g-z6WuI/AAAAAAAAAB4/n0N15s93cas/S240/ACEV.gif" href="http://images.google.com.tr/imgres?imgurl=http://3.bp.blogspot.com/_MpGF9uCkolQ/R0c4g-z6WuI/AAAAAAAAAB4/n0N15s93cas/S240/ACEV.gif&amp;imgrefurl=http://mirelamuco.blogspot.com/2009/04/egitim-ve-toplumsal-degismeye-iliskin.html&amp;usg=__-koQgZOpKJum1SjcVlrB25kOKaU=&amp;h=109&amp;w=160&amp;sz=4&amp;hl=tr&amp;start=4&amp;sig2=_x72KxYkAi9ivWA9w5G1NQ&amp;um=1&amp;tbnid=6YCEp0VQwvjrjM:&amp;tbnh=67&amp;tbnw=98&amp;prev=/images?q=a%C3%A7ev&amp;hl=tr&amp;rlz=1T4GGLJ_en&amp;sa=G&amp;um=1&amp;ei=gyvrSeXeLtyPsAatvLX3" style="width:63.75pt;height:44.25pt;visibility:visible" o:button="t">
              <v:fill o:detectmouseclick="t"/>
              <v:imagedata r:id="rId244" o:title=""/>
            </v:shape>
          </w:pict>
        </w:r>
      </w:hyperlink>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rFonts w:cs="Arial"/>
          <w:b/>
          <w:i/>
          <w:color w:val="000000"/>
        </w:rPr>
        <w:t xml:space="preserve">127- </w:t>
      </w:r>
      <w:hyperlink r:id="rId245" w:history="1">
        <w:r w:rsidRPr="00804B69">
          <w:rPr>
            <w:rFonts w:ascii="Arial" w:hAnsi="Arial" w:cs="Arial"/>
            <w:noProof/>
            <w:color w:val="0000FF"/>
            <w:lang w:eastAsia="tr-TR"/>
          </w:rPr>
          <w:pict>
            <v:shape id="_x0000_i1154" type="#_x0000_t75" alt="http://tbn3.google.com/images?q=tbn:RUtj3Su5jROBPM:http://www.kesaphem.gov.tr/tr/userfiles/image/footer/HKO_weblogo.gif" href="http://images.google.com.tr/imgres?imgurl=http://www.kesaphem.gov.tr/tr/userfiles/image/footer/HKO_weblogo.gif&amp;imgrefurl=http://www.kesaphem.gov.tr/tr/default.asp?iId=JLFJI&amp;usg=__x02yN3Ka0LiM-YgZKGgJP1I_d7g=&amp;h=563&amp;w=600&amp;sz=18&amp;hl=tr&amp;start=2&amp;sig2=uyNORN32bISMcpRgZcNa3A&amp;um=1&amp;tbnid=RUtj3Su5jROBPM:&amp;tbnh=127&amp;tbnw=135&amp;prev=/images?q=haydi+k%C4%B1zlar+okula&amp;hl=tr&amp;rlz=1T4GGLJ_en&amp;um=1&amp;ei=RCzrSdssyZGwBr2rnf" style="width:83.25pt;height:77.25pt;visibility:visible" o:button="t">
              <v:fill o:detectmouseclick="t"/>
              <v:imagedata r:id="rId246" o:title=""/>
            </v:shape>
          </w:pict>
        </w:r>
      </w:hyperlink>
      <w:r>
        <w:rPr>
          <w:rFonts w:cs="Arial"/>
          <w:b/>
          <w:i/>
          <w:color w:val="000000"/>
        </w:rPr>
        <w:t xml:space="preserve">       </w:t>
      </w:r>
      <w:hyperlink r:id="rId247" w:history="1">
        <w:r w:rsidRPr="00804B69">
          <w:rPr>
            <w:rFonts w:ascii="Arial" w:hAnsi="Arial" w:cs="Arial"/>
            <w:noProof/>
            <w:color w:val="0000FF"/>
            <w:lang w:eastAsia="tr-TR"/>
          </w:rPr>
          <w:pict>
            <v:shape id="Resim 64" o:spid="_x0000_i1155" type="#_x0000_t75" alt="http://tbn2.google.com/images?q=tbn:i8ryjsdVPoeBlM:http://iletisimhaber.com/files/baba.jpg" href="http://images.google.com.tr/imgres?imgurl=http://iletisimhaber.com/files/baba.jpg&amp;imgrefurl=http://iletisimhaber.com/category/12.html&amp;usg=__6MdKTw3D-Lmrzuuv4VRd_3zzycg=&amp;h=493&amp;w=302&amp;sz=34&amp;hl=tr&amp;start=2&amp;sig2=S-Y43sfeQZ-SvL69YwNT3w&amp;um=1&amp;tbnid=i8ryjsdVPoeBlM:&amp;tbnh=130&amp;tbnw=80&amp;prev=/images?q=baba+beni+okula+g%C3%B6nder&amp;hl=tr&amp;rlz=1T4GGLJ_en&amp;um=1&amp;ei=iyzrSYKlGYyRsAb5wYH7" style="width:60pt;height:97.5pt;visibility:visible" o:button="t">
              <v:fill o:detectmouseclick="t"/>
              <v:imagedata r:id="rId248" o:title=""/>
            </v:shape>
          </w:pict>
        </w:r>
      </w:hyperlink>
    </w:p>
    <w:p w:rsidR="00C723FD" w:rsidRDefault="00C723FD" w:rsidP="00AB2AA6">
      <w:pPr>
        <w:spacing w:after="0"/>
        <w:rPr>
          <w:rFonts w:cs="Arial"/>
          <w:b/>
          <w:i/>
          <w:color w:val="000000"/>
        </w:rPr>
      </w:pPr>
      <w:r>
        <w:rPr>
          <w:rFonts w:cs="Arial"/>
          <w:b/>
          <w:i/>
          <w:color w:val="000000"/>
        </w:rPr>
        <w:t>Aşağıdakilerden hangisi yukarıdaki kampanyaların ortak amaçlarından biri değildir?</w:t>
      </w:r>
    </w:p>
    <w:p w:rsidR="00C723FD" w:rsidRPr="00C51EB8" w:rsidRDefault="00C723FD" w:rsidP="00AB2AA6">
      <w:pPr>
        <w:spacing w:after="0"/>
        <w:rPr>
          <w:rFonts w:cs="Arial"/>
          <w:color w:val="000000"/>
        </w:rPr>
      </w:pPr>
      <w:r w:rsidRPr="00C51EB8">
        <w:rPr>
          <w:rFonts w:cs="Arial"/>
          <w:color w:val="000000"/>
        </w:rPr>
        <w:t>a- Ülkemizde okula gönderilmeyen kız çocuğunun kalmamasını sağlamak.</w:t>
      </w:r>
    </w:p>
    <w:p w:rsidR="00C723FD" w:rsidRPr="00C51EB8" w:rsidRDefault="00C723FD" w:rsidP="00AB2AA6">
      <w:pPr>
        <w:spacing w:after="0"/>
        <w:rPr>
          <w:rFonts w:cs="Arial"/>
          <w:color w:val="000000"/>
        </w:rPr>
      </w:pPr>
      <w:r w:rsidRPr="00C51EB8">
        <w:rPr>
          <w:rFonts w:cs="Arial"/>
          <w:color w:val="000000"/>
        </w:rPr>
        <w:t>b-İhtiyaç sahibi kız öğrencilerine para yardımında bulunmak.</w:t>
      </w:r>
    </w:p>
    <w:p w:rsidR="00C723FD" w:rsidRPr="00C51EB8" w:rsidRDefault="00C723FD" w:rsidP="00AB2AA6">
      <w:pPr>
        <w:spacing w:after="0"/>
        <w:rPr>
          <w:rFonts w:cs="Arial"/>
          <w:color w:val="000000"/>
        </w:rPr>
      </w:pPr>
      <w:r w:rsidRPr="00C51EB8">
        <w:rPr>
          <w:rFonts w:cs="Arial"/>
          <w:color w:val="000000"/>
        </w:rPr>
        <w:t>c-Toplumdaki kızların okutılmaması sorununa dikkat çekmek.</w:t>
      </w:r>
    </w:p>
    <w:p w:rsidR="00C723FD" w:rsidRPr="00C51EB8" w:rsidRDefault="00C723FD" w:rsidP="00AB2AA6">
      <w:pPr>
        <w:spacing w:after="0"/>
        <w:rPr>
          <w:rFonts w:cs="Arial"/>
          <w:color w:val="000000"/>
        </w:rPr>
      </w:pPr>
      <w:r w:rsidRPr="00C51EB8">
        <w:rPr>
          <w:rFonts w:cs="Arial"/>
          <w:color w:val="000000"/>
        </w:rPr>
        <w:t>d-Sadece kız öğrencilerin okuyacağı okullar açmak.</w:t>
      </w:r>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rFonts w:cs="Arial"/>
          <w:b/>
          <w:i/>
          <w:color w:val="000000"/>
        </w:rPr>
        <w:t>128-Devlet temel görevlerini yerine getirmek için bir takım kurumlar açmıştır.</w:t>
      </w:r>
    </w:p>
    <w:p w:rsidR="00C723FD" w:rsidRDefault="00C723FD" w:rsidP="00AB2AA6">
      <w:pPr>
        <w:spacing w:after="0"/>
        <w:rPr>
          <w:rFonts w:cs="Arial"/>
          <w:b/>
          <w:i/>
          <w:color w:val="000000"/>
        </w:rPr>
      </w:pPr>
      <w:r>
        <w:rPr>
          <w:rFonts w:cs="Arial"/>
          <w:b/>
          <w:i/>
          <w:color w:val="000000"/>
        </w:rPr>
        <w:t>Aşağıdakilerden hangisi bir devlet kurumudur.</w:t>
      </w:r>
    </w:p>
    <w:p w:rsidR="00C723FD" w:rsidRDefault="00C723FD" w:rsidP="00AB2AA6">
      <w:pPr>
        <w:spacing w:after="0"/>
        <w:rPr>
          <w:rFonts w:cs="Arial"/>
          <w:b/>
          <w:i/>
          <w:color w:val="000000"/>
        </w:rPr>
      </w:pPr>
      <w:r>
        <w:rPr>
          <w:rFonts w:cs="Arial"/>
          <w:b/>
          <w:i/>
          <w:color w:val="000000"/>
        </w:rPr>
        <w:t>a-</w:t>
      </w:r>
      <w:hyperlink r:id="rId249" w:history="1">
        <w:r w:rsidRPr="00804B69">
          <w:rPr>
            <w:rFonts w:cs="Arial"/>
            <w:b/>
            <w:i/>
            <w:noProof/>
            <w:color w:val="000000"/>
            <w:lang w:eastAsia="tr-TR"/>
          </w:rPr>
          <w:pict>
            <v:shape id="_x0000_i1156"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width:75.75pt;height:29.25pt;visibility:visible" o:button="t">
              <v:fill o:detectmouseclick="t"/>
              <v:imagedata r:id="rId221" o:title=""/>
            </v:shape>
          </w:pict>
        </w:r>
      </w:hyperlink>
      <w:r>
        <w:rPr>
          <w:rFonts w:cs="Arial"/>
          <w:b/>
          <w:i/>
          <w:color w:val="000000"/>
        </w:rPr>
        <w:t xml:space="preserve">     b- </w:t>
      </w:r>
      <w:hyperlink r:id="rId250" w:history="1">
        <w:r w:rsidRPr="00804B69">
          <w:rPr>
            <w:rFonts w:cs="Arial"/>
            <w:b/>
            <w:i/>
            <w:noProof/>
            <w:color w:val="000000"/>
            <w:lang w:eastAsia="tr-TR"/>
          </w:rPr>
          <w:pict>
            <v:shape id="_x0000_i1157" type="#_x0000_t75" alt="http://tbn0.google.com/images?q=tbn:oA00jXxUBKjtfM:http://www.kadirstreehouses.com/kadirstreehouses/kadirs/images/akut_logo.gif" href="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 style="width:55.5pt;height:55.5pt;visibility:visible" o:button="t">
              <v:fill o:detectmouseclick="t"/>
              <v:imagedata r:id="rId241" o:title=""/>
            </v:shape>
          </w:pict>
        </w:r>
      </w:hyperlink>
    </w:p>
    <w:p w:rsidR="00C723FD" w:rsidRDefault="00C723FD" w:rsidP="00AB2AA6">
      <w:pPr>
        <w:spacing w:after="0"/>
        <w:rPr>
          <w:rFonts w:cs="Arial"/>
          <w:b/>
          <w:i/>
          <w:color w:val="000000"/>
        </w:rPr>
      </w:pPr>
      <w:r>
        <w:rPr>
          <w:rFonts w:cs="Arial"/>
          <w:b/>
          <w:i/>
          <w:color w:val="000000"/>
        </w:rPr>
        <w:t>c-</w:t>
      </w:r>
      <w:hyperlink r:id="rId251" w:history="1">
        <w:r w:rsidRPr="00804B69">
          <w:rPr>
            <w:rFonts w:ascii="Arial" w:hAnsi="Arial" w:cs="Arial"/>
            <w:noProof/>
            <w:color w:val="0000FF"/>
            <w:lang w:eastAsia="tr-TR"/>
          </w:rPr>
          <w:pict>
            <v:shape id="Resim 67" o:spid="_x0000_i1158" type="#_x0000_t75" alt="http://tbn3.google.com/images?q=tbn:1ilrwWSXsTVpSM:http://demirci.meb.gov.tr/haberfoto/meb.gif" href="http://images.google.com.tr/imgres?imgurl=http://demirci.meb.gov.tr/haberfoto/meb.gif&amp;imgrefurl=http://demirci.meb.gov.tr/&amp;usg=__xMbwcj3QWOLmcwauOCPdHQPN-oQ=&amp;h=298&amp;w=300&amp;sz=16&amp;hl=tr&amp;start=1&amp;sig2=2EHbRXVDKHgdUbEDHqzKUg&amp;um=1&amp;tbnid=1ilrwWSXsTVpSM:&amp;tbnh=115&amp;tbnw=116&amp;prev=/images?q=meb&amp;hl=tr&amp;rlz=1T4GGLJ_en&amp;sa=G&amp;um=1&amp;ei=4C7rSZH7HM6RsAaPrJiC" style="width:65.25pt;height:64.5pt;visibility:visible" o:button="t">
              <v:fill o:detectmouseclick="t"/>
              <v:imagedata r:id="rId252" o:title=""/>
            </v:shape>
          </w:pict>
        </w:r>
      </w:hyperlink>
      <w:r>
        <w:rPr>
          <w:rFonts w:cs="Arial"/>
          <w:b/>
          <w:i/>
          <w:color w:val="000000"/>
        </w:rPr>
        <w:t xml:space="preserve">        d-</w:t>
      </w:r>
      <w:hyperlink r:id="rId253" w:history="1">
        <w:r w:rsidRPr="00804B69">
          <w:rPr>
            <w:rFonts w:cs="Arial"/>
            <w:b/>
            <w:i/>
            <w:noProof/>
            <w:color w:val="000000"/>
            <w:lang w:eastAsia="tr-TR"/>
          </w:rPr>
          <w:pict>
            <v:shape id="_x0000_i1159" type="#_x0000_t75" alt="http://tbn1.google.com/images?q=tbn:-C6hfLdOJkXJWM:http://www.domatessuyu.com/wp-content/uploads/2008/11/losev.jpg" href="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 style="width:86.25pt;height:45.75pt;visibility:visible" o:button="t">
              <v:fill o:detectmouseclick="t"/>
              <v:imagedata r:id="rId223" o:title=""/>
            </v:shape>
          </w:pict>
        </w:r>
      </w:hyperlink>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noProof/>
          <w:lang w:eastAsia="tr-TR"/>
        </w:rPr>
        <w:pict>
          <v:shape id="Resim 21" o:spid="_x0000_s1068"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position:absolute;margin-left:140.65pt;margin-top:11.7pt;width:1in;height:27.5pt;z-index:-251638784;visibility:visible" wrapcoords="-225 0 -225 21016 21600 21016 21600 0 -225 0" o:button="t">
            <v:fill o:detectmouseclick="t"/>
            <v:imagedata r:id="rId221" o:title=""/>
            <w10:wrap type="tight"/>
          </v:shape>
        </w:pict>
      </w:r>
      <w:r>
        <w:rPr>
          <w:rFonts w:cs="Arial"/>
          <w:b/>
          <w:i/>
          <w:color w:val="000000"/>
        </w:rPr>
        <w:t>129-</w:t>
      </w:r>
    </w:p>
    <w:p w:rsidR="00C723FD" w:rsidRDefault="00C723FD" w:rsidP="00AB2AA6">
      <w:pPr>
        <w:spacing w:after="0"/>
        <w:rPr>
          <w:rFonts w:cs="Arial"/>
          <w:b/>
          <w:i/>
          <w:color w:val="000000"/>
        </w:rPr>
      </w:pPr>
      <w:r>
        <w:rPr>
          <w:noProof/>
          <w:lang w:eastAsia="tr-TR"/>
        </w:rPr>
        <w:pict>
          <v:shape id="_x0000_s1069" type="#_x0000_t32" style="position:absolute;margin-left:91.9pt;margin-top:8.25pt;width:43.5pt;height:0;z-index:251672576" o:connectortype="straight" strokecolor="#c0504d" strokeweight="2.5pt">
            <v:stroke startarrow="block" endarrow="block"/>
            <v:shadow color="#868686"/>
          </v:shape>
        </w:pict>
      </w:r>
      <w:r>
        <w:rPr>
          <w:rFonts w:cs="Arial"/>
          <w:b/>
          <w:i/>
          <w:color w:val="000000"/>
        </w:rPr>
        <w:t xml:space="preserve">1- Çevre Bakanlığı                   </w:t>
      </w:r>
    </w:p>
    <w:p w:rsidR="00C723FD" w:rsidRDefault="00C723FD" w:rsidP="00AB2AA6">
      <w:pPr>
        <w:spacing w:after="0"/>
        <w:rPr>
          <w:rFonts w:cs="Arial"/>
          <w:b/>
          <w:i/>
          <w:color w:val="000000"/>
        </w:rPr>
      </w:pPr>
      <w:r>
        <w:rPr>
          <w:noProof/>
          <w:lang w:eastAsia="tr-TR"/>
        </w:rPr>
        <w:pict>
          <v:shape id="Resim 52" o:spid="_x0000_s1070" type="#_x0000_t75" alt="http://tbn0.google.com/images?q=tbn:oA00jXxUBKjtfM:http://www.kadirstreehouses.com/kadirstreehouses/kadirs/images/akut_logo.gif" href="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 style="position:absolute;margin-left:168.4pt;margin-top:13.8pt;width:41.25pt;height:41.25pt;z-index:-251639808;visibility:visible" wrapcoords="-393 0 -393 21207 21600 21207 21600 0 -393 0" o:button="t">
            <v:fill o:detectmouseclick="t"/>
            <v:imagedata r:id="rId241" o:title=""/>
            <w10:wrap type="tight"/>
          </v:shape>
        </w:pict>
      </w:r>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noProof/>
          <w:lang w:eastAsia="tr-TR"/>
        </w:rPr>
        <w:pict>
          <v:shape id="_x0000_s1071" type="#_x0000_t32" style="position:absolute;margin-left:129.4pt;margin-top:6.3pt;width:43.5pt;height:0;z-index:251673600" o:connectortype="straight" strokecolor="#c0504d" strokeweight="2.5pt">
            <v:stroke startarrow="block" endarrow="block"/>
            <v:shadow color="#868686"/>
          </v:shape>
        </w:pict>
      </w:r>
      <w:r>
        <w:rPr>
          <w:rFonts w:cs="Arial"/>
          <w:b/>
          <w:i/>
          <w:color w:val="000000"/>
        </w:rPr>
        <w:t xml:space="preserve">2-Sivil Savunma Müdürlüğü            </w:t>
      </w:r>
    </w:p>
    <w:p w:rsidR="00C723FD" w:rsidRDefault="00C723FD" w:rsidP="00AB2AA6">
      <w:pPr>
        <w:spacing w:after="0"/>
        <w:rPr>
          <w:rFonts w:cs="Arial"/>
          <w:b/>
          <w:i/>
          <w:color w:val="000000"/>
        </w:rPr>
      </w:pPr>
      <w:r>
        <w:rPr>
          <w:rFonts w:cs="Arial"/>
          <w:b/>
          <w:i/>
          <w:color w:val="000000"/>
        </w:rPr>
        <w:t xml:space="preserve">      </w:t>
      </w:r>
    </w:p>
    <w:p w:rsidR="00C723FD" w:rsidRDefault="00C723FD" w:rsidP="00AB2AA6">
      <w:pPr>
        <w:spacing w:after="0"/>
        <w:rPr>
          <w:rFonts w:cs="Arial"/>
          <w:b/>
          <w:i/>
          <w:color w:val="000000"/>
        </w:rPr>
      </w:pPr>
      <w:r>
        <w:rPr>
          <w:noProof/>
          <w:lang w:eastAsia="tr-TR"/>
        </w:rPr>
        <w:pict>
          <v:shape id="Resim 33" o:spid="_x0000_s1072" type="#_x0000_t75" alt="http://tbn0.google.com/images?q=tbn:HVq0mrG0EIkJ_M:http://www.demircikml.k12.tr/kizilay.gif" style="position:absolute;margin-left:168.4pt;margin-top:10.1pt;width:41.25pt;height:31.5pt;z-index:-251637760;visibility:visible" wrapcoords="-393 0 -393 21086 21600 21086 21600 0 -393 0">
            <v:imagedata r:id="rId229" o:title=""/>
            <w10:wrap type="tight"/>
          </v:shape>
        </w:pict>
      </w:r>
    </w:p>
    <w:p w:rsidR="00C723FD" w:rsidRDefault="00C723FD" w:rsidP="00AB2AA6">
      <w:pPr>
        <w:spacing w:after="0"/>
        <w:rPr>
          <w:rFonts w:cs="Arial"/>
          <w:b/>
          <w:i/>
          <w:color w:val="000000"/>
        </w:rPr>
      </w:pPr>
      <w:r>
        <w:rPr>
          <w:noProof/>
          <w:lang w:eastAsia="tr-TR"/>
        </w:rPr>
        <w:pict>
          <v:shape id="_x0000_s1073" type="#_x0000_t32" style="position:absolute;margin-left:120.4pt;margin-top:8.9pt;width:43.5pt;height:0;z-index:251674624" o:connectortype="straight" strokecolor="#c0504d" strokeweight="2.5pt">
            <v:stroke startarrow="block" endarrow="block"/>
            <v:shadow color="#868686"/>
          </v:shape>
        </w:pict>
      </w:r>
      <w:r>
        <w:rPr>
          <w:rFonts w:cs="Arial"/>
          <w:b/>
          <w:i/>
          <w:color w:val="000000"/>
        </w:rPr>
        <w:t xml:space="preserve">3-Milli Eğitim Bakanlığı                        </w:t>
      </w:r>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noProof/>
          <w:lang w:eastAsia="tr-TR"/>
        </w:rPr>
        <w:pict>
          <v:shape id="Resim 39" o:spid="_x0000_s1074" type="#_x0000_t75" alt="http://tbn3.google.com/images?q=tbn:apxfufG0PBX5hM:http://www.kastamonupostasi.com/kposta3/himages/yesilay.gif" style="position:absolute;margin-left:140.65pt;margin-top:3.75pt;width:61.5pt;height:31.5pt;z-index:-251636736;visibility:visible" wrapcoords="-263 0 -263 21086 21600 21086 21600 0 -263 0">
            <v:imagedata r:id="rId233" o:title="" croptop="11513f" cropbottom="16827f"/>
            <w10:wrap type="tight"/>
          </v:shape>
        </w:pict>
      </w:r>
    </w:p>
    <w:p w:rsidR="00C723FD" w:rsidRDefault="00C723FD" w:rsidP="00AB2AA6">
      <w:pPr>
        <w:spacing w:after="0"/>
        <w:rPr>
          <w:rFonts w:cs="Arial"/>
          <w:b/>
          <w:i/>
          <w:color w:val="000000"/>
        </w:rPr>
      </w:pPr>
      <w:r>
        <w:rPr>
          <w:noProof/>
          <w:lang w:eastAsia="tr-TR"/>
        </w:rPr>
        <w:pict>
          <v:shape id="_x0000_s1075" type="#_x0000_t32" style="position:absolute;margin-left:85.9pt;margin-top:7.7pt;width:43.5pt;height:0;z-index:251675648" o:connectortype="straight" strokecolor="#c0504d" strokeweight="2.5pt">
            <v:stroke startarrow="block" endarrow="block"/>
            <v:shadow color="#868686"/>
          </v:shape>
        </w:pict>
      </w:r>
      <w:r>
        <w:rPr>
          <w:rFonts w:cs="Arial"/>
          <w:b/>
          <w:i/>
          <w:color w:val="000000"/>
        </w:rPr>
        <w:t xml:space="preserve">4-Sağlık Bakanlığı </w:t>
      </w:r>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rFonts w:cs="Arial"/>
          <w:b/>
          <w:i/>
          <w:color w:val="000000"/>
        </w:rPr>
        <w:t>Yukarıda benzer    konularda çalışmalar yapan resmi kurum ve sosyal örgütlerin hangisi yanlış eşleştirilmiştir?</w:t>
      </w:r>
    </w:p>
    <w:p w:rsidR="00C723FD" w:rsidRPr="00C51EB8" w:rsidRDefault="00C723FD" w:rsidP="00AB2AA6">
      <w:pPr>
        <w:spacing w:after="0"/>
        <w:rPr>
          <w:rFonts w:cs="Arial"/>
          <w:color w:val="000000"/>
        </w:rPr>
      </w:pPr>
      <w:r w:rsidRPr="00C51EB8">
        <w:rPr>
          <w:rFonts w:cs="Arial"/>
          <w:color w:val="000000"/>
        </w:rPr>
        <w:t xml:space="preserve">a-  1          b-  2            c-3           d- 4          </w:t>
      </w:r>
    </w:p>
    <w:p w:rsidR="00C723FD" w:rsidRDefault="00C723FD" w:rsidP="00AB2AA6">
      <w:pPr>
        <w:spacing w:after="0"/>
        <w:rPr>
          <w:rFonts w:cs="Arial"/>
          <w:b/>
          <w:i/>
          <w:color w:val="000000"/>
        </w:rPr>
      </w:pPr>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rFonts w:cs="Arial"/>
          <w:b/>
          <w:i/>
          <w:color w:val="000000"/>
        </w:rPr>
        <w:t>130-Aşağıdakilerden hangisi gönüllülerin oluşturduğu bir gruptur?</w:t>
      </w:r>
    </w:p>
    <w:p w:rsidR="00C723FD" w:rsidRPr="00C51EB8" w:rsidRDefault="00C723FD" w:rsidP="00AB2AA6">
      <w:pPr>
        <w:spacing w:after="0"/>
        <w:rPr>
          <w:rFonts w:cs="Arial"/>
          <w:color w:val="000000"/>
        </w:rPr>
      </w:pPr>
      <w:r w:rsidRPr="00C51EB8">
        <w:rPr>
          <w:rFonts w:cs="Arial"/>
          <w:color w:val="000000"/>
        </w:rPr>
        <w:t xml:space="preserve"> a-Okul              </w:t>
      </w:r>
    </w:p>
    <w:p w:rsidR="00C723FD" w:rsidRPr="00C51EB8" w:rsidRDefault="00C723FD" w:rsidP="00AB2AA6">
      <w:pPr>
        <w:spacing w:after="0"/>
        <w:rPr>
          <w:rFonts w:cs="Arial"/>
          <w:color w:val="000000"/>
        </w:rPr>
      </w:pPr>
      <w:r w:rsidRPr="00C51EB8">
        <w:rPr>
          <w:rFonts w:cs="Arial"/>
          <w:color w:val="000000"/>
        </w:rPr>
        <w:t xml:space="preserve"> b-Emniyet müdürlüğü</w:t>
      </w:r>
    </w:p>
    <w:p w:rsidR="00C723FD" w:rsidRPr="00C51EB8" w:rsidRDefault="00C723FD" w:rsidP="00AB2AA6">
      <w:pPr>
        <w:spacing w:after="0"/>
        <w:rPr>
          <w:rFonts w:cs="Arial"/>
          <w:color w:val="000000"/>
        </w:rPr>
      </w:pPr>
      <w:r w:rsidRPr="00C51EB8">
        <w:rPr>
          <w:rFonts w:cs="Arial"/>
          <w:color w:val="000000"/>
        </w:rPr>
        <w:t xml:space="preserve"> c- Çevre Koruma Derneği</w:t>
      </w:r>
    </w:p>
    <w:p w:rsidR="00C723FD" w:rsidRPr="00C51EB8" w:rsidRDefault="00C723FD" w:rsidP="00AB2AA6">
      <w:pPr>
        <w:spacing w:after="0"/>
        <w:rPr>
          <w:rFonts w:cs="Arial"/>
          <w:color w:val="000000"/>
        </w:rPr>
      </w:pPr>
      <w:r w:rsidRPr="00C51EB8">
        <w:rPr>
          <w:rFonts w:cs="Arial"/>
          <w:color w:val="000000"/>
        </w:rPr>
        <w:t>d-Sağlık ocağı</w:t>
      </w:r>
    </w:p>
    <w:p w:rsidR="00C723FD" w:rsidRDefault="00C723FD" w:rsidP="00AB2AA6">
      <w:pPr>
        <w:spacing w:after="0"/>
        <w:rPr>
          <w:rFonts w:cs="Arial"/>
          <w:b/>
          <w:i/>
          <w:color w:val="000000"/>
        </w:rPr>
      </w:pPr>
    </w:p>
    <w:p w:rsidR="00C723FD" w:rsidRDefault="00C723FD" w:rsidP="00AB2AA6">
      <w:pPr>
        <w:spacing w:after="0"/>
        <w:rPr>
          <w:rFonts w:cs="Arial"/>
          <w:b/>
          <w:i/>
          <w:color w:val="000000"/>
        </w:rPr>
      </w:pPr>
      <w:r>
        <w:rPr>
          <w:rFonts w:cs="Arial"/>
          <w:b/>
          <w:i/>
          <w:color w:val="000000"/>
        </w:rPr>
        <w:t>131-</w:t>
      </w:r>
      <w:r w:rsidRPr="00804B69">
        <w:rPr>
          <w:rFonts w:cs="Arial"/>
          <w:b/>
          <w:i/>
          <w:noProof/>
          <w:color w:val="000000"/>
          <w:lang w:eastAsia="tr-TR"/>
        </w:rPr>
        <w:pict>
          <v:shape id="Diyagram 93" o:spid="_x0000_i1160" type="#_x0000_t75" style="width:212.25pt;height:126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">
            <v:imagedata r:id="rId254" o:title=""/>
            <o:lock v:ext="edit" aspectratio="f"/>
          </v:shape>
        </w:pict>
      </w:r>
      <w:r>
        <w:rPr>
          <w:rFonts w:cs="Arial"/>
          <w:b/>
          <w:i/>
          <w:color w:val="000000"/>
        </w:rPr>
        <w:t xml:space="preserve">  Devlet halkın çeşitli ihtiyaçlarını karşılamak için kurumlar açmıştır.</w:t>
      </w:r>
    </w:p>
    <w:p w:rsidR="00C723FD" w:rsidRDefault="00C723FD" w:rsidP="00AB2AA6">
      <w:pPr>
        <w:spacing w:after="0"/>
        <w:rPr>
          <w:rFonts w:cs="Arial"/>
          <w:b/>
          <w:i/>
          <w:color w:val="000000"/>
        </w:rPr>
      </w:pPr>
      <w:r>
        <w:rPr>
          <w:rFonts w:cs="Arial"/>
          <w:b/>
          <w:i/>
          <w:color w:val="000000"/>
        </w:rPr>
        <w:t>Bu bilgilerden yola çıkarak boş bırakılan yere aşağıdakilerden hangisi yazılmalıdır?</w:t>
      </w:r>
    </w:p>
    <w:p w:rsidR="00C723FD" w:rsidRPr="00C51EB8" w:rsidRDefault="00C723FD" w:rsidP="00AB2AA6">
      <w:pPr>
        <w:spacing w:after="0"/>
        <w:rPr>
          <w:rFonts w:cs="Arial"/>
          <w:color w:val="000000"/>
        </w:rPr>
      </w:pPr>
      <w:r w:rsidRPr="00C51EB8">
        <w:rPr>
          <w:rFonts w:cs="Arial"/>
          <w:color w:val="000000"/>
        </w:rPr>
        <w:t>a- kütüphane                 b- hastane</w:t>
      </w:r>
    </w:p>
    <w:p w:rsidR="00C723FD" w:rsidRPr="00C51EB8" w:rsidRDefault="00C723FD" w:rsidP="00AB2AA6">
      <w:pPr>
        <w:spacing w:after="0"/>
        <w:rPr>
          <w:rFonts w:cs="Arial"/>
          <w:color w:val="000000"/>
        </w:rPr>
      </w:pPr>
      <w:r w:rsidRPr="00C51EB8">
        <w:rPr>
          <w:rFonts w:cs="Arial"/>
          <w:color w:val="000000"/>
        </w:rPr>
        <w:t>c- otel                              d-huzurevi</w:t>
      </w:r>
    </w:p>
    <w:p w:rsidR="00C723FD" w:rsidRDefault="00C723FD" w:rsidP="00AB2AA6">
      <w:pPr>
        <w:spacing w:after="0"/>
        <w:rPr>
          <w:rFonts w:cs="Arial"/>
          <w:b/>
          <w:i/>
          <w:color w:val="000000"/>
        </w:rPr>
      </w:pPr>
    </w:p>
    <w:p w:rsidR="00C723FD" w:rsidRPr="009E27AA" w:rsidRDefault="00C723FD" w:rsidP="009E27AA">
      <w:pPr>
        <w:spacing w:after="0"/>
        <w:rPr>
          <w:rFonts w:cs="Arial"/>
          <w:b/>
          <w:i/>
          <w:color w:val="000000"/>
        </w:rPr>
      </w:pPr>
      <w:r>
        <w:rPr>
          <w:rFonts w:cs="Arial"/>
          <w:b/>
          <w:i/>
          <w:color w:val="000000"/>
        </w:rPr>
        <w:t>132-</w:t>
      </w:r>
      <w:r w:rsidRPr="009E27AA">
        <w:rPr>
          <w:rFonts w:cs="Arial"/>
          <w:b/>
          <w:i/>
          <w:color w:val="000000"/>
        </w:rPr>
        <w:t xml:space="preserve">Hangisi, okullarımızda katılabileceğimiz eğitsel kollar çalışmalarından biri değildir? </w:t>
      </w:r>
    </w:p>
    <w:p w:rsidR="00C723FD" w:rsidRPr="00C51EB8" w:rsidRDefault="00C723FD" w:rsidP="009E27AA">
      <w:pPr>
        <w:spacing w:after="0"/>
        <w:rPr>
          <w:rFonts w:cs="Arial"/>
          <w:color w:val="000000"/>
        </w:rPr>
      </w:pPr>
      <w:r w:rsidRPr="00C51EB8">
        <w:rPr>
          <w:rFonts w:cs="Arial"/>
          <w:color w:val="000000"/>
        </w:rPr>
        <w:t>A) sivil savunma                       B) yeşilay</w:t>
      </w:r>
    </w:p>
    <w:p w:rsidR="00C723FD" w:rsidRPr="00C51EB8" w:rsidRDefault="00C723FD" w:rsidP="009E27AA">
      <w:pPr>
        <w:spacing w:after="0"/>
        <w:rPr>
          <w:rFonts w:cs="Arial"/>
          <w:color w:val="000000"/>
        </w:rPr>
      </w:pPr>
      <w:r w:rsidRPr="00C51EB8">
        <w:rPr>
          <w:rFonts w:cs="Arial"/>
          <w:color w:val="000000"/>
        </w:rPr>
        <w:t>C) trafik                                     D) sigortacılık</w:t>
      </w:r>
    </w:p>
    <w:p w:rsidR="00C723FD" w:rsidRDefault="00C723FD" w:rsidP="009E27AA">
      <w:pPr>
        <w:spacing w:after="0"/>
        <w:rPr>
          <w:rFonts w:cs="Arial"/>
          <w:b/>
          <w:i/>
          <w:color w:val="000000"/>
        </w:rPr>
      </w:pPr>
    </w:p>
    <w:p w:rsidR="00C723FD" w:rsidRPr="009E27AA" w:rsidRDefault="00C723FD" w:rsidP="009E27AA">
      <w:pPr>
        <w:spacing w:after="0"/>
        <w:rPr>
          <w:rFonts w:cs="Arial"/>
          <w:b/>
          <w:i/>
          <w:color w:val="000000"/>
        </w:rPr>
      </w:pPr>
      <w:r>
        <w:rPr>
          <w:rFonts w:cs="Arial"/>
          <w:b/>
          <w:i/>
          <w:color w:val="000000"/>
        </w:rPr>
        <w:t>133-</w:t>
      </w:r>
      <w:r w:rsidRPr="009E27AA">
        <w:rPr>
          <w:rFonts w:cs="Arial"/>
          <w:b/>
          <w:i/>
          <w:color w:val="000000"/>
        </w:rPr>
        <w:t xml:space="preserve">Aşağıdakilerden hangisi bir sosyal ve bir toplumsal dayanışma yardım kurumu değildir? </w:t>
      </w:r>
    </w:p>
    <w:p w:rsidR="00C723FD" w:rsidRDefault="00C723FD" w:rsidP="009E27AA">
      <w:pPr>
        <w:spacing w:after="0"/>
        <w:rPr>
          <w:rFonts w:cs="Arial"/>
          <w:b/>
          <w:i/>
          <w:color w:val="000000"/>
        </w:rPr>
      </w:pPr>
      <w:r>
        <w:rPr>
          <w:noProof/>
          <w:lang w:eastAsia="tr-TR"/>
        </w:rPr>
        <w:pict>
          <v:rect id="_x0000_s1076" style="position:absolute;margin-left:109.9pt;margin-top:52.15pt;width:88.5pt;height:33.75pt;z-index:251680768" stroked="f" strokeweight="1pt">
            <v:stroke dashstyle="dash"/>
            <v:shadow color="#868686"/>
            <v:textbox>
              <w:txbxContent>
                <w:p w:rsidR="00C723FD" w:rsidRPr="002E237A" w:rsidRDefault="00C723FD" w:rsidP="002E237A">
                  <w:pPr>
                    <w:spacing w:after="0" w:line="240" w:lineRule="auto"/>
                    <w:rPr>
                      <w:b/>
                    </w:rPr>
                  </w:pPr>
                  <w:r w:rsidRPr="002E237A">
                    <w:rPr>
                      <w:b/>
                    </w:rPr>
                    <w:t>Çocuk Esirgeme</w:t>
                  </w:r>
                </w:p>
                <w:p w:rsidR="00C723FD" w:rsidRPr="002E237A" w:rsidRDefault="00C723FD" w:rsidP="002E237A">
                  <w:pPr>
                    <w:spacing w:after="0" w:line="240" w:lineRule="auto"/>
                    <w:rPr>
                      <w:b/>
                    </w:rPr>
                  </w:pPr>
                  <w:r w:rsidRPr="002E237A">
                    <w:rPr>
                      <w:b/>
                    </w:rPr>
                    <w:t xml:space="preserve">      kurumu</w:t>
                  </w:r>
                </w:p>
              </w:txbxContent>
            </v:textbox>
          </v:rect>
        </w:pict>
      </w:r>
      <w:r w:rsidRPr="009E27AA">
        <w:rPr>
          <w:rFonts w:cs="Arial"/>
          <w:b/>
          <w:i/>
          <w:color w:val="000000"/>
        </w:rPr>
        <w:t xml:space="preserve">A) </w:t>
      </w:r>
      <w:hyperlink r:id="rId255" w:history="1">
        <w:r w:rsidRPr="00804B69">
          <w:rPr>
            <w:rFonts w:ascii="Arial" w:hAnsi="Arial" w:cs="Arial"/>
            <w:noProof/>
            <w:color w:val="0000FF"/>
            <w:lang w:eastAsia="tr-TR"/>
          </w:rPr>
          <w:pict>
            <v:shape id="Resim 80" o:spid="_x0000_i1161" type="#_x0000_t75" alt="http://tbn3.google.com/images?q=tbn:TDmbbEmfdQvqwM:http://nergihanyesilyurt.files.wordpress.com/2009/01/kizilay.jpg" href="http://images.google.com.tr/imgres?imgurl=http://nergihanyesilyurt.files.wordpress.com/2009/01/kizilay.jpg&amp;imgrefurl=http://nergihanyesilyurt.wordpress.com/2009/01/21/corumda-gazze-icin-bagis-kampanyasi/&amp;usg=__RzAOpd0iTRltkNB7S2ncHj3j4G4=&amp;h=260&amp;w=348&amp;sz=26&amp;hl=tr&amp;start=1&amp;sig2=_-E5mAZpyIPA29AAvPYr1g&amp;tbnid=TDmbbEmfdQvqwM:&amp;tbnh=90&amp;tbnw=120&amp;prev=/images?q=K%C4%B1z%C4%B1lay&amp;gbv=2&amp;hl=tr&amp;sa=G&amp;ei=_k3rSfruPJuGsAb3z8Xq" style="width:85.5pt;height:63.75pt;visibility:visible" o:button="t">
              <v:fill o:detectmouseclick="t"/>
              <v:imagedata r:id="rId256" o:title=""/>
            </v:shape>
          </w:pict>
        </w:r>
      </w:hyperlink>
      <w:r w:rsidRPr="009E27AA">
        <w:rPr>
          <w:rFonts w:cs="Arial"/>
          <w:b/>
          <w:i/>
          <w:color w:val="000000"/>
        </w:rPr>
        <w:t xml:space="preserve">B) </w:t>
      </w:r>
      <w:hyperlink r:id="rId257" w:history="1">
        <w:r w:rsidRPr="00804B69">
          <w:rPr>
            <w:rFonts w:ascii="Arial" w:hAnsi="Arial" w:cs="Arial"/>
            <w:noProof/>
            <w:color w:val="0000FF"/>
            <w:lang w:eastAsia="tr-TR"/>
          </w:rPr>
          <w:pict>
            <v:shape id="Resim 83" o:spid="_x0000_i1162" type="#_x0000_t75" alt="http://tbn2.google.com/images?q=tbn:Df1uNNeogh03fM:http://www.brandsoftheworld.com/brands/0015/1705/brand.gif" href="http://images.google.com.tr/imgres?imgurl=http://www.brandsoftheworld.com/brands/0015/1705/brand.gif&amp;imgrefurl=http://www.brandsoftheworld.com/catalogue/T/151705.html&amp;usg=__kAuwSViQCRESFDp2XDvv8uKUDmU=&amp;h=200&amp;w=200&amp;sz=15&amp;hl=tr&amp;start=3&amp;sig2=KjAAttRP8Qi8z-vvrHCICg&amp;tbnid=Df1uNNeogh03fM:&amp;tbnh=104&amp;tbnw=104&amp;prev=/images?q=%C3%87ocuk+Esirgeme+Kurumu+logo&amp;gbv=2&amp;hl=tr&amp;ei=Uk7rSeGsCI-QsAaC04Xn" style="width:63.75pt;height:63.75pt;visibility:visible" o:button="t">
              <v:fill o:detectmouseclick="t"/>
              <v:imagedata r:id="rId258" o:title=""/>
            </v:shape>
          </w:pict>
        </w:r>
      </w:hyperlink>
    </w:p>
    <w:p w:rsidR="00C723FD" w:rsidRDefault="00C723FD" w:rsidP="009E27AA">
      <w:pPr>
        <w:spacing w:after="0"/>
        <w:rPr>
          <w:rFonts w:cs="Arial"/>
          <w:b/>
          <w:i/>
          <w:color w:val="000000"/>
        </w:rPr>
      </w:pPr>
    </w:p>
    <w:p w:rsidR="00C723FD" w:rsidRPr="009E27AA" w:rsidRDefault="00C723FD" w:rsidP="009E27AA">
      <w:pPr>
        <w:spacing w:after="0"/>
        <w:rPr>
          <w:rFonts w:cs="Arial"/>
          <w:b/>
          <w:i/>
          <w:color w:val="000000"/>
        </w:rPr>
      </w:pPr>
      <w:r>
        <w:rPr>
          <w:rFonts w:cs="Arial"/>
          <w:b/>
          <w:i/>
          <w:color w:val="000000"/>
        </w:rPr>
        <w:t xml:space="preserve">                            </w:t>
      </w:r>
    </w:p>
    <w:p w:rsidR="00C723FD" w:rsidRDefault="00C723FD" w:rsidP="009E27AA">
      <w:pPr>
        <w:spacing w:after="0"/>
        <w:rPr>
          <w:rFonts w:ascii="Arial" w:hAnsi="Arial" w:cs="Arial"/>
          <w:noProof/>
          <w:color w:val="0000FF"/>
          <w:lang w:eastAsia="tr-TR"/>
        </w:rPr>
      </w:pPr>
      <w:r>
        <w:rPr>
          <w:noProof/>
          <w:lang w:eastAsia="tr-TR"/>
        </w:rPr>
        <w:pict>
          <v:rect id="_x0000_s1077" style="position:absolute;margin-left:31.9pt;margin-top:54.55pt;width:44.25pt;height:23.25pt;z-index:251681792" stroked="f" strokeweight="1pt">
            <v:stroke dashstyle="dash"/>
            <v:shadow color="#868686"/>
            <v:textbox>
              <w:txbxContent>
                <w:p w:rsidR="00C723FD" w:rsidRPr="002E237A" w:rsidRDefault="00C723FD" w:rsidP="002E237A">
                  <w:pPr>
                    <w:spacing w:after="0" w:line="240" w:lineRule="auto"/>
                    <w:rPr>
                      <w:b/>
                    </w:rPr>
                  </w:pPr>
                  <w:r>
                    <w:rPr>
                      <w:b/>
                    </w:rPr>
                    <w:t>NATO</w:t>
                  </w:r>
                </w:p>
              </w:txbxContent>
            </v:textbox>
          </v:rect>
        </w:pict>
      </w:r>
      <w:r w:rsidRPr="009E27AA">
        <w:rPr>
          <w:rFonts w:cs="Arial"/>
          <w:b/>
          <w:i/>
          <w:color w:val="000000"/>
        </w:rPr>
        <w:t xml:space="preserve">C) </w:t>
      </w:r>
      <w:hyperlink r:id="rId259" w:history="1">
        <w:r w:rsidRPr="00804B69">
          <w:rPr>
            <w:rFonts w:ascii="Arial" w:hAnsi="Arial" w:cs="Arial"/>
            <w:noProof/>
            <w:color w:val="0000FF"/>
            <w:lang w:eastAsia="tr-TR"/>
          </w:rPr>
          <w:pict>
            <v:shape id="Resim 86" o:spid="_x0000_i1163" type="#_x0000_t75" alt="http://tbn2.google.com/images?q=tbn:Hzq2rUxMKwfP3M:http://crosscountry09.files.wordpress.com/2009/04/nato_logo.jpg" href="http://images.google.com.tr/imgres?imgurl=http://crosscountry09.files.wordpress.com/2009/04/nato_logo.jpg&amp;imgrefurl=http://crosscountry09.wordpress.com/2009/04/06/nato/&amp;usg=__Uqfftb1npjMB3K5kEOa5ppSlaIE=&amp;h=375&amp;w=500&amp;sz=23&amp;hl=tr&amp;start=6&amp;sig2=cn_uq12Z_T1dctGwMUMnLA&amp;tbnid=Hzq2rUxMKwfP3M:&amp;tbnh=98&amp;tbnw=130&amp;prev=/images?q=NATO&amp;gbv=2&amp;hl=tr&amp;sa=G&amp;ei=lk7rSaCcEZSPsAbplvz6" style="width:82.5pt;height:62.25pt;visibility:visible" o:button="t">
              <v:fill o:detectmouseclick="t"/>
              <v:imagedata r:id="rId260" o:title=""/>
            </v:shape>
          </w:pict>
        </w:r>
      </w:hyperlink>
      <w:r>
        <w:rPr>
          <w:rFonts w:cs="Arial"/>
          <w:b/>
          <w:i/>
          <w:color w:val="000000"/>
        </w:rPr>
        <w:t>D)</w:t>
      </w:r>
      <w:r w:rsidRPr="009E27AA">
        <w:rPr>
          <w:rFonts w:ascii="Arial" w:hAnsi="Arial" w:cs="Arial"/>
          <w:noProof/>
          <w:color w:val="0000FF"/>
          <w:lang w:eastAsia="tr-TR"/>
        </w:rPr>
        <w:t xml:space="preserve"> </w:t>
      </w:r>
      <w:hyperlink r:id="rId261" w:history="1">
        <w:r w:rsidRPr="00804B69">
          <w:rPr>
            <w:rFonts w:cs="Arial"/>
            <w:b/>
            <w:i/>
            <w:noProof/>
            <w:color w:val="000000"/>
            <w:lang w:eastAsia="tr-TR"/>
          </w:rPr>
          <w:pict>
            <v:shape id="_x0000_i1164" type="#_x0000_t75" alt="http://tbn0.google.com/images?q=tbn:arzkiLvoVnhipM:http://habercininyeri.files.wordpress.com/2008/09/denizfeneri2.jpg" href="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 style="width:66pt;height:69pt;visibility:visible" o:button="t">
              <v:fill o:detectmouseclick="t"/>
              <v:imagedata r:id="rId227" o:title=""/>
            </v:shape>
          </w:pict>
        </w:r>
      </w:hyperlink>
    </w:p>
    <w:p w:rsidR="00C723FD" w:rsidRDefault="00C723FD" w:rsidP="009E27AA">
      <w:pPr>
        <w:spacing w:after="0"/>
        <w:rPr>
          <w:rFonts w:ascii="Arial" w:hAnsi="Arial" w:cs="Arial"/>
          <w:noProof/>
          <w:color w:val="0000FF"/>
          <w:lang w:eastAsia="tr-TR"/>
        </w:rPr>
      </w:pPr>
    </w:p>
    <w:p w:rsidR="00C723FD" w:rsidRPr="002E237A" w:rsidRDefault="00C723FD" w:rsidP="002E237A">
      <w:pPr>
        <w:spacing w:after="0"/>
        <w:rPr>
          <w:rFonts w:cs="Arial"/>
          <w:b/>
          <w:i/>
          <w:noProof/>
          <w:lang w:eastAsia="tr-TR"/>
        </w:rPr>
      </w:pPr>
      <w:r w:rsidRPr="002E237A">
        <w:rPr>
          <w:rFonts w:cs="Arial"/>
          <w:b/>
          <w:i/>
          <w:noProof/>
          <w:lang w:eastAsia="tr-TR"/>
        </w:rPr>
        <w:t xml:space="preserve">134- Aşağıdakilerden hangisi diğerlerinden farklıdır? </w:t>
      </w:r>
    </w:p>
    <w:p w:rsidR="00C723FD" w:rsidRPr="00C51EB8" w:rsidRDefault="00C723FD" w:rsidP="002E237A">
      <w:pPr>
        <w:spacing w:after="0"/>
        <w:rPr>
          <w:rFonts w:cs="Arial"/>
          <w:noProof/>
          <w:lang w:eastAsia="tr-TR"/>
        </w:rPr>
      </w:pPr>
      <w:r w:rsidRPr="00C51EB8">
        <w:rPr>
          <w:rFonts w:cs="Arial"/>
          <w:noProof/>
          <w:lang w:eastAsia="tr-TR"/>
        </w:rPr>
        <w:t>A) Çalışma grubu                B) Oyun grubu</w:t>
      </w:r>
    </w:p>
    <w:p w:rsidR="00C723FD" w:rsidRPr="00C51EB8" w:rsidRDefault="00C723FD" w:rsidP="002E237A">
      <w:pPr>
        <w:spacing w:after="0"/>
        <w:rPr>
          <w:rFonts w:cs="Arial"/>
          <w:noProof/>
          <w:lang w:eastAsia="tr-TR"/>
        </w:rPr>
      </w:pPr>
      <w:r w:rsidRPr="00C51EB8">
        <w:rPr>
          <w:rFonts w:cs="Arial"/>
          <w:noProof/>
          <w:lang w:eastAsia="tr-TR"/>
        </w:rPr>
        <w:t>C) Müzik grubu                   D) Kızılay</w:t>
      </w:r>
    </w:p>
    <w:p w:rsidR="00C723FD" w:rsidRDefault="00C723FD" w:rsidP="002E237A">
      <w:pPr>
        <w:spacing w:after="0"/>
        <w:rPr>
          <w:rFonts w:cs="Arial"/>
          <w:b/>
          <w:i/>
          <w:noProof/>
          <w:lang w:eastAsia="tr-TR"/>
        </w:rPr>
      </w:pPr>
    </w:p>
    <w:p w:rsidR="00C723FD" w:rsidRDefault="00C723FD" w:rsidP="002E237A">
      <w:pPr>
        <w:spacing w:after="0"/>
        <w:rPr>
          <w:rFonts w:cs="Arial"/>
          <w:b/>
          <w:i/>
          <w:noProof/>
          <w:lang w:eastAsia="tr-TR"/>
        </w:rPr>
      </w:pPr>
    </w:p>
    <w:p w:rsidR="00C723FD" w:rsidRDefault="00C723FD" w:rsidP="002E237A">
      <w:pPr>
        <w:spacing w:after="0"/>
        <w:rPr>
          <w:rFonts w:cs="Arial"/>
          <w:b/>
          <w:i/>
          <w:noProof/>
          <w:lang w:eastAsia="tr-TR"/>
        </w:rPr>
      </w:pPr>
    </w:p>
    <w:p w:rsidR="00C723FD" w:rsidRPr="002E237A" w:rsidRDefault="00C723FD" w:rsidP="002E237A">
      <w:pPr>
        <w:spacing w:after="0"/>
        <w:rPr>
          <w:rFonts w:cs="Arial"/>
          <w:b/>
          <w:i/>
          <w:noProof/>
          <w:lang w:eastAsia="tr-TR"/>
        </w:rPr>
      </w:pPr>
      <w:r>
        <w:rPr>
          <w:rFonts w:cs="Arial"/>
          <w:b/>
          <w:i/>
          <w:noProof/>
          <w:lang w:eastAsia="tr-TR"/>
        </w:rPr>
        <w:t>135-</w:t>
      </w:r>
      <w:r w:rsidRPr="002E237A">
        <w:rPr>
          <w:rFonts w:cs="Arial"/>
          <w:b/>
          <w:i/>
          <w:noProof/>
          <w:lang w:eastAsia="tr-TR"/>
        </w:rPr>
        <w:t xml:space="preserve">"İnsanlar bütün ihtiyaçlarını tek başlarına karşılayamazlar.Bir insan hem doktor, hem fırıncı, hem mühendis olamaz." Bu durum toplumda aşağıdakilerden hangisini zorunlu hale getirmiştir? </w:t>
      </w:r>
    </w:p>
    <w:p w:rsidR="00C723FD" w:rsidRPr="00C51EB8" w:rsidRDefault="00C723FD" w:rsidP="002E237A">
      <w:pPr>
        <w:spacing w:after="0"/>
        <w:rPr>
          <w:rFonts w:cs="Arial"/>
          <w:noProof/>
          <w:lang w:eastAsia="tr-TR"/>
        </w:rPr>
      </w:pPr>
      <w:r w:rsidRPr="00C51EB8">
        <w:rPr>
          <w:rFonts w:cs="Arial"/>
          <w:noProof/>
          <w:lang w:eastAsia="tr-TR"/>
        </w:rPr>
        <w:t>A) Başkalarının işine karışmamayı.</w:t>
      </w:r>
    </w:p>
    <w:p w:rsidR="00C723FD" w:rsidRPr="00C51EB8" w:rsidRDefault="00C723FD" w:rsidP="002E237A">
      <w:pPr>
        <w:spacing w:after="0"/>
        <w:rPr>
          <w:rFonts w:cs="Arial"/>
          <w:noProof/>
          <w:lang w:eastAsia="tr-TR"/>
        </w:rPr>
      </w:pPr>
      <w:r w:rsidRPr="00C51EB8">
        <w:rPr>
          <w:rFonts w:cs="Arial"/>
          <w:noProof/>
          <w:lang w:eastAsia="tr-TR"/>
        </w:rPr>
        <w:t>B) İş bölümü ve dayanışmayı.</w:t>
      </w:r>
    </w:p>
    <w:p w:rsidR="00C723FD" w:rsidRPr="00C51EB8" w:rsidRDefault="00C723FD" w:rsidP="002E237A">
      <w:pPr>
        <w:spacing w:after="0"/>
        <w:rPr>
          <w:rFonts w:cs="Arial"/>
          <w:noProof/>
          <w:lang w:eastAsia="tr-TR"/>
        </w:rPr>
      </w:pPr>
      <w:r w:rsidRPr="00C51EB8">
        <w:rPr>
          <w:rFonts w:cs="Arial"/>
          <w:noProof/>
          <w:lang w:eastAsia="tr-TR"/>
        </w:rPr>
        <w:t>C) Çok sayıda okul bitirmeyi.</w:t>
      </w:r>
    </w:p>
    <w:p w:rsidR="00C723FD" w:rsidRPr="00C51EB8" w:rsidRDefault="00C723FD" w:rsidP="002E237A">
      <w:pPr>
        <w:spacing w:after="0"/>
        <w:rPr>
          <w:rFonts w:cs="Arial"/>
          <w:noProof/>
          <w:lang w:eastAsia="tr-TR"/>
        </w:rPr>
      </w:pPr>
      <w:r w:rsidRPr="00C51EB8">
        <w:rPr>
          <w:rFonts w:cs="Arial"/>
          <w:noProof/>
          <w:lang w:eastAsia="tr-TR"/>
        </w:rPr>
        <w:t>D) İhtiyacımız olan şeyleri başka ülkelerden almayı.</w:t>
      </w:r>
    </w:p>
    <w:p w:rsidR="00C723FD" w:rsidRDefault="00C723FD" w:rsidP="002E237A">
      <w:pPr>
        <w:spacing w:after="0"/>
        <w:rPr>
          <w:rFonts w:cs="Arial"/>
          <w:b/>
          <w:i/>
          <w:noProof/>
          <w:lang w:eastAsia="tr-TR"/>
        </w:rPr>
      </w:pPr>
    </w:p>
    <w:p w:rsidR="00C723FD" w:rsidRPr="002E237A" w:rsidRDefault="00C723FD" w:rsidP="002E237A">
      <w:pPr>
        <w:spacing w:after="0"/>
        <w:rPr>
          <w:rFonts w:cs="Arial"/>
          <w:b/>
          <w:i/>
          <w:noProof/>
          <w:lang w:eastAsia="tr-TR"/>
        </w:rPr>
      </w:pPr>
      <w:r>
        <w:rPr>
          <w:rFonts w:cs="Arial"/>
          <w:b/>
          <w:i/>
          <w:noProof/>
          <w:lang w:eastAsia="tr-TR"/>
        </w:rPr>
        <w:t>136-</w:t>
      </w:r>
      <w:r w:rsidRPr="002E237A">
        <w:rPr>
          <w:rFonts w:cs="Arial"/>
          <w:b/>
          <w:i/>
          <w:noProof/>
          <w:lang w:eastAsia="tr-TR"/>
        </w:rPr>
        <w:t xml:space="preserve"> Hangisi, sosyal yardımlaşma amacı ile kurulmamıştır? </w:t>
      </w:r>
    </w:p>
    <w:p w:rsidR="00C723FD" w:rsidRPr="00C51EB8" w:rsidRDefault="00C723FD" w:rsidP="002E237A">
      <w:pPr>
        <w:spacing w:after="0"/>
        <w:rPr>
          <w:rFonts w:cs="Arial"/>
          <w:noProof/>
          <w:lang w:eastAsia="tr-TR"/>
        </w:rPr>
      </w:pPr>
      <w:r w:rsidRPr="00C51EB8">
        <w:rPr>
          <w:rFonts w:cs="Arial"/>
          <w:noProof/>
          <w:lang w:eastAsia="tr-TR"/>
        </w:rPr>
        <w:t xml:space="preserve">A) okullar                                  B) çocuk yurtları </w:t>
      </w:r>
    </w:p>
    <w:p w:rsidR="00C723FD" w:rsidRPr="00C51EB8" w:rsidRDefault="00C723FD" w:rsidP="002E237A">
      <w:pPr>
        <w:spacing w:after="0"/>
        <w:rPr>
          <w:rFonts w:cs="Arial"/>
          <w:noProof/>
          <w:lang w:eastAsia="tr-TR"/>
        </w:rPr>
      </w:pPr>
      <w:r w:rsidRPr="00C51EB8">
        <w:rPr>
          <w:rFonts w:cs="Arial"/>
          <w:noProof/>
          <w:lang w:eastAsia="tr-TR"/>
        </w:rPr>
        <w:t>C) öğrenci yurtları                   D) aşevleri</w:t>
      </w:r>
    </w:p>
    <w:p w:rsidR="00C723FD" w:rsidRDefault="00C723FD" w:rsidP="002E237A">
      <w:pPr>
        <w:spacing w:after="0"/>
        <w:rPr>
          <w:rFonts w:cs="Arial"/>
          <w:b/>
          <w:i/>
          <w:noProof/>
          <w:lang w:eastAsia="tr-TR"/>
        </w:rPr>
      </w:pPr>
    </w:p>
    <w:p w:rsidR="00C723FD" w:rsidRPr="002E237A" w:rsidRDefault="00C723FD" w:rsidP="002E237A">
      <w:pPr>
        <w:spacing w:after="0"/>
        <w:rPr>
          <w:rFonts w:cs="Arial"/>
          <w:b/>
          <w:i/>
          <w:noProof/>
          <w:lang w:eastAsia="tr-TR"/>
        </w:rPr>
      </w:pPr>
      <w:r>
        <w:rPr>
          <w:rFonts w:cs="Arial"/>
          <w:b/>
          <w:i/>
          <w:noProof/>
          <w:lang w:eastAsia="tr-TR"/>
        </w:rPr>
        <w:t>137-</w:t>
      </w:r>
      <w:r w:rsidRPr="002E237A">
        <w:rPr>
          <w:rFonts w:cs="Arial"/>
          <w:b/>
          <w:i/>
          <w:noProof/>
          <w:lang w:eastAsia="tr-TR"/>
        </w:rPr>
        <w:t xml:space="preserve">Aşağıdaki durumlardan hangisi toplumsal yardımlaşmaya örnek olarak gösterilebilir? </w:t>
      </w:r>
    </w:p>
    <w:p w:rsidR="00C723FD" w:rsidRPr="00C51EB8" w:rsidRDefault="00C723FD" w:rsidP="002E237A">
      <w:pPr>
        <w:spacing w:after="0"/>
        <w:rPr>
          <w:rFonts w:cs="Arial"/>
          <w:noProof/>
          <w:lang w:eastAsia="tr-TR"/>
        </w:rPr>
      </w:pPr>
      <w:r w:rsidRPr="00C51EB8">
        <w:rPr>
          <w:rFonts w:cs="Arial"/>
          <w:noProof/>
          <w:lang w:eastAsia="tr-TR"/>
        </w:rPr>
        <w:t>A) Çevreyi temiz tutmak.</w:t>
      </w:r>
    </w:p>
    <w:p w:rsidR="00C723FD" w:rsidRPr="00C51EB8" w:rsidRDefault="00C723FD" w:rsidP="002E237A">
      <w:pPr>
        <w:spacing w:after="0"/>
        <w:rPr>
          <w:rFonts w:cs="Arial"/>
          <w:noProof/>
          <w:lang w:eastAsia="tr-TR"/>
        </w:rPr>
      </w:pPr>
      <w:r w:rsidRPr="00C51EB8">
        <w:rPr>
          <w:rFonts w:cs="Arial"/>
          <w:noProof/>
          <w:lang w:eastAsia="tr-TR"/>
        </w:rPr>
        <w:t xml:space="preserve">B) Maddi durumu yetersizlere gıda yardımı yapmak. </w:t>
      </w:r>
    </w:p>
    <w:p w:rsidR="00C723FD" w:rsidRPr="00C51EB8" w:rsidRDefault="00C723FD" w:rsidP="002E237A">
      <w:pPr>
        <w:spacing w:after="0"/>
        <w:rPr>
          <w:rFonts w:cs="Arial"/>
          <w:noProof/>
          <w:lang w:eastAsia="tr-TR"/>
        </w:rPr>
      </w:pPr>
      <w:r w:rsidRPr="00C51EB8">
        <w:rPr>
          <w:rFonts w:cs="Arial"/>
          <w:noProof/>
          <w:lang w:eastAsia="tr-TR"/>
        </w:rPr>
        <w:t>C) Çevreyi ağaçlandırmak.</w:t>
      </w:r>
    </w:p>
    <w:p w:rsidR="00C723FD" w:rsidRPr="00C51EB8" w:rsidRDefault="00C723FD" w:rsidP="002E237A">
      <w:pPr>
        <w:spacing w:after="0"/>
        <w:rPr>
          <w:rFonts w:cs="Arial"/>
          <w:noProof/>
          <w:lang w:eastAsia="tr-TR"/>
        </w:rPr>
      </w:pPr>
      <w:r w:rsidRPr="00C51EB8">
        <w:rPr>
          <w:rFonts w:cs="Arial"/>
          <w:noProof/>
          <w:lang w:eastAsia="tr-TR"/>
        </w:rPr>
        <w:t>D) Kötü alışkanlıklardan uzak durmak</w:t>
      </w:r>
    </w:p>
    <w:p w:rsidR="00C723FD" w:rsidRDefault="00C723FD" w:rsidP="002E237A">
      <w:pPr>
        <w:spacing w:after="0"/>
        <w:rPr>
          <w:rFonts w:cs="Arial"/>
          <w:b/>
          <w:i/>
          <w:noProof/>
          <w:lang w:eastAsia="tr-TR"/>
        </w:rPr>
      </w:pPr>
    </w:p>
    <w:p w:rsidR="00C723FD" w:rsidRPr="002E237A" w:rsidRDefault="00C723FD" w:rsidP="002E237A">
      <w:pPr>
        <w:spacing w:after="0"/>
        <w:rPr>
          <w:rFonts w:cs="Arial"/>
          <w:b/>
          <w:i/>
          <w:noProof/>
          <w:lang w:eastAsia="tr-TR"/>
        </w:rPr>
      </w:pPr>
      <w:r>
        <w:rPr>
          <w:rFonts w:cs="Arial"/>
          <w:b/>
          <w:i/>
          <w:noProof/>
          <w:lang w:eastAsia="tr-TR"/>
        </w:rPr>
        <w:t>138-</w:t>
      </w:r>
      <w:r w:rsidRPr="002E237A">
        <w:rPr>
          <w:rFonts w:cs="Arial"/>
          <w:b/>
          <w:i/>
          <w:noProof/>
          <w:lang w:eastAsia="tr-TR"/>
        </w:rPr>
        <w:t xml:space="preserve">Sınıfınızda resim kulübünde bulunan arkadaşlarnız aralarında iş bölümü yaparak yıl sonunda açacakları sergi için çalışıyorlar.Bu çalışmayı yapan arkadaşlarnızın oluşturduğu topluluk için aşağıdakilerden hangisini söylemeniz doğru olur? </w:t>
      </w:r>
    </w:p>
    <w:p w:rsidR="00C723FD" w:rsidRPr="00C51EB8" w:rsidRDefault="00C723FD" w:rsidP="002E237A">
      <w:pPr>
        <w:spacing w:after="0"/>
        <w:rPr>
          <w:rFonts w:cs="Arial"/>
          <w:noProof/>
          <w:lang w:eastAsia="tr-TR"/>
        </w:rPr>
      </w:pPr>
      <w:r w:rsidRPr="00C51EB8">
        <w:rPr>
          <w:rFonts w:cs="Arial"/>
          <w:noProof/>
          <w:lang w:eastAsia="tr-TR"/>
        </w:rPr>
        <w:t>A) Kuruluş                               B) Kurum</w:t>
      </w:r>
    </w:p>
    <w:p w:rsidR="00C723FD" w:rsidRPr="00C51EB8" w:rsidRDefault="00C723FD" w:rsidP="002E237A">
      <w:pPr>
        <w:spacing w:after="0"/>
        <w:rPr>
          <w:rFonts w:cs="Arial"/>
          <w:noProof/>
          <w:lang w:eastAsia="tr-TR"/>
        </w:rPr>
      </w:pPr>
      <w:r w:rsidRPr="00C51EB8">
        <w:rPr>
          <w:rFonts w:cs="Arial"/>
          <w:noProof/>
          <w:lang w:eastAsia="tr-TR"/>
        </w:rPr>
        <w:t>C) Örgüt                                  D) Grup</w:t>
      </w:r>
    </w:p>
    <w:p w:rsidR="00C723FD" w:rsidRDefault="00C723FD" w:rsidP="002E237A">
      <w:pPr>
        <w:spacing w:after="0"/>
        <w:rPr>
          <w:rFonts w:cs="Arial"/>
          <w:b/>
          <w:i/>
          <w:noProof/>
          <w:lang w:eastAsia="tr-TR"/>
        </w:rPr>
      </w:pPr>
    </w:p>
    <w:p w:rsidR="00C723FD" w:rsidRPr="00D8277A" w:rsidRDefault="00C723FD" w:rsidP="00D8277A">
      <w:pPr>
        <w:spacing w:after="0"/>
        <w:rPr>
          <w:rFonts w:cs="Arial"/>
          <w:b/>
          <w:i/>
          <w:noProof/>
          <w:lang w:eastAsia="tr-TR"/>
        </w:rPr>
      </w:pPr>
      <w:r>
        <w:rPr>
          <w:rFonts w:cs="Arial"/>
          <w:b/>
          <w:i/>
          <w:noProof/>
          <w:lang w:eastAsia="tr-TR"/>
        </w:rPr>
        <w:t>139-</w:t>
      </w:r>
      <w:r w:rsidRPr="00D8277A">
        <w:rPr>
          <w:rFonts w:cs="Arial"/>
          <w:b/>
          <w:i/>
          <w:noProof/>
          <w:lang w:eastAsia="tr-TR"/>
        </w:rPr>
        <w:t xml:space="preserve">Aşağıdakilerden hangisi fakir ailelere yardım etmek için kurulmuş bir örgüttür? </w:t>
      </w:r>
    </w:p>
    <w:p w:rsidR="00C723FD" w:rsidRDefault="00C723FD" w:rsidP="00D8277A">
      <w:pPr>
        <w:spacing w:after="0"/>
        <w:rPr>
          <w:rFonts w:cs="Arial"/>
          <w:b/>
          <w:i/>
          <w:noProof/>
          <w:lang w:eastAsia="tr-TR"/>
        </w:rPr>
      </w:pPr>
      <w:r w:rsidRPr="00D8277A">
        <w:rPr>
          <w:rFonts w:cs="Arial"/>
          <w:b/>
          <w:i/>
          <w:noProof/>
          <w:lang w:eastAsia="tr-TR"/>
        </w:rPr>
        <w:t xml:space="preserve">A) </w:t>
      </w:r>
      <w:hyperlink r:id="rId262" w:history="1">
        <w:r w:rsidRPr="00804B69">
          <w:rPr>
            <w:rFonts w:cs="Arial"/>
            <w:b/>
            <w:i/>
            <w:noProof/>
            <w:lang w:eastAsia="tr-TR"/>
          </w:rPr>
          <w:pict>
            <v:shape id="_x0000_i1165" type="#_x0000_t75" alt="http://tbn0.google.com/images?q=tbn:arzkiLvoVnhipM:http://habercininyeri.files.wordpress.com/2008/09/denizfeneri2.jpg" href="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 style="width:66pt;height:69pt;visibility:visible" o:button="t">
              <v:fill o:detectmouseclick="t"/>
              <v:imagedata r:id="rId227" o:title=""/>
            </v:shape>
          </w:pict>
        </w:r>
      </w:hyperlink>
      <w:r w:rsidRPr="00D8277A">
        <w:rPr>
          <w:rFonts w:cs="Arial"/>
          <w:b/>
          <w:i/>
          <w:noProof/>
          <w:lang w:eastAsia="tr-TR"/>
        </w:rPr>
        <w:t xml:space="preserve">B) </w:t>
      </w:r>
      <w:hyperlink r:id="rId263" w:history="1">
        <w:r w:rsidRPr="00804B69">
          <w:rPr>
            <w:rFonts w:cs="Arial"/>
            <w:b/>
            <w:i/>
            <w:noProof/>
            <w:lang w:eastAsia="tr-TR"/>
          </w:rPr>
          <w:pict>
            <v:shape id="_x0000_i1166"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width:75.75pt;height:29.25pt;visibility:visible" o:button="t">
              <v:fill o:detectmouseclick="t"/>
              <v:imagedata r:id="rId221" o:title=""/>
            </v:shape>
          </w:pict>
        </w:r>
      </w:hyperlink>
    </w:p>
    <w:p w:rsidR="00C723FD" w:rsidRPr="00D8277A" w:rsidRDefault="00C723FD" w:rsidP="00D8277A">
      <w:pPr>
        <w:spacing w:after="0"/>
        <w:rPr>
          <w:rFonts w:cs="Arial"/>
          <w:b/>
          <w:i/>
          <w:noProof/>
          <w:lang w:eastAsia="tr-TR"/>
        </w:rPr>
      </w:pPr>
    </w:p>
    <w:p w:rsidR="00C723FD" w:rsidRDefault="00C723FD" w:rsidP="00D8277A">
      <w:pPr>
        <w:spacing w:after="0"/>
        <w:rPr>
          <w:rFonts w:cs="Arial"/>
          <w:b/>
          <w:i/>
          <w:noProof/>
          <w:lang w:eastAsia="tr-TR"/>
        </w:rPr>
      </w:pPr>
      <w:r w:rsidRPr="00D8277A">
        <w:rPr>
          <w:rFonts w:cs="Arial"/>
          <w:b/>
          <w:i/>
          <w:noProof/>
          <w:lang w:eastAsia="tr-TR"/>
        </w:rPr>
        <w:t xml:space="preserve">C) </w:t>
      </w:r>
      <w:hyperlink r:id="rId264" w:history="1">
        <w:r w:rsidRPr="00804B69">
          <w:rPr>
            <w:rFonts w:ascii="Arial" w:hAnsi="Arial" w:cs="Arial"/>
            <w:noProof/>
            <w:color w:val="0000FF"/>
            <w:lang w:eastAsia="tr-TR"/>
          </w:rPr>
          <w:pict>
            <v:shape id="_x0000_i1167" type="#_x0000_t75" alt="http://tbn2.google.com/images?q=tbn:ROTijZjCgry9FM:http://www.tire.gov.tr/pictures/polisamblem.JPG" href="http://images.google.com.tr/imgres?imgurl=http://www.tire.gov.tr/pictures/polisamblem.JPG&amp;imgrefurl=http://www.tire.gov.tr/kurum_view.asp?eylem=link&amp;id=10&amp;usg=__i2hD58gGRuNlVBofVMMaOiv8-7Q=&amp;h=295&amp;w=360&amp;sz=21&amp;hl=tr&amp;start=2&amp;sig2=duj3qgPGHKFGtCXglGBrkQ&amp;tbnid=ROTijZjCgry9FM:&amp;tbnh=99&amp;tbnw=121&amp;prev=/images?q=EMN%C4%B0YET+M%C3%9CD%C3%9CRL%C3%9C%C4%9E%C3%9C&amp;gbv=2&amp;hl=tr&amp;ei=AYzrSYeKOJKSsAaFmvnu" style="width:65.25pt;height:53.25pt;visibility:visible" o:button="t">
              <v:fill o:detectmouseclick="t"/>
              <v:imagedata r:id="rId265" o:title=""/>
            </v:shape>
          </w:pict>
        </w:r>
      </w:hyperlink>
      <w:r w:rsidRPr="00D8277A">
        <w:rPr>
          <w:rFonts w:cs="Arial"/>
          <w:b/>
          <w:i/>
          <w:noProof/>
          <w:lang w:eastAsia="tr-TR"/>
        </w:rPr>
        <w:t xml:space="preserve">D) </w:t>
      </w:r>
      <w:hyperlink r:id="rId266" w:history="1">
        <w:r w:rsidRPr="00804B69">
          <w:rPr>
            <w:rFonts w:cs="Arial"/>
            <w:b/>
            <w:i/>
            <w:noProof/>
            <w:lang w:eastAsia="tr-TR"/>
          </w:rPr>
          <w:pict>
            <v:shape id="_x0000_i1168" type="#_x0000_t75" alt="http://tbn0.google.com/images?q=tbn:oA00jXxUBKjtfM:http://www.kadirstreehouses.com/kadirstreehouses/kadirs/images/akut_logo.gif" href="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 style="width:48pt;height:48pt;visibility:visible" o:button="t">
              <v:fill o:detectmouseclick="t"/>
              <v:imagedata r:id="rId241" o:title=""/>
            </v:shape>
          </w:pict>
        </w:r>
      </w:hyperlink>
    </w:p>
    <w:p w:rsidR="00C723FD" w:rsidRDefault="00C723FD" w:rsidP="00D8277A">
      <w:pPr>
        <w:spacing w:after="0"/>
        <w:rPr>
          <w:rFonts w:cs="Arial"/>
          <w:b/>
          <w:i/>
          <w:noProof/>
          <w:lang w:eastAsia="tr-TR"/>
        </w:rPr>
      </w:pPr>
    </w:p>
    <w:p w:rsidR="00C723FD" w:rsidRDefault="00C723FD" w:rsidP="00D8277A">
      <w:pPr>
        <w:spacing w:after="0"/>
        <w:rPr>
          <w:rFonts w:cs="Arial"/>
          <w:b/>
          <w:i/>
          <w:noProof/>
          <w:lang w:eastAsia="tr-TR"/>
        </w:rPr>
      </w:pPr>
    </w:p>
    <w:p w:rsidR="00C723FD" w:rsidRDefault="00C723FD" w:rsidP="00D8277A">
      <w:pPr>
        <w:spacing w:after="0"/>
        <w:rPr>
          <w:rFonts w:cs="Arial"/>
          <w:b/>
          <w:i/>
          <w:noProof/>
          <w:lang w:eastAsia="tr-TR"/>
        </w:rPr>
      </w:pPr>
    </w:p>
    <w:p w:rsidR="00C723FD" w:rsidRDefault="00C723FD" w:rsidP="00D8277A">
      <w:pPr>
        <w:spacing w:after="0"/>
        <w:rPr>
          <w:rFonts w:cs="Arial"/>
          <w:b/>
          <w:i/>
          <w:noProof/>
          <w:lang w:eastAsia="tr-TR"/>
        </w:rPr>
      </w:pPr>
    </w:p>
    <w:p w:rsidR="00C723FD" w:rsidRPr="001B19F5" w:rsidRDefault="00C723FD" w:rsidP="001B19F5">
      <w:pPr>
        <w:spacing w:after="0"/>
        <w:rPr>
          <w:rFonts w:cs="Arial"/>
          <w:b/>
          <w:i/>
          <w:noProof/>
          <w:lang w:eastAsia="tr-TR"/>
        </w:rPr>
      </w:pPr>
      <w:r>
        <w:rPr>
          <w:rFonts w:cs="Arial"/>
          <w:b/>
          <w:i/>
          <w:noProof/>
          <w:lang w:eastAsia="tr-TR"/>
        </w:rPr>
        <w:t>140-</w:t>
      </w:r>
      <w:r w:rsidRPr="001B19F5">
        <w:rPr>
          <w:rFonts w:cs="Arial"/>
          <w:b/>
          <w:i/>
          <w:noProof/>
          <w:lang w:eastAsia="tr-TR"/>
        </w:rPr>
        <w:t xml:space="preserve">Aşağıdaki kurumlardan hangisi vatandaşların sağlık ihtiyaçlarını karşılamak için kurulmamıştır? </w:t>
      </w:r>
    </w:p>
    <w:p w:rsidR="00C723FD" w:rsidRPr="00C51EB8" w:rsidRDefault="00C723FD" w:rsidP="001B19F5">
      <w:pPr>
        <w:spacing w:after="0"/>
        <w:rPr>
          <w:rFonts w:cs="Arial"/>
          <w:noProof/>
          <w:lang w:eastAsia="tr-TR"/>
        </w:rPr>
      </w:pPr>
      <w:r w:rsidRPr="00C51EB8">
        <w:rPr>
          <w:rFonts w:cs="Arial"/>
          <w:noProof/>
          <w:lang w:eastAsia="tr-TR"/>
        </w:rPr>
        <w:t>A) Sağlık ocakları             B) Hastahaneler</w:t>
      </w:r>
    </w:p>
    <w:p w:rsidR="00C723FD" w:rsidRPr="00C51EB8" w:rsidRDefault="00C723FD" w:rsidP="001B19F5">
      <w:pPr>
        <w:spacing w:after="0"/>
        <w:rPr>
          <w:rFonts w:cs="Arial"/>
          <w:noProof/>
          <w:lang w:eastAsia="tr-TR"/>
        </w:rPr>
      </w:pPr>
      <w:r w:rsidRPr="00C51EB8">
        <w:rPr>
          <w:rFonts w:cs="Arial"/>
          <w:noProof/>
          <w:lang w:eastAsia="tr-TR"/>
        </w:rPr>
        <w:t>C) Okullar                          D) Dispanserler</w:t>
      </w:r>
    </w:p>
    <w:p w:rsidR="00C723FD" w:rsidRDefault="00C723FD" w:rsidP="001B19F5">
      <w:pPr>
        <w:spacing w:after="0"/>
        <w:rPr>
          <w:rFonts w:cs="Arial"/>
          <w:b/>
          <w:i/>
          <w:noProof/>
          <w:lang w:eastAsia="tr-TR"/>
        </w:rPr>
      </w:pPr>
    </w:p>
    <w:p w:rsidR="00C723FD" w:rsidRPr="001B19F5" w:rsidRDefault="00C723FD" w:rsidP="001B19F5">
      <w:pPr>
        <w:spacing w:after="0"/>
        <w:rPr>
          <w:rFonts w:cs="Arial"/>
          <w:b/>
          <w:i/>
          <w:noProof/>
          <w:lang w:eastAsia="tr-TR"/>
        </w:rPr>
      </w:pPr>
      <w:r>
        <w:rPr>
          <w:rFonts w:cs="Arial"/>
          <w:b/>
          <w:i/>
          <w:noProof/>
          <w:lang w:eastAsia="tr-TR"/>
        </w:rPr>
        <w:t>141-</w:t>
      </w:r>
      <w:r w:rsidRPr="001B19F5">
        <w:rPr>
          <w:rFonts w:cs="Arial"/>
          <w:b/>
          <w:i/>
          <w:noProof/>
          <w:lang w:eastAsia="tr-TR"/>
        </w:rPr>
        <w:t xml:space="preserve">Aşağıdakilerden hangisi okullarda öğrencilerin sosyal etkinliklere katılmasını sağlayan gruplardan biri değildir? </w:t>
      </w:r>
    </w:p>
    <w:p w:rsidR="00C723FD" w:rsidRPr="00C51EB8" w:rsidRDefault="00C723FD" w:rsidP="001B19F5">
      <w:pPr>
        <w:spacing w:after="0"/>
        <w:rPr>
          <w:rFonts w:cs="Arial"/>
          <w:noProof/>
          <w:lang w:eastAsia="tr-TR"/>
        </w:rPr>
      </w:pPr>
      <w:r w:rsidRPr="00C51EB8">
        <w:rPr>
          <w:rFonts w:cs="Arial"/>
          <w:noProof/>
          <w:lang w:eastAsia="tr-TR"/>
        </w:rPr>
        <w:t>A) İzcilik kolu                         B) İşçi sendikasıi</w:t>
      </w:r>
    </w:p>
    <w:p w:rsidR="00C723FD" w:rsidRPr="00C51EB8" w:rsidRDefault="00C723FD" w:rsidP="001B19F5">
      <w:pPr>
        <w:spacing w:after="0"/>
        <w:rPr>
          <w:rFonts w:cs="Arial"/>
          <w:noProof/>
          <w:lang w:eastAsia="tr-TR"/>
        </w:rPr>
      </w:pPr>
      <w:r w:rsidRPr="00C51EB8">
        <w:rPr>
          <w:rFonts w:cs="Arial"/>
          <w:noProof/>
          <w:lang w:eastAsia="tr-TR"/>
        </w:rPr>
        <w:t>C) Öğrenci Kulüpleri             D) Kütüphane kolu</w:t>
      </w:r>
    </w:p>
    <w:p w:rsidR="00C723FD" w:rsidRDefault="00C723FD" w:rsidP="001B19F5">
      <w:pPr>
        <w:spacing w:after="0"/>
        <w:rPr>
          <w:rFonts w:cs="Arial"/>
          <w:b/>
          <w:i/>
          <w:noProof/>
          <w:lang w:eastAsia="tr-TR"/>
        </w:rPr>
      </w:pPr>
    </w:p>
    <w:p w:rsidR="00C723FD" w:rsidRPr="001B19F5" w:rsidRDefault="00C723FD" w:rsidP="001B19F5">
      <w:pPr>
        <w:spacing w:after="0"/>
        <w:rPr>
          <w:rFonts w:cs="Arial"/>
          <w:b/>
          <w:i/>
          <w:noProof/>
          <w:lang w:eastAsia="tr-TR"/>
        </w:rPr>
      </w:pPr>
      <w:r>
        <w:rPr>
          <w:rFonts w:cs="Arial"/>
          <w:b/>
          <w:i/>
          <w:noProof/>
          <w:lang w:eastAsia="tr-TR"/>
        </w:rPr>
        <w:t>142-</w:t>
      </w:r>
      <w:r w:rsidRPr="001B19F5">
        <w:rPr>
          <w:rFonts w:cs="Arial"/>
          <w:b/>
          <w:i/>
          <w:noProof/>
          <w:lang w:eastAsia="tr-TR"/>
        </w:rPr>
        <w:t xml:space="preserve">Eroyonu önleme faaliyetinde bulunan kuruluş hangisidir? </w:t>
      </w:r>
    </w:p>
    <w:p w:rsidR="00C723FD" w:rsidRDefault="00C723FD" w:rsidP="004D587D">
      <w:pPr>
        <w:spacing w:after="0"/>
        <w:rPr>
          <w:rFonts w:cs="Arial"/>
          <w:b/>
          <w:i/>
          <w:color w:val="000000"/>
        </w:rPr>
      </w:pPr>
      <w:r>
        <w:rPr>
          <w:rFonts w:cs="Arial"/>
          <w:b/>
          <w:i/>
          <w:color w:val="000000"/>
        </w:rPr>
        <w:t>a-</w:t>
      </w:r>
      <w:hyperlink r:id="rId267" w:history="1">
        <w:r w:rsidRPr="00804B69">
          <w:rPr>
            <w:rFonts w:cs="Arial"/>
            <w:b/>
            <w:i/>
            <w:noProof/>
            <w:color w:val="000000"/>
            <w:lang w:eastAsia="tr-TR"/>
          </w:rPr>
          <w:pict>
            <v:shape id="_x0000_i1169"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width:75.75pt;height:29.25pt;visibility:visible" o:button="t">
              <v:fill o:detectmouseclick="t"/>
              <v:imagedata r:id="rId221" o:title=""/>
            </v:shape>
          </w:pict>
        </w:r>
      </w:hyperlink>
      <w:r>
        <w:rPr>
          <w:rFonts w:cs="Arial"/>
          <w:b/>
          <w:i/>
          <w:color w:val="000000"/>
        </w:rPr>
        <w:t xml:space="preserve">     b- </w:t>
      </w:r>
      <w:hyperlink r:id="rId268" w:history="1">
        <w:r w:rsidRPr="00804B69">
          <w:rPr>
            <w:rFonts w:cs="Arial"/>
            <w:b/>
            <w:i/>
            <w:noProof/>
            <w:color w:val="000000"/>
            <w:lang w:eastAsia="tr-TR"/>
          </w:rPr>
          <w:pict>
            <v:shape id="_x0000_i1170" type="#_x0000_t75" alt="http://tbn0.google.com/images?q=tbn:oA00jXxUBKjtfM:http://www.kadirstreehouses.com/kadirstreehouses/kadirs/images/akut_logo.gif" href="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 style="width:55.5pt;height:55.5pt;visibility:visible" o:button="t">
              <v:fill o:detectmouseclick="t"/>
              <v:imagedata r:id="rId241" o:title=""/>
            </v:shape>
          </w:pict>
        </w:r>
      </w:hyperlink>
    </w:p>
    <w:p w:rsidR="00C723FD" w:rsidRDefault="00C723FD" w:rsidP="004D587D">
      <w:pPr>
        <w:spacing w:after="0"/>
        <w:rPr>
          <w:rFonts w:cs="Arial"/>
          <w:b/>
          <w:i/>
          <w:color w:val="000000"/>
        </w:rPr>
      </w:pPr>
      <w:r>
        <w:rPr>
          <w:rFonts w:cs="Arial"/>
          <w:b/>
          <w:i/>
          <w:color w:val="000000"/>
        </w:rPr>
        <w:t xml:space="preserve">c- </w:t>
      </w:r>
      <w:hyperlink r:id="rId269" w:history="1">
        <w:r w:rsidRPr="00804B69">
          <w:rPr>
            <w:rFonts w:cs="Arial"/>
            <w:b/>
            <w:i/>
            <w:noProof/>
            <w:color w:val="000000"/>
            <w:lang w:eastAsia="tr-TR"/>
          </w:rPr>
          <w:pict>
            <v:shape id="_x0000_i1171" type="#_x0000_t75" alt="http://tbn3.google.com/images?q=tbn:apxfufG0PBX5hM:http://www.kastamonupostasi.com/kposta3/himages/yesilay.gif" href="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 style="width:69.75pt;height:63pt;visibility:visible" o:button="t">
              <v:fill o:detectmouseclick="t"/>
              <v:imagedata r:id="rId233" o:title=""/>
            </v:shape>
          </w:pict>
        </w:r>
      </w:hyperlink>
      <w:r>
        <w:rPr>
          <w:rFonts w:cs="Arial"/>
          <w:b/>
          <w:i/>
          <w:color w:val="000000"/>
        </w:rPr>
        <w:t xml:space="preserve">       d-</w:t>
      </w:r>
      <w:hyperlink r:id="rId270" w:history="1">
        <w:r w:rsidRPr="00804B69">
          <w:rPr>
            <w:rFonts w:cs="Arial"/>
            <w:b/>
            <w:i/>
            <w:noProof/>
            <w:color w:val="000000"/>
            <w:lang w:eastAsia="tr-TR"/>
          </w:rPr>
          <w:pict>
            <v:shape id="_x0000_i1172" type="#_x0000_t75" alt="http://tbn1.google.com/images?q=tbn:-C6hfLdOJkXJWM:http://www.domatessuyu.com/wp-content/uploads/2008/11/losev.jpg" href="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 style="width:86.25pt;height:45.75pt;visibility:visible" o:button="t">
              <v:fill o:detectmouseclick="t"/>
              <v:imagedata r:id="rId223" o:title=""/>
            </v:shape>
          </w:pict>
        </w:r>
      </w:hyperlink>
    </w:p>
    <w:p w:rsidR="00C723FD" w:rsidRDefault="00C723FD" w:rsidP="00D8277A">
      <w:pPr>
        <w:spacing w:after="0"/>
        <w:rPr>
          <w:rFonts w:cs="Arial"/>
          <w:b/>
          <w:i/>
          <w:noProof/>
          <w:lang w:eastAsia="tr-TR"/>
        </w:rPr>
      </w:pPr>
    </w:p>
    <w:p w:rsidR="00C723FD" w:rsidRDefault="00C723FD" w:rsidP="00D8277A">
      <w:pPr>
        <w:spacing w:after="0"/>
        <w:rPr>
          <w:rFonts w:cs="Arial"/>
          <w:b/>
          <w:i/>
        </w:rPr>
      </w:pPr>
    </w:p>
    <w:p w:rsidR="00C723FD" w:rsidRPr="004D587D" w:rsidRDefault="00C723FD" w:rsidP="004D587D">
      <w:pPr>
        <w:spacing w:after="0"/>
        <w:rPr>
          <w:rFonts w:cs="Arial"/>
          <w:b/>
          <w:i/>
        </w:rPr>
      </w:pPr>
      <w:r>
        <w:rPr>
          <w:rFonts w:cs="Arial"/>
          <w:b/>
          <w:i/>
        </w:rPr>
        <w:t>143-</w:t>
      </w:r>
      <w:r w:rsidRPr="004D587D">
        <w:rPr>
          <w:rFonts w:cs="Arial"/>
          <w:b/>
          <w:i/>
        </w:rPr>
        <w:t xml:space="preserve">Aşağıdakilerden hangisi sivil toplum kuruluşlarının ortak özelliklerinden biridir? </w:t>
      </w:r>
    </w:p>
    <w:p w:rsidR="00C723FD" w:rsidRPr="00C51EB8" w:rsidRDefault="00C723FD" w:rsidP="004D587D">
      <w:pPr>
        <w:spacing w:after="0"/>
        <w:rPr>
          <w:rFonts w:cs="Arial"/>
        </w:rPr>
      </w:pPr>
      <w:r w:rsidRPr="00C51EB8">
        <w:rPr>
          <w:rFonts w:cs="Arial"/>
        </w:rPr>
        <w:t>A) gelir elde etmek</w:t>
      </w:r>
    </w:p>
    <w:p w:rsidR="00C723FD" w:rsidRPr="00C51EB8" w:rsidRDefault="00C723FD" w:rsidP="004D587D">
      <w:pPr>
        <w:spacing w:after="0"/>
        <w:rPr>
          <w:rFonts w:cs="Arial"/>
        </w:rPr>
      </w:pPr>
      <w:r w:rsidRPr="00C51EB8">
        <w:rPr>
          <w:rFonts w:cs="Arial"/>
        </w:rPr>
        <w:t>B) eğlence partileri düzenlemek</w:t>
      </w:r>
    </w:p>
    <w:p w:rsidR="00C723FD" w:rsidRPr="00C51EB8" w:rsidRDefault="00C723FD" w:rsidP="004D587D">
      <w:pPr>
        <w:spacing w:after="0"/>
        <w:rPr>
          <w:rFonts w:cs="Arial"/>
        </w:rPr>
      </w:pPr>
      <w:r w:rsidRPr="00C51EB8">
        <w:rPr>
          <w:rFonts w:cs="Arial"/>
        </w:rPr>
        <w:t>C) insanları baskı altına almak</w:t>
      </w:r>
    </w:p>
    <w:p w:rsidR="00C723FD" w:rsidRPr="00C51EB8" w:rsidRDefault="00C723FD" w:rsidP="004D587D">
      <w:pPr>
        <w:spacing w:after="0"/>
        <w:rPr>
          <w:rFonts w:cs="Arial"/>
        </w:rPr>
      </w:pPr>
      <w:r w:rsidRPr="00C51EB8">
        <w:rPr>
          <w:rFonts w:cs="Arial"/>
        </w:rPr>
        <w:t>D) toplum yararına çalışmak</w:t>
      </w:r>
    </w:p>
    <w:p w:rsidR="00C723FD" w:rsidRDefault="00C723FD" w:rsidP="004D587D">
      <w:pPr>
        <w:spacing w:after="0"/>
        <w:rPr>
          <w:rFonts w:cs="Arial"/>
          <w:b/>
          <w:i/>
        </w:rPr>
      </w:pPr>
    </w:p>
    <w:p w:rsidR="00C723FD" w:rsidRPr="004D587D" w:rsidRDefault="00C723FD" w:rsidP="004D587D">
      <w:pPr>
        <w:spacing w:after="0"/>
        <w:rPr>
          <w:rFonts w:cs="Arial"/>
          <w:b/>
          <w:i/>
        </w:rPr>
      </w:pPr>
      <w:r>
        <w:rPr>
          <w:rFonts w:cs="Arial"/>
          <w:b/>
          <w:i/>
        </w:rPr>
        <w:t>144-</w:t>
      </w:r>
      <w:r w:rsidRPr="004D587D">
        <w:rPr>
          <w:rFonts w:cs="Arial"/>
          <w:b/>
          <w:i/>
        </w:rPr>
        <w:t xml:space="preserve">Gruplarla ilgili olarak aşağıdakilerden hangisi söylenemez? </w:t>
      </w:r>
    </w:p>
    <w:p w:rsidR="00C723FD" w:rsidRPr="00C51EB8" w:rsidRDefault="00C723FD" w:rsidP="004D587D">
      <w:pPr>
        <w:spacing w:after="0"/>
        <w:rPr>
          <w:rFonts w:cs="Arial"/>
        </w:rPr>
      </w:pPr>
      <w:r w:rsidRPr="00C51EB8">
        <w:rPr>
          <w:rFonts w:cs="Arial"/>
        </w:rPr>
        <w:t>A) Kalıcıdırlar.</w:t>
      </w:r>
    </w:p>
    <w:p w:rsidR="00C723FD" w:rsidRPr="00C51EB8" w:rsidRDefault="00C723FD" w:rsidP="004D587D">
      <w:pPr>
        <w:spacing w:after="0"/>
        <w:rPr>
          <w:rFonts w:cs="Arial"/>
        </w:rPr>
      </w:pPr>
      <w:r w:rsidRPr="00C51EB8">
        <w:rPr>
          <w:rFonts w:cs="Arial"/>
        </w:rPr>
        <w:t>B) İki veya daha fazla üyeden oluşur.</w:t>
      </w:r>
    </w:p>
    <w:p w:rsidR="00C723FD" w:rsidRPr="00C51EB8" w:rsidRDefault="00C723FD" w:rsidP="004D587D">
      <w:pPr>
        <w:spacing w:after="0"/>
        <w:rPr>
          <w:rFonts w:cs="Arial"/>
        </w:rPr>
      </w:pPr>
      <w:r w:rsidRPr="00C51EB8">
        <w:rPr>
          <w:rFonts w:cs="Arial"/>
        </w:rPr>
        <w:t>C) İhtiyaçtan sonra dağılırlar.</w:t>
      </w:r>
    </w:p>
    <w:p w:rsidR="00C723FD" w:rsidRPr="00C51EB8" w:rsidRDefault="00C723FD" w:rsidP="004D587D">
      <w:pPr>
        <w:spacing w:after="0"/>
        <w:rPr>
          <w:rFonts w:cs="Arial"/>
        </w:rPr>
      </w:pPr>
      <w:r w:rsidRPr="00C51EB8">
        <w:rPr>
          <w:rFonts w:cs="Arial"/>
        </w:rPr>
        <w:t>D) Üyelerinin ortak bir amacı vardır.</w:t>
      </w:r>
    </w:p>
    <w:p w:rsidR="00C723FD" w:rsidRDefault="00C723FD" w:rsidP="004D587D">
      <w:pPr>
        <w:spacing w:after="0"/>
        <w:rPr>
          <w:rFonts w:cs="Arial"/>
          <w:b/>
          <w:i/>
        </w:rPr>
      </w:pPr>
    </w:p>
    <w:p w:rsidR="00C723FD" w:rsidRPr="004D587D" w:rsidRDefault="00C723FD" w:rsidP="004D587D">
      <w:pPr>
        <w:spacing w:after="0"/>
        <w:rPr>
          <w:rFonts w:cs="Arial"/>
          <w:b/>
          <w:i/>
        </w:rPr>
      </w:pPr>
      <w:r>
        <w:rPr>
          <w:rFonts w:cs="Arial"/>
          <w:b/>
          <w:i/>
        </w:rPr>
        <w:t>145-</w:t>
      </w:r>
      <w:r w:rsidRPr="004D587D">
        <w:rPr>
          <w:rFonts w:cs="Arial"/>
          <w:b/>
          <w:i/>
        </w:rPr>
        <w:t xml:space="preserve"> Gönüllüler tarafından kurulan örgütlere ne ad verilir? </w:t>
      </w:r>
    </w:p>
    <w:p w:rsidR="00C723FD" w:rsidRPr="00C51EB8" w:rsidRDefault="00C723FD" w:rsidP="004D587D">
      <w:pPr>
        <w:spacing w:after="0"/>
        <w:rPr>
          <w:rFonts w:cs="Arial"/>
        </w:rPr>
      </w:pPr>
      <w:r w:rsidRPr="00C51EB8">
        <w:rPr>
          <w:rFonts w:cs="Arial"/>
        </w:rPr>
        <w:t>A) sivil toplum örgütü              B) resmi kurum</w:t>
      </w:r>
    </w:p>
    <w:p w:rsidR="00C723FD" w:rsidRPr="00C51EB8" w:rsidRDefault="00C723FD" w:rsidP="004D587D">
      <w:pPr>
        <w:spacing w:after="0"/>
        <w:rPr>
          <w:rFonts w:cs="Arial"/>
        </w:rPr>
      </w:pPr>
      <w:r w:rsidRPr="00C51EB8">
        <w:rPr>
          <w:rFonts w:cs="Arial"/>
        </w:rPr>
        <w:t>C) devlet kurumu                      D) grup</w:t>
      </w:r>
    </w:p>
    <w:p w:rsidR="00C723FD" w:rsidRDefault="00C723FD" w:rsidP="004D587D">
      <w:pPr>
        <w:spacing w:after="0"/>
        <w:rPr>
          <w:rFonts w:cs="Arial"/>
          <w:b/>
          <w:i/>
        </w:rPr>
      </w:pPr>
    </w:p>
    <w:p w:rsidR="00C723FD" w:rsidRPr="004D587D" w:rsidRDefault="00C723FD" w:rsidP="004D587D">
      <w:pPr>
        <w:spacing w:after="0"/>
        <w:rPr>
          <w:rFonts w:cs="Arial"/>
          <w:b/>
          <w:i/>
        </w:rPr>
      </w:pPr>
      <w:r>
        <w:rPr>
          <w:rFonts w:cs="Arial"/>
          <w:b/>
          <w:i/>
        </w:rPr>
        <w:t>146-</w:t>
      </w:r>
      <w:r w:rsidRPr="004D587D">
        <w:rPr>
          <w:rFonts w:cs="Arial"/>
          <w:b/>
          <w:i/>
        </w:rPr>
        <w:t xml:space="preserve">Aşağıdakilerden hangisi aile grubunun üyelerinden biri değildir? </w:t>
      </w:r>
    </w:p>
    <w:p w:rsidR="00C723FD" w:rsidRPr="00C51EB8" w:rsidRDefault="00C723FD" w:rsidP="004D587D">
      <w:pPr>
        <w:spacing w:after="0"/>
        <w:rPr>
          <w:rFonts w:cs="Arial"/>
        </w:rPr>
      </w:pPr>
      <w:r w:rsidRPr="00C51EB8">
        <w:rPr>
          <w:rFonts w:cs="Arial"/>
        </w:rPr>
        <w:t>A) anne                                 B) baba</w:t>
      </w:r>
    </w:p>
    <w:p w:rsidR="00C723FD" w:rsidRPr="00C51EB8" w:rsidRDefault="00C723FD" w:rsidP="004D587D">
      <w:pPr>
        <w:spacing w:after="0"/>
        <w:rPr>
          <w:rFonts w:cs="Arial"/>
        </w:rPr>
      </w:pPr>
      <w:r w:rsidRPr="00C51EB8">
        <w:rPr>
          <w:rFonts w:cs="Arial"/>
        </w:rPr>
        <w:t>C) kardeş                              D) komşu</w:t>
      </w:r>
    </w:p>
    <w:p w:rsidR="00C723FD" w:rsidRDefault="00C723FD" w:rsidP="004D587D">
      <w:pPr>
        <w:spacing w:after="0"/>
        <w:rPr>
          <w:rFonts w:cs="Arial"/>
          <w:b/>
          <w:i/>
        </w:rPr>
      </w:pPr>
    </w:p>
    <w:p w:rsidR="00C723FD" w:rsidRDefault="00C723FD" w:rsidP="004D587D">
      <w:pPr>
        <w:spacing w:after="0"/>
        <w:rPr>
          <w:rFonts w:cs="Arial"/>
          <w:b/>
          <w:i/>
        </w:rPr>
      </w:pPr>
    </w:p>
    <w:p w:rsidR="00C723FD" w:rsidRDefault="00C723FD" w:rsidP="004D587D">
      <w:pPr>
        <w:spacing w:after="0"/>
        <w:rPr>
          <w:rFonts w:cs="Arial"/>
          <w:b/>
          <w:i/>
        </w:rPr>
      </w:pPr>
    </w:p>
    <w:p w:rsidR="00C723FD" w:rsidRPr="004D587D" w:rsidRDefault="00C723FD" w:rsidP="004D587D">
      <w:pPr>
        <w:spacing w:after="0"/>
        <w:rPr>
          <w:rFonts w:cs="Arial"/>
          <w:b/>
          <w:i/>
        </w:rPr>
      </w:pPr>
      <w:r>
        <w:rPr>
          <w:rFonts w:cs="Arial"/>
          <w:b/>
          <w:i/>
        </w:rPr>
        <w:t>147-</w:t>
      </w:r>
      <w:r w:rsidRPr="004D587D">
        <w:rPr>
          <w:rFonts w:cs="Arial"/>
          <w:b/>
          <w:i/>
        </w:rPr>
        <w:t xml:space="preserve">İnsanlara içki,sigara, eroin gibi maddelerin zararlarını anlatmak ve onları bu alışkanlıklardan kurtarmak için oluşturulmuş kurum aşağıdakilerden hangisidir? </w:t>
      </w:r>
    </w:p>
    <w:p w:rsidR="00C723FD" w:rsidRDefault="00C723FD" w:rsidP="004D587D">
      <w:pPr>
        <w:spacing w:after="0"/>
        <w:rPr>
          <w:rFonts w:cs="Arial"/>
          <w:b/>
          <w:i/>
          <w:color w:val="000000"/>
        </w:rPr>
      </w:pPr>
      <w:r>
        <w:rPr>
          <w:rFonts w:cs="Arial"/>
          <w:b/>
          <w:i/>
          <w:color w:val="000000"/>
        </w:rPr>
        <w:t>a-</w:t>
      </w:r>
      <w:hyperlink r:id="rId271" w:history="1">
        <w:r w:rsidRPr="00804B69">
          <w:rPr>
            <w:rFonts w:ascii="Arial" w:hAnsi="Arial" w:cs="Arial"/>
            <w:noProof/>
            <w:color w:val="0000FF"/>
            <w:lang w:eastAsia="tr-TR"/>
          </w:rPr>
          <w:pict>
            <v:shape id="_x0000_i1173" type="#_x0000_t75" alt="http://tbn0.google.com/images?q=tbn:arzkiLvoVnhipM:http://habercininyeri.files.wordpress.com/2008/09/denizfeneri2.jpg" href="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 style="width:66pt;height:69pt;visibility:visible" o:button="t">
              <v:fill o:detectmouseclick="t"/>
              <v:imagedata r:id="rId227" o:title=""/>
            </v:shape>
          </w:pict>
        </w:r>
      </w:hyperlink>
      <w:r>
        <w:rPr>
          <w:rFonts w:cs="Arial"/>
          <w:b/>
          <w:i/>
          <w:color w:val="000000"/>
        </w:rPr>
        <w:t xml:space="preserve">          b-</w:t>
      </w:r>
      <w:hyperlink r:id="rId272" w:history="1">
        <w:r w:rsidRPr="00804B69">
          <w:rPr>
            <w:rFonts w:ascii="Arial" w:hAnsi="Arial" w:cs="Arial"/>
            <w:noProof/>
            <w:color w:val="0000FF"/>
            <w:lang w:eastAsia="tr-TR"/>
          </w:rPr>
          <w:pict>
            <v:shape id="_x0000_i1174" type="#_x0000_t75" alt="http://tbn0.google.com/images?q=tbn:HVq0mrG0EIkJ_M:http://www.demircikml.k12.tr/kizilay.gif" href="http://images.google.com.tr/imgres?imgurl=http://www.demircikml.k12.tr/kizilay.gif&amp;imgrefurl=http://www.demircikml.k12.tr/&amp;usg=__DjaqDhrYWsmOYFO6l3-MjVGn9D4=&amp;h=381&amp;w=500&amp;sz=25&amp;hl=tr&amp;start=4&amp;sig2=ksFYJVmYQcqBszcOmkhE6Q&amp;um=1&amp;tbnid=HVq0mrG0EIkJ_M:&amp;tbnh=99&amp;tbnw=130&amp;prev=/images?q=k%C4%B1z%C4%B1lay&amp;hl=tr&amp;rlz=1T4GGLJ_en&amp;um=1&amp;ei=tRfrScTlOcSOsAaghrGL" style="width:81.75pt;height:62.25pt;visibility:visible" o:button="t">
              <v:fill o:detectmouseclick="t"/>
              <v:imagedata r:id="rId229" o:title=""/>
            </v:shape>
          </w:pict>
        </w:r>
      </w:hyperlink>
    </w:p>
    <w:p w:rsidR="00C723FD" w:rsidRDefault="00C723FD" w:rsidP="004D587D">
      <w:pPr>
        <w:spacing w:after="0"/>
        <w:rPr>
          <w:rFonts w:cs="Arial"/>
          <w:b/>
          <w:i/>
          <w:color w:val="000000"/>
        </w:rPr>
      </w:pPr>
      <w:r>
        <w:rPr>
          <w:rFonts w:cs="Arial"/>
          <w:b/>
          <w:i/>
          <w:color w:val="000000"/>
        </w:rPr>
        <w:t>c-</w:t>
      </w:r>
      <w:hyperlink r:id="rId273" w:history="1">
        <w:r w:rsidRPr="00804B69">
          <w:rPr>
            <w:rFonts w:ascii="Arial" w:hAnsi="Arial" w:cs="Arial"/>
            <w:noProof/>
            <w:color w:val="0000FF"/>
            <w:lang w:eastAsia="tr-TR"/>
          </w:rPr>
          <w:pict>
            <v:shape id="_x0000_i1175" type="#_x0000_t75" alt="http://tbn3.google.com/images?q=tbn:Bmy_FVjFRimmlM:http://www.tev.org.tr/tr-tr/guncel/haberler/PublishingImages/tev%2520logo.jpg" href="http://images.google.com.tr/imgres?imgurl=http://www.tev.org.tr/tr-tr/guncel/haberler/PublishingImages/tev logo.jpg&amp;imgrefurl=http://www.tev.org.tr/tr-tr/guncel/haberler/Sayfalar/yurtdisiburs.aspx&amp;usg=__MSJ-2Yo84OHnS0NRkkh1PL7wihg=&amp;h=1050&amp;w=1086&amp;sz=68&amp;hl=tr&amp;start=3&amp;sig2=P_G_Uv1B0TUi0maAqDaZVA&amp;um=1&amp;tbnid=Bmy_FVjFRimmlM:&amp;tbnh=145&amp;tbnw=150&amp;prev=/images?q=t%C3%BCrk+e%C4%9Fitim+vakf%C4%B1&amp;hl=tr&amp;rlz=1T4GGLJ_en&amp;um=1&amp;ei=5BfrSZq5FZeGsAb9m-Hm" style="width:67.5pt;height:65.25pt;visibility:visible" o:button="t">
              <v:fill o:detectmouseclick="t"/>
              <v:imagedata r:id="rId231" o:title=""/>
            </v:shape>
          </w:pict>
        </w:r>
      </w:hyperlink>
      <w:r>
        <w:rPr>
          <w:rFonts w:cs="Arial"/>
          <w:b/>
          <w:i/>
          <w:color w:val="000000"/>
        </w:rPr>
        <w:t xml:space="preserve">        d-</w:t>
      </w:r>
      <w:hyperlink r:id="rId274" w:history="1">
        <w:r w:rsidRPr="00804B69">
          <w:rPr>
            <w:rFonts w:ascii="Arial" w:hAnsi="Arial" w:cs="Arial"/>
            <w:noProof/>
            <w:color w:val="0000FF"/>
            <w:lang w:eastAsia="tr-TR"/>
          </w:rPr>
          <w:pict>
            <v:shape id="_x0000_i1176" type="#_x0000_t75" alt="http://tbn3.google.com/images?q=tbn:apxfufG0PBX5hM:http://www.kastamonupostasi.com/kposta3/himages/yesilay.gif" href="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 style="width:87pt;height:78.75pt;visibility:visible" o:button="t">
              <v:fill o:detectmouseclick="t"/>
              <v:imagedata r:id="rId233" o:title=""/>
            </v:shape>
          </w:pict>
        </w:r>
      </w:hyperlink>
    </w:p>
    <w:p w:rsidR="00C723FD" w:rsidRDefault="00C723FD" w:rsidP="004D587D">
      <w:pPr>
        <w:spacing w:after="0"/>
        <w:rPr>
          <w:rFonts w:cs="Arial"/>
          <w:b/>
          <w:i/>
        </w:rPr>
      </w:pPr>
    </w:p>
    <w:p w:rsidR="00C723FD" w:rsidRPr="004D587D" w:rsidRDefault="00C723FD" w:rsidP="004D587D">
      <w:pPr>
        <w:spacing w:after="0"/>
        <w:rPr>
          <w:rFonts w:cs="Arial"/>
          <w:b/>
          <w:i/>
        </w:rPr>
      </w:pPr>
      <w:r>
        <w:rPr>
          <w:rFonts w:cs="Arial"/>
          <w:b/>
          <w:i/>
        </w:rPr>
        <w:t>148-</w:t>
      </w:r>
      <w:r w:rsidRPr="004D587D">
        <w:t xml:space="preserve"> </w:t>
      </w:r>
      <w:r w:rsidRPr="004D587D">
        <w:rPr>
          <w:rFonts w:cs="Arial"/>
          <w:b/>
          <w:i/>
        </w:rPr>
        <w:t xml:space="preserve">Sosyal örgütlerle ilgiliaşağıda verilen bilgilerin hangisi yanlıştır? </w:t>
      </w:r>
    </w:p>
    <w:p w:rsidR="00C723FD" w:rsidRPr="00C51EB8" w:rsidRDefault="00C723FD" w:rsidP="004D587D">
      <w:pPr>
        <w:spacing w:after="0"/>
        <w:rPr>
          <w:rFonts w:cs="Arial"/>
        </w:rPr>
      </w:pPr>
      <w:r w:rsidRPr="00C51EB8">
        <w:rPr>
          <w:rFonts w:cs="Arial"/>
        </w:rPr>
        <w:t>A) Sosyal örgütler,gönüllülükesasına dayanır.</w:t>
      </w:r>
    </w:p>
    <w:p w:rsidR="00C723FD" w:rsidRPr="00C51EB8" w:rsidRDefault="00C723FD" w:rsidP="004D587D">
      <w:pPr>
        <w:spacing w:after="0"/>
        <w:rPr>
          <w:rFonts w:cs="Arial"/>
        </w:rPr>
      </w:pPr>
      <w:r w:rsidRPr="00C51EB8">
        <w:rPr>
          <w:rFonts w:cs="Arial"/>
        </w:rPr>
        <w:t>B) Sosyal örgütler,devlet kurumudurlar.</w:t>
      </w:r>
    </w:p>
    <w:p w:rsidR="00C723FD" w:rsidRPr="00C51EB8" w:rsidRDefault="00C723FD" w:rsidP="004D587D">
      <w:pPr>
        <w:spacing w:after="0"/>
        <w:rPr>
          <w:rFonts w:cs="Arial"/>
        </w:rPr>
      </w:pPr>
      <w:r w:rsidRPr="00C51EB8">
        <w:rPr>
          <w:rFonts w:cs="Arial"/>
        </w:rPr>
        <w:t>C) Sosyal örgütler,çevre ve sağlık gibi sorunların çözümüyle ilgilenebilirler.</w:t>
      </w:r>
    </w:p>
    <w:p w:rsidR="00C723FD" w:rsidRPr="00C51EB8" w:rsidRDefault="00C723FD" w:rsidP="004D587D">
      <w:pPr>
        <w:spacing w:after="0"/>
        <w:rPr>
          <w:rFonts w:cs="Arial"/>
        </w:rPr>
      </w:pPr>
      <w:r w:rsidRPr="00C51EB8">
        <w:rPr>
          <w:rFonts w:cs="Arial"/>
        </w:rPr>
        <w:t>D) Sosyal örgütler,uzun sürelidir.</w:t>
      </w:r>
    </w:p>
    <w:p w:rsidR="00C723FD" w:rsidRDefault="00C723FD" w:rsidP="004D587D">
      <w:pPr>
        <w:spacing w:after="0"/>
        <w:rPr>
          <w:rFonts w:cs="Arial"/>
          <w:b/>
          <w:i/>
        </w:rPr>
      </w:pPr>
    </w:p>
    <w:p w:rsidR="00C723FD" w:rsidRPr="004D587D" w:rsidRDefault="00C723FD" w:rsidP="004D587D">
      <w:pPr>
        <w:spacing w:after="0"/>
        <w:rPr>
          <w:rFonts w:cs="Arial"/>
          <w:b/>
          <w:i/>
        </w:rPr>
      </w:pPr>
      <w:r>
        <w:rPr>
          <w:rFonts w:cs="Arial"/>
          <w:b/>
          <w:i/>
        </w:rPr>
        <w:t>149-</w:t>
      </w:r>
      <w:r w:rsidRPr="004D587D">
        <w:t xml:space="preserve"> </w:t>
      </w:r>
      <w:r w:rsidRPr="004D587D">
        <w:rPr>
          <w:rFonts w:cs="Arial"/>
          <w:b/>
          <w:i/>
        </w:rPr>
        <w:t xml:space="preserve">Aşağıdakilerden hangisi bir resmi kurum değildir? </w:t>
      </w:r>
    </w:p>
    <w:p w:rsidR="00C723FD" w:rsidRPr="00C51EB8" w:rsidRDefault="00C723FD" w:rsidP="004D587D">
      <w:pPr>
        <w:spacing w:after="0"/>
        <w:rPr>
          <w:rFonts w:cs="Arial"/>
        </w:rPr>
      </w:pPr>
      <w:r w:rsidRPr="00C51EB8">
        <w:rPr>
          <w:rFonts w:cs="Arial"/>
        </w:rPr>
        <w:t>A) Milli Eğitim Bakanlığı                B) Valilik</w:t>
      </w:r>
    </w:p>
    <w:p w:rsidR="00C723FD" w:rsidRPr="00C51EB8" w:rsidRDefault="00C723FD" w:rsidP="004D587D">
      <w:pPr>
        <w:spacing w:after="0"/>
        <w:rPr>
          <w:rFonts w:cs="Arial"/>
        </w:rPr>
      </w:pPr>
      <w:r w:rsidRPr="00C51EB8">
        <w:rPr>
          <w:rFonts w:cs="Arial"/>
        </w:rPr>
        <w:t>C) Emniyet Müdürlüğpü                 D) Fabrika</w:t>
      </w:r>
    </w:p>
    <w:p w:rsidR="00C723FD" w:rsidRDefault="00C723FD" w:rsidP="004D587D">
      <w:pPr>
        <w:spacing w:after="0"/>
        <w:rPr>
          <w:rFonts w:cs="Arial"/>
          <w:b/>
          <w:i/>
        </w:rPr>
      </w:pPr>
    </w:p>
    <w:p w:rsidR="00C723FD" w:rsidRPr="004D587D" w:rsidRDefault="00C723FD" w:rsidP="004D587D">
      <w:pPr>
        <w:spacing w:after="0"/>
        <w:rPr>
          <w:rFonts w:cs="Arial"/>
          <w:b/>
          <w:i/>
        </w:rPr>
      </w:pPr>
      <w:r>
        <w:rPr>
          <w:rFonts w:cs="Arial"/>
          <w:b/>
          <w:i/>
        </w:rPr>
        <w:t>150-</w:t>
      </w:r>
      <w:r w:rsidRPr="004D587D">
        <w:t xml:space="preserve"> </w:t>
      </w:r>
      <w:r w:rsidRPr="004D587D">
        <w:rPr>
          <w:rFonts w:cs="Arial"/>
          <w:b/>
          <w:i/>
        </w:rPr>
        <w:t xml:space="preserve">Aşağıdakilerden hangisi öğrencilerin hem okulda,hem de okul dışında katılabileceği faaliyetlerden değildir? </w:t>
      </w:r>
    </w:p>
    <w:p w:rsidR="00C723FD" w:rsidRPr="00C51EB8" w:rsidRDefault="00C723FD" w:rsidP="004D587D">
      <w:pPr>
        <w:spacing w:after="0"/>
        <w:rPr>
          <w:rFonts w:cs="Arial"/>
        </w:rPr>
      </w:pPr>
      <w:r w:rsidRPr="00C51EB8">
        <w:rPr>
          <w:rFonts w:cs="Arial"/>
        </w:rPr>
        <w:t>A) Oyun grupları              B) Çalışma grupları</w:t>
      </w:r>
    </w:p>
    <w:p w:rsidR="00C723FD" w:rsidRPr="00C51EB8" w:rsidRDefault="00C723FD" w:rsidP="004D587D">
      <w:pPr>
        <w:spacing w:after="0"/>
        <w:rPr>
          <w:rFonts w:cs="Arial"/>
        </w:rPr>
      </w:pPr>
      <w:r w:rsidRPr="00C51EB8">
        <w:rPr>
          <w:rFonts w:cs="Arial"/>
        </w:rPr>
        <w:t>C) Okul kulüpleri             D) Yardım faaliyetleri</w:t>
      </w:r>
    </w:p>
    <w:p w:rsidR="00C723FD" w:rsidRDefault="00C723FD" w:rsidP="004D587D">
      <w:pPr>
        <w:spacing w:after="0"/>
        <w:rPr>
          <w:rFonts w:cs="Arial"/>
          <w:b/>
          <w:i/>
        </w:rPr>
      </w:pPr>
    </w:p>
    <w:p w:rsidR="00C723FD" w:rsidRPr="00F1524E" w:rsidRDefault="00C723FD" w:rsidP="00F1524E">
      <w:pPr>
        <w:spacing w:after="0"/>
        <w:rPr>
          <w:rFonts w:cs="Arial"/>
          <w:b/>
          <w:i/>
        </w:rPr>
      </w:pPr>
      <w:r>
        <w:rPr>
          <w:rFonts w:cs="Arial"/>
          <w:b/>
          <w:i/>
        </w:rPr>
        <w:t>151-</w:t>
      </w:r>
      <w:r w:rsidRPr="00F1524E">
        <w:t xml:space="preserve"> </w:t>
      </w:r>
      <w:r w:rsidRPr="00F1524E">
        <w:rPr>
          <w:rFonts w:cs="Arial"/>
          <w:b/>
          <w:i/>
        </w:rPr>
        <w:t xml:space="preserve">Aşağıdakilerden hangisi öğrencilerin sosyal etkinliklerinin artmasına katkı sağlamaz? </w:t>
      </w:r>
    </w:p>
    <w:p w:rsidR="00C723FD" w:rsidRPr="00C51EB8" w:rsidRDefault="00C723FD" w:rsidP="00F1524E">
      <w:pPr>
        <w:spacing w:after="0"/>
        <w:rPr>
          <w:rFonts w:cs="Arial"/>
        </w:rPr>
      </w:pPr>
      <w:r w:rsidRPr="00C51EB8">
        <w:rPr>
          <w:rFonts w:cs="Arial"/>
        </w:rPr>
        <w:t>A) Eğitici kol çalışmalarına katılmak</w:t>
      </w:r>
    </w:p>
    <w:p w:rsidR="00C723FD" w:rsidRPr="00C51EB8" w:rsidRDefault="00C723FD" w:rsidP="00F1524E">
      <w:pPr>
        <w:spacing w:after="0"/>
        <w:rPr>
          <w:rFonts w:cs="Arial"/>
        </w:rPr>
      </w:pPr>
      <w:r w:rsidRPr="00C51EB8">
        <w:rPr>
          <w:rFonts w:cs="Arial"/>
        </w:rPr>
        <w:t>B) Okul tiyatrosunda görev almak</w:t>
      </w:r>
    </w:p>
    <w:p w:rsidR="00C723FD" w:rsidRPr="00C51EB8" w:rsidRDefault="00C723FD" w:rsidP="00F1524E">
      <w:pPr>
        <w:spacing w:after="0"/>
        <w:rPr>
          <w:rFonts w:cs="Arial"/>
        </w:rPr>
      </w:pPr>
      <w:r w:rsidRPr="00C51EB8">
        <w:rPr>
          <w:rFonts w:cs="Arial"/>
        </w:rPr>
        <w:t>C) Halk oyunları ekibinde yer almak</w:t>
      </w:r>
    </w:p>
    <w:p w:rsidR="00C723FD" w:rsidRPr="00C51EB8" w:rsidRDefault="00C723FD" w:rsidP="00F1524E">
      <w:pPr>
        <w:spacing w:after="0"/>
        <w:rPr>
          <w:rFonts w:cs="Arial"/>
        </w:rPr>
      </w:pPr>
      <w:r w:rsidRPr="00C51EB8">
        <w:rPr>
          <w:rFonts w:cs="Arial"/>
        </w:rPr>
        <w:t>D) Sınıf içindeki grupların hiç birine katılmamak</w:t>
      </w:r>
    </w:p>
    <w:p w:rsidR="00C723FD" w:rsidRDefault="00C723FD" w:rsidP="00F1524E">
      <w:pPr>
        <w:spacing w:after="0"/>
        <w:rPr>
          <w:rFonts w:cs="Arial"/>
          <w:b/>
          <w:i/>
        </w:rPr>
      </w:pPr>
    </w:p>
    <w:p w:rsidR="00C723FD" w:rsidRPr="00F1524E" w:rsidRDefault="00C723FD" w:rsidP="00F1524E">
      <w:pPr>
        <w:spacing w:after="0"/>
        <w:rPr>
          <w:rFonts w:cs="Arial"/>
          <w:b/>
          <w:i/>
        </w:rPr>
      </w:pPr>
      <w:r>
        <w:rPr>
          <w:rFonts w:cs="Arial"/>
          <w:b/>
          <w:i/>
        </w:rPr>
        <w:t>152-</w:t>
      </w:r>
      <w:r w:rsidRPr="00F1524E">
        <w:t xml:space="preserve"> </w:t>
      </w:r>
      <w:r w:rsidRPr="00F1524E">
        <w:rPr>
          <w:rFonts w:cs="Arial"/>
          <w:b/>
          <w:i/>
        </w:rPr>
        <w:t xml:space="preserve">Kitap okumayı çok ama çok seven bir öğrenci aşağıdaki kulüplerden hangisine üye olmak ister? </w:t>
      </w:r>
    </w:p>
    <w:p w:rsidR="00C723FD" w:rsidRPr="00C51EB8" w:rsidRDefault="00C723FD" w:rsidP="00F1524E">
      <w:pPr>
        <w:spacing w:after="0"/>
        <w:rPr>
          <w:rFonts w:cs="Arial"/>
        </w:rPr>
      </w:pPr>
      <w:r w:rsidRPr="00C51EB8">
        <w:rPr>
          <w:rFonts w:cs="Arial"/>
        </w:rPr>
        <w:t>A) Kitapçılık kolu</w:t>
      </w:r>
    </w:p>
    <w:p w:rsidR="00C723FD" w:rsidRPr="00C51EB8" w:rsidRDefault="00C723FD" w:rsidP="00F1524E">
      <w:pPr>
        <w:spacing w:after="0"/>
        <w:rPr>
          <w:rFonts w:cs="Arial"/>
        </w:rPr>
      </w:pPr>
      <w:r w:rsidRPr="00C51EB8">
        <w:rPr>
          <w:rFonts w:cs="Arial"/>
        </w:rPr>
        <w:t>B) gezi ve inceleme kulübü</w:t>
      </w:r>
    </w:p>
    <w:p w:rsidR="00C723FD" w:rsidRPr="00C51EB8" w:rsidRDefault="00C723FD" w:rsidP="00F1524E">
      <w:pPr>
        <w:spacing w:after="0"/>
        <w:rPr>
          <w:rFonts w:cs="Arial"/>
        </w:rPr>
      </w:pPr>
      <w:r w:rsidRPr="00C51EB8">
        <w:rPr>
          <w:rFonts w:cs="Arial"/>
        </w:rPr>
        <w:t>C) kütüphanecilik kulübü</w:t>
      </w:r>
    </w:p>
    <w:p w:rsidR="00C723FD" w:rsidRPr="00C51EB8" w:rsidRDefault="00C723FD" w:rsidP="00F1524E">
      <w:pPr>
        <w:spacing w:after="0"/>
        <w:rPr>
          <w:rFonts w:cs="Arial"/>
        </w:rPr>
      </w:pPr>
      <w:r w:rsidRPr="00C51EB8">
        <w:rPr>
          <w:rFonts w:cs="Arial"/>
        </w:rPr>
        <w:t>D) Kitap okumayı sevenler kolu</w:t>
      </w:r>
    </w:p>
    <w:p w:rsidR="00C723FD" w:rsidRPr="00F1524E" w:rsidRDefault="00C723FD" w:rsidP="00F1524E">
      <w:pPr>
        <w:spacing w:after="0"/>
        <w:rPr>
          <w:rFonts w:cs="Arial"/>
          <w:b/>
          <w:i/>
        </w:rPr>
      </w:pPr>
      <w:r>
        <w:rPr>
          <w:rFonts w:cs="Arial"/>
          <w:b/>
          <w:i/>
        </w:rPr>
        <w:t>153-</w:t>
      </w:r>
      <w:r w:rsidRPr="00F1524E">
        <w:t xml:space="preserve"> </w:t>
      </w:r>
      <w:r w:rsidRPr="00F1524E">
        <w:rPr>
          <w:rFonts w:cs="Arial"/>
          <w:b/>
          <w:i/>
        </w:rPr>
        <w:t xml:space="preserve">Çocuklar, okul dışında hangi faaliyetlerde bulunamazlar? </w:t>
      </w:r>
    </w:p>
    <w:p w:rsidR="00C723FD" w:rsidRPr="00C51EB8" w:rsidRDefault="00C723FD" w:rsidP="00F1524E">
      <w:pPr>
        <w:spacing w:after="0"/>
        <w:rPr>
          <w:rFonts w:cs="Arial"/>
        </w:rPr>
      </w:pPr>
      <w:r w:rsidRPr="00C51EB8">
        <w:rPr>
          <w:rFonts w:cs="Arial"/>
        </w:rPr>
        <w:t xml:space="preserve">A) Tiyatroya gider </w:t>
      </w:r>
    </w:p>
    <w:p w:rsidR="00C723FD" w:rsidRPr="00C51EB8" w:rsidRDefault="00C723FD" w:rsidP="00F1524E">
      <w:pPr>
        <w:spacing w:after="0"/>
        <w:rPr>
          <w:rFonts w:cs="Arial"/>
        </w:rPr>
      </w:pPr>
      <w:r w:rsidRPr="00C51EB8">
        <w:rPr>
          <w:rFonts w:cs="Arial"/>
        </w:rPr>
        <w:t xml:space="preserve">B) Kahve haneye gider </w:t>
      </w:r>
    </w:p>
    <w:p w:rsidR="00C723FD" w:rsidRPr="00C51EB8" w:rsidRDefault="00C723FD" w:rsidP="00F1524E">
      <w:pPr>
        <w:spacing w:after="0"/>
        <w:rPr>
          <w:rFonts w:cs="Arial"/>
        </w:rPr>
      </w:pPr>
      <w:r w:rsidRPr="00C51EB8">
        <w:rPr>
          <w:rFonts w:cs="Arial"/>
        </w:rPr>
        <w:t xml:space="preserve">C) Kütüphaneye gider </w:t>
      </w:r>
    </w:p>
    <w:p w:rsidR="00C723FD" w:rsidRPr="00C51EB8" w:rsidRDefault="00C723FD" w:rsidP="00F1524E">
      <w:pPr>
        <w:spacing w:after="0"/>
        <w:rPr>
          <w:rFonts w:cs="Arial"/>
        </w:rPr>
      </w:pPr>
      <w:r w:rsidRPr="00C51EB8">
        <w:rPr>
          <w:rFonts w:cs="Arial"/>
        </w:rPr>
        <w:t>D) Spor kulüplerine gider</w:t>
      </w:r>
    </w:p>
    <w:p w:rsidR="00C723FD" w:rsidRDefault="00C723FD" w:rsidP="00F1524E">
      <w:pPr>
        <w:spacing w:after="0"/>
        <w:rPr>
          <w:rFonts w:cs="Arial"/>
          <w:b/>
          <w:i/>
        </w:rPr>
      </w:pPr>
    </w:p>
    <w:p w:rsidR="00C723FD" w:rsidRPr="00F1524E" w:rsidRDefault="00C723FD" w:rsidP="00F1524E">
      <w:pPr>
        <w:spacing w:after="0"/>
        <w:rPr>
          <w:rFonts w:cs="Arial"/>
          <w:b/>
          <w:i/>
        </w:rPr>
      </w:pPr>
      <w:r>
        <w:rPr>
          <w:rFonts w:cs="Arial"/>
          <w:b/>
          <w:i/>
        </w:rPr>
        <w:t>154-</w:t>
      </w:r>
      <w:r w:rsidRPr="00F1524E">
        <w:t xml:space="preserve"> </w:t>
      </w:r>
      <w:r w:rsidRPr="00F1524E">
        <w:rPr>
          <w:rFonts w:cs="Arial"/>
          <w:b/>
          <w:i/>
        </w:rPr>
        <w:t xml:space="preserve">Aşağıdakilerden hangisi öğrenci kulüplerinin faydalarından biri değildir? </w:t>
      </w:r>
    </w:p>
    <w:p w:rsidR="00C723FD" w:rsidRPr="00C51EB8" w:rsidRDefault="00C723FD" w:rsidP="00F1524E">
      <w:pPr>
        <w:spacing w:after="0"/>
        <w:rPr>
          <w:rFonts w:cs="Arial"/>
        </w:rPr>
      </w:pPr>
      <w:r w:rsidRPr="00C51EB8">
        <w:rPr>
          <w:rFonts w:cs="Arial"/>
        </w:rPr>
        <w:t>A) Hayata hazırlar</w:t>
      </w:r>
    </w:p>
    <w:p w:rsidR="00C723FD" w:rsidRPr="00C51EB8" w:rsidRDefault="00C723FD" w:rsidP="00F1524E">
      <w:pPr>
        <w:spacing w:after="0"/>
        <w:rPr>
          <w:rFonts w:cs="Arial"/>
        </w:rPr>
      </w:pPr>
      <w:r w:rsidRPr="00C51EB8">
        <w:rPr>
          <w:rFonts w:cs="Arial"/>
        </w:rPr>
        <w:t>B) Beceri geliştirir</w:t>
      </w:r>
    </w:p>
    <w:p w:rsidR="00C723FD" w:rsidRPr="00C51EB8" w:rsidRDefault="00C723FD" w:rsidP="00F1524E">
      <w:pPr>
        <w:spacing w:after="0"/>
        <w:rPr>
          <w:rFonts w:cs="Arial"/>
        </w:rPr>
      </w:pPr>
      <w:r w:rsidRPr="00C51EB8">
        <w:rPr>
          <w:rFonts w:cs="Arial"/>
        </w:rPr>
        <w:t>C) Problemlere duyarlı hale getirir</w:t>
      </w:r>
    </w:p>
    <w:p w:rsidR="00C723FD" w:rsidRPr="00C51EB8" w:rsidRDefault="00C723FD" w:rsidP="00F1524E">
      <w:pPr>
        <w:spacing w:after="0"/>
        <w:rPr>
          <w:rFonts w:cs="Arial"/>
        </w:rPr>
      </w:pPr>
      <w:r w:rsidRPr="00C51EB8">
        <w:rPr>
          <w:rFonts w:cs="Arial"/>
        </w:rPr>
        <w:t>D) Maddi destek sağlar</w:t>
      </w:r>
    </w:p>
    <w:p w:rsidR="00C723FD" w:rsidRDefault="00C723FD" w:rsidP="00F1524E">
      <w:pPr>
        <w:spacing w:after="0"/>
        <w:rPr>
          <w:rFonts w:cs="Arial"/>
          <w:b/>
          <w:i/>
        </w:rPr>
      </w:pPr>
    </w:p>
    <w:p w:rsidR="00C723FD" w:rsidRPr="00F1524E" w:rsidRDefault="00C723FD" w:rsidP="00F1524E">
      <w:pPr>
        <w:spacing w:after="0"/>
        <w:rPr>
          <w:rFonts w:cs="Arial"/>
          <w:b/>
          <w:i/>
        </w:rPr>
      </w:pPr>
      <w:r>
        <w:rPr>
          <w:rFonts w:cs="Arial"/>
          <w:b/>
          <w:i/>
        </w:rPr>
        <w:t>155-</w:t>
      </w:r>
      <w:r w:rsidRPr="00F1524E">
        <w:t xml:space="preserve"> </w:t>
      </w:r>
      <w:r w:rsidRPr="00F1524E">
        <w:rPr>
          <w:rFonts w:cs="Arial"/>
          <w:b/>
          <w:i/>
        </w:rPr>
        <w:t xml:space="preserve">Olağanüstü durumlarda (savaş, deprem, sel) halkın can ve mal kaybını en aza indirmek için kurulmuş kurum aşağıdakilerden hangisidir? </w:t>
      </w:r>
    </w:p>
    <w:p w:rsidR="00C723FD" w:rsidRDefault="00C723FD" w:rsidP="00F1524E">
      <w:pPr>
        <w:spacing w:after="0"/>
        <w:rPr>
          <w:rFonts w:cs="Arial"/>
          <w:b/>
          <w:i/>
        </w:rPr>
      </w:pPr>
      <w:r w:rsidRPr="00F1524E">
        <w:rPr>
          <w:rFonts w:cs="Arial"/>
          <w:b/>
          <w:i/>
        </w:rPr>
        <w:t>A)</w:t>
      </w:r>
      <w:r w:rsidRPr="00F1524E">
        <w:rPr>
          <w:rFonts w:cs="Arial"/>
          <w:b/>
          <w:i/>
          <w:noProof/>
          <w:color w:val="000000"/>
          <w:lang w:eastAsia="tr-TR"/>
        </w:rPr>
        <w:t xml:space="preserve"> </w:t>
      </w:r>
      <w:hyperlink r:id="rId275" w:history="1">
        <w:r w:rsidRPr="00804B69">
          <w:rPr>
            <w:rFonts w:cs="Arial"/>
            <w:b/>
            <w:i/>
            <w:noProof/>
            <w:lang w:eastAsia="tr-TR"/>
          </w:rPr>
          <w:pict>
            <v:shape id="_x0000_i1177"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width:75.75pt;height:29.25pt;visibility:visible" o:button="t">
              <v:fill o:detectmouseclick="t"/>
              <v:imagedata r:id="rId221" o:title=""/>
            </v:shape>
          </w:pict>
        </w:r>
      </w:hyperlink>
      <w:r w:rsidRPr="00F1524E">
        <w:rPr>
          <w:rFonts w:cs="Arial"/>
          <w:b/>
          <w:i/>
        </w:rPr>
        <w:t xml:space="preserve">B) </w:t>
      </w:r>
      <w:hyperlink r:id="rId276" w:history="1">
        <w:r w:rsidRPr="00804B69">
          <w:rPr>
            <w:rFonts w:cs="Arial"/>
            <w:b/>
            <w:i/>
            <w:noProof/>
            <w:lang w:eastAsia="tr-TR"/>
          </w:rPr>
          <w:pict>
            <v:shape id="_x0000_i1178" type="#_x0000_t75" alt="http://tbn3.google.com/images?q=tbn:apxfufG0PBX5hM:http://www.kastamonupostasi.com/kposta3/himages/yesilay.gif" href="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 style="width:69.75pt;height:63pt;visibility:visible" o:button="t">
              <v:fill o:detectmouseclick="t"/>
              <v:imagedata r:id="rId233" o:title=""/>
            </v:shape>
          </w:pict>
        </w:r>
      </w:hyperlink>
    </w:p>
    <w:p w:rsidR="00C723FD" w:rsidRPr="00F1524E" w:rsidRDefault="00C723FD" w:rsidP="00F1524E">
      <w:pPr>
        <w:spacing w:after="0"/>
        <w:rPr>
          <w:rFonts w:cs="Arial"/>
          <w:b/>
          <w:i/>
        </w:rPr>
      </w:pPr>
    </w:p>
    <w:p w:rsidR="00C723FD" w:rsidRDefault="00C723FD" w:rsidP="00F1524E">
      <w:pPr>
        <w:spacing w:after="0"/>
        <w:rPr>
          <w:rFonts w:cs="Arial"/>
          <w:b/>
          <w:i/>
        </w:rPr>
      </w:pPr>
      <w:r w:rsidRPr="00F1524E">
        <w:rPr>
          <w:rFonts w:cs="Arial"/>
          <w:b/>
          <w:i/>
        </w:rPr>
        <w:t xml:space="preserve">C) </w:t>
      </w:r>
      <w:hyperlink r:id="rId277" w:history="1">
        <w:r w:rsidRPr="00804B69">
          <w:rPr>
            <w:rFonts w:ascii="Arial" w:hAnsi="Arial" w:cs="Arial"/>
            <w:noProof/>
            <w:color w:val="0000FF"/>
            <w:lang w:eastAsia="tr-TR"/>
          </w:rPr>
          <w:pict>
            <v:shape id="Resim 96" o:spid="_x0000_i1179" type="#_x0000_t75" alt="http://tbn2.google.com/images?q=tbn:LvW-cLa-d-FQ2M:http://sivilsavunma.sakarya.gov.tr/Images/logo-kucuk.gif" href="http://images.google.com.tr/imgres?imgurl=http://sivilsavunma.sakarya.gov.tr/Images/logo-kucuk.gif&amp;imgrefurl=http://sivilsavunma.sakarya.gov.tr/siginak.asp&amp;usg=__bItT4hBOfHeqLd-PxB-DUd7BmBg=&amp;h=228&amp;w=173&amp;sz=234&amp;hl=tr&amp;start=3&amp;sig2=NKXzeQQjZASg8BwV3Zqq8g&amp;tbnid=LvW-cLa-d-FQ2M:&amp;tbnh=108&amp;tbnw=82&amp;prev=/images?q=S%C4%B0V%C4%B0L+SAVUNMA+LOGO&amp;gbv=2&amp;hl=tr&amp;ei=fZHrSdTCCdyPsAatvLX3" style="width:49.5pt;height:64.5pt;visibility:visible" o:button="t">
              <v:fill o:detectmouseclick="t"/>
              <v:imagedata r:id="rId278" o:title=""/>
            </v:shape>
          </w:pict>
        </w:r>
      </w:hyperlink>
      <w:r>
        <w:rPr>
          <w:rFonts w:cs="Arial"/>
          <w:b/>
          <w:i/>
        </w:rPr>
        <w:t xml:space="preserve">              </w:t>
      </w:r>
      <w:r w:rsidRPr="00F1524E">
        <w:rPr>
          <w:rFonts w:cs="Arial"/>
          <w:b/>
          <w:i/>
        </w:rPr>
        <w:t xml:space="preserve">D) </w:t>
      </w:r>
      <w:hyperlink r:id="rId279" w:history="1">
        <w:r w:rsidRPr="00804B69">
          <w:rPr>
            <w:rFonts w:cs="Arial"/>
            <w:b/>
            <w:i/>
            <w:noProof/>
            <w:lang w:eastAsia="tr-TR"/>
          </w:rPr>
          <w:pict>
            <v:shape id="_x0000_i1180" type="#_x0000_t75" alt="http://tbn3.google.com/images?q=tbn:1ilrwWSXsTVpSM:http://demirci.meb.gov.tr/haberfoto/meb.gif" href="http://images.google.com.tr/imgres?imgurl=http://demirci.meb.gov.tr/haberfoto/meb.gif&amp;imgrefurl=http://demirci.meb.gov.tr/&amp;usg=__xMbwcj3QWOLmcwauOCPdHQPN-oQ=&amp;h=298&amp;w=300&amp;sz=16&amp;hl=tr&amp;start=1&amp;sig2=2EHbRXVDKHgdUbEDHqzKUg&amp;um=1&amp;tbnid=1ilrwWSXsTVpSM:&amp;tbnh=115&amp;tbnw=116&amp;prev=/images?q=meb&amp;hl=tr&amp;rlz=1T4GGLJ_en&amp;sa=G&amp;um=1&amp;ei=4C7rSZH7HM6RsAaPrJiC" style="width:65.25pt;height:64.5pt;visibility:visible" o:button="t">
              <v:fill o:detectmouseclick="t"/>
              <v:imagedata r:id="rId252" o:title=""/>
            </v:shape>
          </w:pict>
        </w:r>
      </w:hyperlink>
    </w:p>
    <w:p w:rsidR="00C723FD" w:rsidRDefault="00C723FD" w:rsidP="00F1524E">
      <w:pPr>
        <w:spacing w:after="0"/>
        <w:rPr>
          <w:rFonts w:cs="Arial"/>
          <w:b/>
          <w:i/>
        </w:rPr>
      </w:pPr>
    </w:p>
    <w:p w:rsidR="00C723FD" w:rsidRPr="00F1524E" w:rsidRDefault="00C723FD" w:rsidP="00F1524E">
      <w:pPr>
        <w:spacing w:after="0"/>
        <w:rPr>
          <w:rFonts w:cs="Arial"/>
          <w:b/>
          <w:i/>
        </w:rPr>
      </w:pPr>
      <w:r>
        <w:rPr>
          <w:rFonts w:cs="Arial"/>
          <w:b/>
          <w:i/>
        </w:rPr>
        <w:t>156-</w:t>
      </w:r>
      <w:r w:rsidRPr="00F1524E">
        <w:rPr>
          <w:rFonts w:cs="Arial"/>
          <w:b/>
          <w:i/>
        </w:rPr>
        <w:t xml:space="preserve">İnsanların süreklilik gösteren ihtiyaçlarını karşılamak için oluşturdukları kalıcı gurup tanımı hangisidir? </w:t>
      </w:r>
    </w:p>
    <w:p w:rsidR="00C723FD" w:rsidRPr="00C51EB8" w:rsidRDefault="00C723FD" w:rsidP="00F1524E">
      <w:pPr>
        <w:spacing w:after="0"/>
        <w:rPr>
          <w:rFonts w:cs="Arial"/>
        </w:rPr>
      </w:pPr>
      <w:r w:rsidRPr="00C51EB8">
        <w:rPr>
          <w:rFonts w:cs="Arial"/>
        </w:rPr>
        <w:t>A) Grup                                     B) Sosyal örgüt</w:t>
      </w:r>
    </w:p>
    <w:p w:rsidR="00C723FD" w:rsidRPr="00C51EB8" w:rsidRDefault="00C723FD" w:rsidP="00F1524E">
      <w:pPr>
        <w:spacing w:after="0"/>
        <w:rPr>
          <w:rFonts w:cs="Arial"/>
        </w:rPr>
      </w:pPr>
      <w:r w:rsidRPr="00C51EB8">
        <w:rPr>
          <w:rFonts w:cs="Arial"/>
        </w:rPr>
        <w:t>C) Sosyal etkileşim                 D) Kurum</w:t>
      </w:r>
    </w:p>
    <w:p w:rsidR="00C723FD" w:rsidRDefault="00C723FD" w:rsidP="00F1524E">
      <w:pPr>
        <w:spacing w:after="0"/>
        <w:rPr>
          <w:rFonts w:cs="Arial"/>
          <w:b/>
          <w:i/>
        </w:rPr>
      </w:pPr>
    </w:p>
    <w:p w:rsidR="00C723FD" w:rsidRDefault="00C723FD" w:rsidP="00F1524E">
      <w:pPr>
        <w:spacing w:after="0"/>
        <w:rPr>
          <w:rFonts w:ascii="Arial" w:hAnsi="Arial" w:cs="Arial"/>
          <w:noProof/>
          <w:color w:val="0000FF"/>
          <w:lang w:eastAsia="tr-TR"/>
        </w:rPr>
      </w:pPr>
      <w:r>
        <w:rPr>
          <w:rFonts w:cs="Arial"/>
          <w:b/>
          <w:i/>
        </w:rPr>
        <w:t>157-</w:t>
      </w:r>
      <w:r>
        <w:rPr>
          <w:rFonts w:ascii="Arial" w:hAnsi="Arial" w:cs="Arial"/>
          <w:noProof/>
          <w:color w:val="0000FF"/>
          <w:lang w:eastAsia="tr-TR"/>
        </w:rPr>
        <w:t xml:space="preserve">        </w:t>
      </w:r>
      <w:hyperlink r:id="rId280" w:history="1">
        <w:r w:rsidRPr="00804B69">
          <w:rPr>
            <w:rFonts w:ascii="Arial" w:hAnsi="Arial" w:cs="Arial"/>
            <w:noProof/>
            <w:color w:val="0000FF"/>
            <w:lang w:eastAsia="tr-TR"/>
          </w:rPr>
          <w:pict>
            <v:shape id="_x0000_i1181" type="#_x0000_t75" alt="http://tbn2.google.com/images?q=tbn:FZjm_G-b1hJL7M:http://www.artvinfenlisesi.k12.tr/cms/images/tatbikat.jpg" href="http://images.google.com.tr/imgres?imgurl=http://www.artvinfenlisesi.k12.tr/cms/images/tatbikat.jpg&amp;imgrefurl=http://www.artvinfenlisesi.k12.tr/cms/index.php?option=com_content&amp;task=blogcategory&amp;id=1&amp;Itemid=165&amp;usg=__AWLroe8xEG0z-qNlBfNm0DKD-w4=&amp;h=524&amp;w=699&amp;sz=202&amp;hl=tr&amp;start=58&amp;tbnid=FZjm_G-b1hJL7M:&amp;tbnh=104&amp;tbnw=139&amp;prev=/images?q=s%C4%B1n%C4%B1fta+sivil+savunma+tatbikat%C4%B1&amp;gbv=2&amp;ndsp=20&amp;hl=tr&amp;sa=N&amp;start=" style="width:114.75pt;height:84.7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" o:button="t">
              <v:fill o:detectmouseclick="t"/>
              <v:imagedata r:id="rId281" o:title=""/>
              <o:lock v:ext="edit" aspectratio="f"/>
            </v:shape>
          </w:pict>
        </w:r>
      </w:hyperlink>
    </w:p>
    <w:p w:rsidR="00C723FD" w:rsidRDefault="00C723FD" w:rsidP="00F1524E">
      <w:pPr>
        <w:spacing w:after="0"/>
        <w:rPr>
          <w:rFonts w:cs="Arial"/>
          <w:b/>
          <w:i/>
        </w:rPr>
      </w:pPr>
      <w:r>
        <w:rPr>
          <w:rFonts w:cs="Arial"/>
          <w:b/>
          <w:i/>
        </w:rPr>
        <w:t>Aşağıdaki öğrenci kulüplerinden hangisi okulda yapılacak olan deprem tatbikatında yer alır.</w:t>
      </w:r>
    </w:p>
    <w:p w:rsidR="00C723FD" w:rsidRPr="00C51EB8" w:rsidRDefault="00C723FD" w:rsidP="00F1524E">
      <w:pPr>
        <w:spacing w:after="0"/>
        <w:rPr>
          <w:rFonts w:cs="Arial"/>
        </w:rPr>
      </w:pPr>
      <w:r w:rsidRPr="00C51EB8">
        <w:rPr>
          <w:rFonts w:cs="Arial"/>
        </w:rPr>
        <w:t>a-Çevre koruma kulübü</w:t>
      </w:r>
    </w:p>
    <w:p w:rsidR="00C723FD" w:rsidRPr="00C51EB8" w:rsidRDefault="00C723FD" w:rsidP="00F1524E">
      <w:pPr>
        <w:spacing w:after="0"/>
        <w:rPr>
          <w:rFonts w:cs="Arial"/>
        </w:rPr>
      </w:pPr>
      <w:r w:rsidRPr="00C51EB8">
        <w:rPr>
          <w:rFonts w:cs="Arial"/>
        </w:rPr>
        <w:t>b-Sivil savunma kulübü</w:t>
      </w:r>
    </w:p>
    <w:p w:rsidR="00C723FD" w:rsidRPr="00C51EB8" w:rsidRDefault="00C723FD" w:rsidP="00F1524E">
      <w:pPr>
        <w:spacing w:after="0"/>
        <w:rPr>
          <w:rFonts w:cs="Arial"/>
        </w:rPr>
      </w:pPr>
      <w:r w:rsidRPr="00C51EB8">
        <w:rPr>
          <w:rFonts w:cs="Arial"/>
        </w:rPr>
        <w:t>c-Spor kulübü</w:t>
      </w:r>
    </w:p>
    <w:p w:rsidR="00C723FD" w:rsidRPr="00C51EB8" w:rsidRDefault="00C723FD" w:rsidP="00F1524E">
      <w:pPr>
        <w:spacing w:after="0"/>
        <w:rPr>
          <w:rFonts w:cs="Arial"/>
        </w:rPr>
      </w:pPr>
      <w:r w:rsidRPr="00C51EB8">
        <w:rPr>
          <w:rFonts w:cs="Arial"/>
        </w:rPr>
        <w:t>d-Bilim ve teknoloji kulübü</w:t>
      </w:r>
    </w:p>
    <w:p w:rsidR="00C723FD" w:rsidRDefault="00C723FD" w:rsidP="00F1524E">
      <w:pPr>
        <w:spacing w:after="0"/>
        <w:rPr>
          <w:rFonts w:cs="Arial"/>
          <w:b/>
          <w:i/>
        </w:rPr>
      </w:pPr>
    </w:p>
    <w:p w:rsidR="00C723FD" w:rsidRDefault="00C723FD" w:rsidP="00F1524E">
      <w:pPr>
        <w:spacing w:after="0"/>
        <w:rPr>
          <w:rFonts w:cs="Arial"/>
          <w:b/>
          <w:i/>
        </w:rPr>
      </w:pPr>
    </w:p>
    <w:p w:rsidR="00C723FD" w:rsidRDefault="00C723FD" w:rsidP="00F1524E">
      <w:pPr>
        <w:spacing w:after="0"/>
        <w:rPr>
          <w:rFonts w:cs="Arial"/>
          <w:b/>
          <w:i/>
        </w:rPr>
      </w:pPr>
    </w:p>
    <w:p w:rsidR="00C723FD" w:rsidRDefault="00C723FD" w:rsidP="00F1524E">
      <w:pPr>
        <w:spacing w:after="0"/>
        <w:rPr>
          <w:rFonts w:cs="Arial"/>
          <w:b/>
          <w:i/>
        </w:rPr>
      </w:pPr>
      <w:r>
        <w:rPr>
          <w:rFonts w:cs="Arial"/>
          <w:b/>
          <w:i/>
        </w:rPr>
        <w:t>158-Okullarda derslerin yanı sıra öğrencilerin çeşitli yeteneklerini de geliştirmeyi amaçlayan sosyal gruplara  ne ad verilir.</w:t>
      </w:r>
    </w:p>
    <w:p w:rsidR="00C723FD" w:rsidRPr="00C51EB8" w:rsidRDefault="00C723FD" w:rsidP="00F1524E">
      <w:pPr>
        <w:spacing w:after="0"/>
        <w:rPr>
          <w:rFonts w:cs="Arial"/>
        </w:rPr>
      </w:pPr>
      <w:r w:rsidRPr="00C51EB8">
        <w:rPr>
          <w:rFonts w:cs="Arial"/>
        </w:rPr>
        <w:t>a-Okul aile birliği                    b-Resmi kurumlar</w:t>
      </w:r>
    </w:p>
    <w:p w:rsidR="00C723FD" w:rsidRPr="00C51EB8" w:rsidRDefault="00C723FD" w:rsidP="004B4F47">
      <w:pPr>
        <w:spacing w:after="0"/>
        <w:rPr>
          <w:rFonts w:cs="Arial"/>
        </w:rPr>
      </w:pPr>
      <w:r w:rsidRPr="00C51EB8">
        <w:rPr>
          <w:rFonts w:cs="Arial"/>
        </w:rPr>
        <w:t>c-Öğrenci kulüpleri                d- Sosyal  örgütler</w:t>
      </w:r>
    </w:p>
    <w:p w:rsidR="00C723FD" w:rsidRDefault="00C723FD" w:rsidP="004B4F47">
      <w:pPr>
        <w:spacing w:after="0"/>
        <w:rPr>
          <w:rFonts w:cs="Arial"/>
          <w:b/>
          <w:i/>
        </w:rPr>
      </w:pPr>
      <w:r>
        <w:rPr>
          <w:noProof/>
          <w:lang w:eastAsia="tr-TR"/>
        </w:rPr>
        <w:pict>
          <v:shape id="_x0000_s1078" type="#_x0000_t106" style="position:absolute;margin-left:75.4pt;margin-top:4.35pt;width:187.5pt;height:65.25pt;z-index:251682816" adj="-899,5313" strokecolor="#9bbb59" strokeweight="2.5pt">
            <v:shadow color="#868686"/>
            <v:textbox>
              <w:txbxContent>
                <w:p w:rsidR="00C723FD" w:rsidRPr="004B4F47" w:rsidRDefault="00C723FD" w:rsidP="004B4F47">
                  <w:pPr>
                    <w:spacing w:after="0" w:line="240" w:lineRule="auto"/>
                    <w:rPr>
                      <w:b/>
                      <w:i/>
                    </w:rPr>
                  </w:pPr>
                  <w:r w:rsidRPr="004B4F47">
                    <w:rPr>
                      <w:b/>
                      <w:i/>
                    </w:rPr>
                    <w:t>İçki ,sigara gibi kötü alışkanlıklardan nefret ederim</w:t>
                  </w:r>
                  <w:r>
                    <w:rPr>
                      <w:b/>
                      <w:i/>
                    </w:rPr>
                    <w:t>.</w:t>
                  </w:r>
                </w:p>
              </w:txbxContent>
            </v:textbox>
          </v:shape>
        </w:pict>
      </w:r>
    </w:p>
    <w:p w:rsidR="00C723FD" w:rsidRDefault="00C723FD" w:rsidP="004B4F47">
      <w:pPr>
        <w:spacing w:after="0"/>
        <w:rPr>
          <w:rFonts w:cs="Arial"/>
          <w:b/>
          <w:i/>
        </w:rPr>
      </w:pPr>
      <w:r>
        <w:rPr>
          <w:rFonts w:cs="Arial"/>
          <w:b/>
          <w:i/>
        </w:rPr>
        <w:t xml:space="preserve">159-   </w:t>
      </w:r>
      <w:hyperlink r:id="rId282" w:history="1">
        <w:r w:rsidRPr="00804B69">
          <w:rPr>
            <w:rFonts w:cs="Arial"/>
            <w:b/>
            <w:i/>
            <w:noProof/>
            <w:lang w:eastAsia="tr-TR"/>
          </w:rPr>
          <w:pict>
            <v:shape id="Resim 70" o:spid="_x0000_i1182" type="#_x0000_t75" alt="http://tbn0.google.com/images?q=tbn:MPLcLV7On3YsZM:http://www.loadtr.com/b-47944-garfield_kedi_turuncu_garfiy%C4%B1ld_%C3%A7izgi_roman_%C3%A7izgi_roman.jpg" href="http://images.google.com.tr/imgres?imgurl=http://www.loadtr.com/b-47944-garfield_kedi_turuncu_garfiy%C4%B1ld_%C3%A7izgi_roman_%C3%A7izgi_roman.jpg&amp;imgrefurl=http://www.delinetciler.net/forum/cizgi-film-kahramanlari/56827-garfield-garfield-resimleri.html&amp;usg=__KBETOImI5v4Zc5mUdu_SrVPyt7I=&amp;h=401&amp;w=400&amp;sz=18&amp;hl=tr&amp;start=66&amp;tbnid=MPLcLV7On3YsZM:&amp;tbnh=124&amp;tbnw=124&amp;prev=/images?q=%C3%A7izgi+kahramanlar&amp;gbv=2&amp;ndsp=20&amp;hl=tr&amp;sa=N&amp;start=" style="width:70.5pt;height:70.5pt;visibility:visible" o:button="t">
              <v:fill o:detectmouseclick="t"/>
              <v:imagedata r:id="rId283" o:title=""/>
            </v:shape>
          </w:pict>
        </w:r>
      </w:hyperlink>
    </w:p>
    <w:p w:rsidR="00C723FD" w:rsidRDefault="00C723FD" w:rsidP="004B4F47">
      <w:pPr>
        <w:spacing w:after="0"/>
        <w:rPr>
          <w:rFonts w:cs="Arial"/>
          <w:b/>
          <w:i/>
        </w:rPr>
      </w:pPr>
      <w:r>
        <w:rPr>
          <w:rFonts w:cs="Arial"/>
          <w:b/>
          <w:i/>
        </w:rPr>
        <w:t>Diyen Garfielt aşağıdaki öğrenci kulüplerinden hangisine üye olmalıdır.</w:t>
      </w:r>
    </w:p>
    <w:p w:rsidR="00C723FD" w:rsidRPr="00C51EB8" w:rsidRDefault="00C723FD" w:rsidP="004B4F47">
      <w:pPr>
        <w:spacing w:after="0"/>
        <w:rPr>
          <w:rFonts w:cs="Arial"/>
        </w:rPr>
      </w:pPr>
      <w:r w:rsidRPr="00C51EB8">
        <w:rPr>
          <w:rFonts w:cs="Arial"/>
        </w:rPr>
        <w:t>a- Kızılay kulübü                 b-Tiyatro kulübü</w:t>
      </w:r>
    </w:p>
    <w:p w:rsidR="00C723FD" w:rsidRPr="00C51EB8" w:rsidRDefault="00C723FD" w:rsidP="004B4F47">
      <w:pPr>
        <w:spacing w:after="0"/>
        <w:rPr>
          <w:rFonts w:cs="Arial"/>
        </w:rPr>
      </w:pPr>
      <w:r w:rsidRPr="00C51EB8">
        <w:rPr>
          <w:rFonts w:cs="Arial"/>
        </w:rPr>
        <w:t>c-Teknoloji kulübü              d-Yeşilay kulübü</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160-Mehmet arkadaşlarıyla kulüp saatinde içki ve sigaranın zararları ile ilgili bir etkinlik düzenlemek istiyor.</w:t>
      </w:r>
    </w:p>
    <w:p w:rsidR="00C723FD" w:rsidRDefault="00C723FD" w:rsidP="004B4F47">
      <w:pPr>
        <w:spacing w:after="0"/>
        <w:rPr>
          <w:rFonts w:cs="Arial"/>
          <w:b/>
          <w:i/>
        </w:rPr>
      </w:pPr>
      <w:r>
        <w:rPr>
          <w:rFonts w:cs="Arial"/>
          <w:b/>
          <w:i/>
        </w:rPr>
        <w:t>Bu konuda yardım alacakları sivil toplum örgütü aşağıdakilerden hangisidir.</w:t>
      </w:r>
    </w:p>
    <w:p w:rsidR="00C723FD" w:rsidRDefault="00C723FD" w:rsidP="00AA4182">
      <w:pPr>
        <w:spacing w:after="0"/>
        <w:rPr>
          <w:rFonts w:cs="Arial"/>
          <w:b/>
          <w:i/>
          <w:color w:val="000000"/>
        </w:rPr>
      </w:pPr>
      <w:r>
        <w:rPr>
          <w:rFonts w:cs="Arial"/>
          <w:b/>
          <w:i/>
          <w:color w:val="000000"/>
        </w:rPr>
        <w:t>a-</w:t>
      </w:r>
      <w:hyperlink r:id="rId284" w:history="1">
        <w:r w:rsidRPr="00804B69">
          <w:rPr>
            <w:rFonts w:cs="Arial"/>
            <w:b/>
            <w:i/>
            <w:noProof/>
            <w:color w:val="000000"/>
            <w:lang w:eastAsia="tr-TR"/>
          </w:rPr>
          <w:pict>
            <v:shape id="_x0000_i1183" type="#_x0000_t75" alt="http://tbn3.google.com/images?q=tbn:8gt_ahbKhlkc8M:http://www.itusozluk.com/img.php/8deb680e6895abc7ea6790a06bddabc413196/tema%2Bvakf%25FD" href="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 style="width:75.75pt;height:29.25pt;visibility:visible" o:button="t">
              <v:fill o:detectmouseclick="t"/>
              <v:imagedata r:id="rId221" o:title=""/>
            </v:shape>
          </w:pict>
        </w:r>
      </w:hyperlink>
      <w:r>
        <w:rPr>
          <w:rFonts w:cs="Arial"/>
          <w:b/>
          <w:i/>
          <w:color w:val="000000"/>
        </w:rPr>
        <w:t xml:space="preserve">     b- </w:t>
      </w:r>
      <w:hyperlink r:id="rId285" w:history="1">
        <w:r w:rsidRPr="00804B69">
          <w:rPr>
            <w:rFonts w:cs="Arial"/>
            <w:b/>
            <w:i/>
            <w:noProof/>
            <w:color w:val="000000"/>
            <w:lang w:eastAsia="tr-TR"/>
          </w:rPr>
          <w:pict>
            <v:shape id="_x0000_i1184" type="#_x0000_t75" alt="http://tbn0.google.com/images?q=tbn:oA00jXxUBKjtfM:http://www.kadirstreehouses.com/kadirstreehouses/kadirs/images/akut_logo.gif" href="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 style="width:55.5pt;height:55.5pt;visibility:visible" o:button="t">
              <v:fill o:detectmouseclick="t"/>
              <v:imagedata r:id="rId241" o:title=""/>
            </v:shape>
          </w:pict>
        </w:r>
      </w:hyperlink>
    </w:p>
    <w:p w:rsidR="00C723FD" w:rsidRDefault="00C723FD" w:rsidP="00AA4182">
      <w:pPr>
        <w:spacing w:after="0"/>
        <w:rPr>
          <w:rFonts w:cs="Arial"/>
          <w:b/>
          <w:i/>
          <w:color w:val="000000"/>
        </w:rPr>
      </w:pPr>
      <w:r>
        <w:rPr>
          <w:rFonts w:cs="Arial"/>
          <w:b/>
          <w:i/>
          <w:color w:val="000000"/>
        </w:rPr>
        <w:t xml:space="preserve">c- </w:t>
      </w:r>
      <w:hyperlink r:id="rId286" w:history="1">
        <w:r w:rsidRPr="00804B69">
          <w:rPr>
            <w:rFonts w:cs="Arial"/>
            <w:b/>
            <w:i/>
            <w:noProof/>
            <w:color w:val="000000"/>
            <w:lang w:eastAsia="tr-TR"/>
          </w:rPr>
          <w:pict>
            <v:shape id="_x0000_i1185" type="#_x0000_t75" alt="http://tbn3.google.com/images?q=tbn:apxfufG0PBX5hM:http://www.kastamonupostasi.com/kposta3/himages/yesilay.gif" href="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 style="width:69.75pt;height:63pt;visibility:visible" o:button="t">
              <v:fill o:detectmouseclick="t"/>
              <v:imagedata r:id="rId233" o:title=""/>
            </v:shape>
          </w:pict>
        </w:r>
      </w:hyperlink>
      <w:r>
        <w:rPr>
          <w:rFonts w:cs="Arial"/>
          <w:b/>
          <w:i/>
          <w:color w:val="000000"/>
        </w:rPr>
        <w:t xml:space="preserve">       d-</w:t>
      </w:r>
      <w:hyperlink r:id="rId287" w:history="1">
        <w:r w:rsidRPr="00804B69">
          <w:rPr>
            <w:rFonts w:cs="Arial"/>
            <w:b/>
            <w:i/>
            <w:noProof/>
            <w:color w:val="000000"/>
            <w:lang w:eastAsia="tr-TR"/>
          </w:rPr>
          <w:pict>
            <v:shape id="_x0000_i1186" type="#_x0000_t75" alt="http://tbn1.google.com/images?q=tbn:-C6hfLdOJkXJWM:http://www.domatessuyu.com/wp-content/uploads/2008/11/losev.jpg" href="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 style="width:86.25pt;height:45.75pt;visibility:visible" o:button="t">
              <v:fill o:detectmouseclick="t"/>
              <v:imagedata r:id="rId223" o:title=""/>
            </v:shape>
          </w:pict>
        </w:r>
      </w:hyperlink>
    </w:p>
    <w:p w:rsidR="00C723FD" w:rsidRDefault="00C723FD" w:rsidP="004B4F47">
      <w:pPr>
        <w:spacing w:after="0"/>
        <w:rPr>
          <w:rFonts w:cs="Arial"/>
          <w:b/>
          <w:i/>
        </w:rPr>
      </w:pPr>
    </w:p>
    <w:p w:rsidR="00C723FD" w:rsidRDefault="00C723FD" w:rsidP="004B4F47">
      <w:pPr>
        <w:spacing w:after="0"/>
        <w:rPr>
          <w:rFonts w:cs="Arial"/>
          <w:b/>
          <w:i/>
        </w:rPr>
      </w:pPr>
      <w:r>
        <w:rPr>
          <w:rFonts w:cs="Arial"/>
          <w:b/>
          <w:i/>
        </w:rPr>
        <w:t>161-</w:t>
      </w:r>
    </w:p>
    <w:p w:rsidR="00C723FD" w:rsidRDefault="00C723FD" w:rsidP="004B4F47">
      <w:pPr>
        <w:spacing w:after="0"/>
        <w:rPr>
          <w:rFonts w:cs="Arial"/>
          <w:b/>
          <w:i/>
        </w:rPr>
      </w:pPr>
      <w:r>
        <w:rPr>
          <w:rFonts w:cs="Arial"/>
          <w:b/>
          <w:i/>
        </w:rPr>
        <w:t>Eskiden elle örülen ve bitirilmesi günler alan halı günümüzde büyük fabrikalarda kısa bir sure içinde üretilebilmektedir.Bu durum üretimde  büyük artışların olmasını sağlamıştır.</w:t>
      </w:r>
    </w:p>
    <w:p w:rsidR="00C723FD" w:rsidRDefault="00C723FD" w:rsidP="004B4F47">
      <w:pPr>
        <w:spacing w:after="0"/>
        <w:rPr>
          <w:rFonts w:cs="Arial"/>
          <w:b/>
          <w:i/>
        </w:rPr>
      </w:pPr>
      <w:r>
        <w:rPr>
          <w:rFonts w:cs="Arial"/>
          <w:b/>
          <w:i/>
        </w:rPr>
        <w:t>Üretimin artmasının sebebi aşağıdakilerden hangisi olamaz.</w:t>
      </w:r>
    </w:p>
    <w:p w:rsidR="00C723FD" w:rsidRPr="00C51EB8" w:rsidRDefault="00C723FD" w:rsidP="004B4F47">
      <w:pPr>
        <w:spacing w:after="0"/>
        <w:rPr>
          <w:rFonts w:cs="Arial"/>
        </w:rPr>
      </w:pPr>
      <w:r w:rsidRPr="00C51EB8">
        <w:rPr>
          <w:rFonts w:cs="Arial"/>
        </w:rPr>
        <w:t>A-Teknolojinin gelişmesiyle beraber üretimin hızlanması.</w:t>
      </w:r>
    </w:p>
    <w:p w:rsidR="00C723FD" w:rsidRPr="00C51EB8" w:rsidRDefault="00C723FD" w:rsidP="004B4F47">
      <w:pPr>
        <w:spacing w:after="0"/>
        <w:rPr>
          <w:rFonts w:cs="Arial"/>
        </w:rPr>
      </w:pPr>
      <w:r w:rsidRPr="00C51EB8">
        <w:rPr>
          <w:rFonts w:cs="Arial"/>
        </w:rPr>
        <w:t>B-Fabrika halıları el halılarından değerli olması.</w:t>
      </w:r>
    </w:p>
    <w:p w:rsidR="00C723FD" w:rsidRPr="00C51EB8" w:rsidRDefault="00C723FD" w:rsidP="004B4F47">
      <w:pPr>
        <w:spacing w:after="0"/>
        <w:rPr>
          <w:rFonts w:cs="Arial"/>
        </w:rPr>
      </w:pPr>
      <w:r w:rsidRPr="00C51EB8">
        <w:rPr>
          <w:rFonts w:cs="Arial"/>
        </w:rPr>
        <w:t>C-İnsan nüfusunun artmasıyla beraber mallara duyulan ihtiyacın artması</w:t>
      </w:r>
    </w:p>
    <w:p w:rsidR="00C723FD" w:rsidRPr="00C51EB8" w:rsidRDefault="00C723FD" w:rsidP="004B4F47">
      <w:pPr>
        <w:spacing w:after="0"/>
        <w:rPr>
          <w:rFonts w:cs="Arial"/>
        </w:rPr>
      </w:pPr>
      <w:r w:rsidRPr="00C51EB8">
        <w:rPr>
          <w:rFonts w:cs="Arial"/>
        </w:rPr>
        <w:t>D-Büyük fabrikaların üretim kapasitelerin de büyük olması.</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noProof/>
          <w:lang w:eastAsia="tr-TR"/>
        </w:rPr>
        <w:pict>
          <v:shape id="_x0000_s1079" type="#_x0000_t62" style="position:absolute;margin-left:65.65pt;margin-top:-6.95pt;width:153pt;height:66.75pt;z-index:251683840" adj="-1772,6213" strokecolor="red" strokeweight="1pt">
            <v:fill color2="#d6e3bc" focusposition="1" focussize="" focus="100%" type="gradient"/>
            <v:shadow on="t" type="perspective" color="#4e6128" opacity=".5" offset="1pt" offset2="-3pt"/>
            <v:textbox>
              <w:txbxContent>
                <w:p w:rsidR="00C723FD" w:rsidRPr="001C2C80" w:rsidRDefault="00C723FD" w:rsidP="001C2C80">
                  <w:pPr>
                    <w:spacing w:after="0" w:line="240" w:lineRule="auto"/>
                    <w:rPr>
                      <w:b/>
                      <w:i/>
                    </w:rPr>
                  </w:pPr>
                  <w:r>
                    <w:rPr>
                      <w:b/>
                      <w:i/>
                    </w:rPr>
                    <w:t>Bu hafta okulda öğrenci kulüpleri seçimi yapılacak.Acaba hangisine gitsem.</w:t>
                  </w:r>
                </w:p>
              </w:txbxContent>
            </v:textbox>
          </v:shape>
        </w:pict>
      </w:r>
      <w:r>
        <w:rPr>
          <w:rFonts w:cs="Arial"/>
          <w:b/>
          <w:i/>
        </w:rPr>
        <w:t>162-</w:t>
      </w:r>
      <w:hyperlink r:id="rId288" w:history="1">
        <w:r w:rsidRPr="00804B69">
          <w:rPr>
            <w:rFonts w:cs="Arial"/>
            <w:b/>
            <w:i/>
            <w:noProof/>
            <w:lang w:eastAsia="tr-TR"/>
          </w:rPr>
          <w:pict>
            <v:shape id="_x0000_i1187" type="#_x0000_t75" alt="http://tbn1.google.com/images?q=tbn:SUJZJfhwm4BylM:http://images.gittigidiyor.com/1601/16013714_1.jpg" href="http://images.google.com.tr/imgres?imgurl=http://images.gittigidiyor.com/1601/16013714_1.jpg&amp;imgrefurl=http://urun.gittigidiyor.com/BEN-10-SAATI-BENTEN_W0QQidZZ16187494&amp;usg=__j5GaxCLUYozJat0LHXSazPrEk5w=&amp;h=500&amp;w=278&amp;sz=19&amp;hl=tr&amp;start=34&amp;tbnid=SUJZJfhwm4BylM:&amp;tbnh=130&amp;tbnw=72&amp;prev=/images?q=ben+10+oyuncaklar%C4%B1&amp;gbv=2&amp;ndsp=20&amp;hl=tr&amp;sa=N&amp;start=" style="width:45pt;height:81.75pt;visibility:visible" o:button="t">
              <v:fill o:detectmouseclick="t"/>
              <v:imagedata r:id="rId289" o:title=""/>
            </v:shape>
          </w:pict>
        </w:r>
      </w:hyperlink>
    </w:p>
    <w:p w:rsidR="00C723FD" w:rsidRDefault="00C723FD" w:rsidP="004B4F47">
      <w:pPr>
        <w:spacing w:after="0"/>
        <w:rPr>
          <w:rFonts w:cs="Arial"/>
          <w:b/>
          <w:i/>
        </w:rPr>
      </w:pPr>
      <w:r>
        <w:rPr>
          <w:rFonts w:cs="Arial"/>
          <w:b/>
          <w:i/>
        </w:rPr>
        <w:t xml:space="preserve">Diyen </w:t>
      </w:r>
      <w:r w:rsidRPr="001C2C80">
        <w:rPr>
          <w:rFonts w:cs="Arial"/>
          <w:b/>
          <w:i/>
          <w:color w:val="FF0000"/>
        </w:rPr>
        <w:t>Ben 10</w:t>
      </w:r>
      <w:r>
        <w:rPr>
          <w:rFonts w:cs="Arial"/>
          <w:b/>
          <w:i/>
        </w:rPr>
        <w:t xml:space="preserve">  seçimle ilgili olarak aşağıdakilerden hangisini yapmaz.</w:t>
      </w:r>
    </w:p>
    <w:p w:rsidR="00C723FD" w:rsidRPr="00C51EB8" w:rsidRDefault="00C723FD" w:rsidP="004B4F47">
      <w:pPr>
        <w:spacing w:after="0"/>
        <w:rPr>
          <w:rFonts w:cs="Arial"/>
        </w:rPr>
      </w:pPr>
      <w:r w:rsidRPr="00C51EB8">
        <w:rPr>
          <w:rFonts w:cs="Arial"/>
        </w:rPr>
        <w:t>a-Okulda açılacak olan öğrenci kulüplerini öğrenir.</w:t>
      </w:r>
    </w:p>
    <w:p w:rsidR="00C723FD" w:rsidRPr="00C51EB8" w:rsidRDefault="00C723FD" w:rsidP="004B4F47">
      <w:pPr>
        <w:spacing w:after="0"/>
        <w:rPr>
          <w:rFonts w:cs="Arial"/>
        </w:rPr>
      </w:pPr>
      <w:r w:rsidRPr="00C51EB8">
        <w:rPr>
          <w:rFonts w:cs="Arial"/>
        </w:rPr>
        <w:t>b-Kulüp çalışmaları hakkında bilgi sahibi olur.</w:t>
      </w:r>
    </w:p>
    <w:p w:rsidR="00C723FD" w:rsidRPr="00C51EB8" w:rsidRDefault="00C723FD" w:rsidP="004B4F47">
      <w:pPr>
        <w:spacing w:after="0"/>
        <w:rPr>
          <w:rFonts w:cs="Arial"/>
        </w:rPr>
      </w:pPr>
      <w:r w:rsidRPr="00C51EB8">
        <w:rPr>
          <w:rFonts w:cs="Arial"/>
        </w:rPr>
        <w:t>c-Sevdiği arkadaşlarının gittiği kulübe gider.</w:t>
      </w:r>
    </w:p>
    <w:p w:rsidR="00C723FD" w:rsidRPr="00C51EB8" w:rsidRDefault="00C723FD" w:rsidP="004B4F47">
      <w:pPr>
        <w:spacing w:after="0"/>
        <w:rPr>
          <w:rFonts w:cs="Arial"/>
        </w:rPr>
      </w:pPr>
      <w:r w:rsidRPr="00C51EB8">
        <w:rPr>
          <w:rFonts w:cs="Arial"/>
        </w:rPr>
        <w:t>d-Bilgi ,beceri ve yeteneklerini belirler.</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163-</w:t>
      </w:r>
      <w:r w:rsidRPr="00804B69">
        <w:rPr>
          <w:rFonts w:cs="Arial"/>
          <w:b/>
          <w:i/>
          <w:noProof/>
          <w:lang w:eastAsia="tr-TR"/>
        </w:rPr>
        <w:pict>
          <v:shape id="Diyagram 115" o:spid="_x0000_i1188" type="#_x0000_t75" style="width:3in;height:127.5pt;visibility:visible" o:gfxdata="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">
            <v:imagedata r:id="rId290" o:title=""/>
            <o:lock v:ext="edit" aspectratio="f"/>
          </v:shape>
        </w:pict>
      </w:r>
    </w:p>
    <w:p w:rsidR="00C723FD" w:rsidRDefault="00C723FD" w:rsidP="004B4F47">
      <w:pPr>
        <w:spacing w:after="0"/>
        <w:rPr>
          <w:rFonts w:cs="Arial"/>
          <w:b/>
          <w:i/>
        </w:rPr>
      </w:pPr>
      <w:r>
        <w:rPr>
          <w:rFonts w:cs="Arial"/>
          <w:b/>
          <w:i/>
        </w:rPr>
        <w:t>Yukarıdaki eşleştirmelerde bazı kulüpler ve yaptıkları  işler verilmiştir.Hangisi doğrudur.</w:t>
      </w:r>
    </w:p>
    <w:p w:rsidR="00C723FD" w:rsidRPr="00C51EB8" w:rsidRDefault="00C723FD" w:rsidP="004B4F47">
      <w:pPr>
        <w:spacing w:after="0"/>
        <w:rPr>
          <w:rFonts w:cs="Arial"/>
        </w:rPr>
      </w:pPr>
      <w:r w:rsidRPr="00C51EB8">
        <w:rPr>
          <w:rFonts w:cs="Arial"/>
        </w:rPr>
        <w:t xml:space="preserve">a- temizlik kulübü            </w:t>
      </w:r>
    </w:p>
    <w:p w:rsidR="00C723FD" w:rsidRPr="00C51EB8" w:rsidRDefault="00C723FD" w:rsidP="004B4F47">
      <w:pPr>
        <w:spacing w:after="0"/>
        <w:rPr>
          <w:rFonts w:cs="Arial"/>
        </w:rPr>
      </w:pPr>
      <w:r w:rsidRPr="00C51EB8">
        <w:rPr>
          <w:rFonts w:cs="Arial"/>
        </w:rPr>
        <w:t xml:space="preserve">  b-Tiyatro kulübü</w:t>
      </w:r>
    </w:p>
    <w:p w:rsidR="00C723FD" w:rsidRPr="00C51EB8" w:rsidRDefault="00C723FD" w:rsidP="004B4F47">
      <w:pPr>
        <w:spacing w:after="0"/>
        <w:rPr>
          <w:rFonts w:cs="Arial"/>
        </w:rPr>
      </w:pPr>
      <w:r w:rsidRPr="00C51EB8">
        <w:rPr>
          <w:rFonts w:cs="Arial"/>
        </w:rPr>
        <w:t xml:space="preserve">c-Sivil savunma kulübü    </w:t>
      </w:r>
    </w:p>
    <w:p w:rsidR="00C723FD" w:rsidRPr="00C51EB8" w:rsidRDefault="00C723FD" w:rsidP="004B4F47">
      <w:pPr>
        <w:spacing w:after="0"/>
        <w:rPr>
          <w:rFonts w:cs="Arial"/>
        </w:rPr>
      </w:pPr>
      <w:r w:rsidRPr="00C51EB8">
        <w:rPr>
          <w:rFonts w:cs="Arial"/>
        </w:rPr>
        <w:t xml:space="preserve"> d-Fotoğrafçılık kulübü</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164-Mehmet  kitap okumayı çok seviyordu.Sınıflarındaki kitaplıkta çok az kitap olmasına üzülüyordu.Bunun için bir şeyler yapması gerektiğine inanıyordu.</w:t>
      </w:r>
    </w:p>
    <w:p w:rsidR="00C723FD" w:rsidRDefault="00C723FD" w:rsidP="004B4F47">
      <w:pPr>
        <w:spacing w:after="0"/>
        <w:rPr>
          <w:rFonts w:cs="Arial"/>
          <w:b/>
          <w:i/>
        </w:rPr>
      </w:pPr>
      <w:r>
        <w:rPr>
          <w:rFonts w:cs="Arial"/>
          <w:b/>
          <w:i/>
        </w:rPr>
        <w:t>Mehmet bunun için aşağıdaki kulüplerin hangisine üye olmalıdır.</w:t>
      </w:r>
    </w:p>
    <w:p w:rsidR="00C723FD" w:rsidRPr="00C51EB8" w:rsidRDefault="00C723FD" w:rsidP="004B4F47">
      <w:pPr>
        <w:spacing w:after="0"/>
        <w:rPr>
          <w:rFonts w:cs="Arial"/>
        </w:rPr>
      </w:pPr>
      <w:r w:rsidRPr="00C51EB8">
        <w:rPr>
          <w:rFonts w:cs="Arial"/>
        </w:rPr>
        <w:t>a-Kızılay kulübü</w:t>
      </w:r>
    </w:p>
    <w:p w:rsidR="00C723FD" w:rsidRPr="00C51EB8" w:rsidRDefault="00C723FD" w:rsidP="004B4F47">
      <w:pPr>
        <w:spacing w:after="0"/>
        <w:rPr>
          <w:rFonts w:cs="Arial"/>
        </w:rPr>
      </w:pPr>
      <w:r w:rsidRPr="00C51EB8">
        <w:rPr>
          <w:rFonts w:cs="Arial"/>
        </w:rPr>
        <w:t>b-Fen ve teknoloji kulübü</w:t>
      </w:r>
    </w:p>
    <w:p w:rsidR="00C723FD" w:rsidRPr="00C51EB8" w:rsidRDefault="00C723FD" w:rsidP="004B4F47">
      <w:pPr>
        <w:spacing w:after="0"/>
        <w:rPr>
          <w:rFonts w:cs="Arial"/>
        </w:rPr>
      </w:pPr>
      <w:r w:rsidRPr="00C51EB8">
        <w:rPr>
          <w:rFonts w:cs="Arial"/>
        </w:rPr>
        <w:t>c-Bilişim teknolojileri kulübü</w:t>
      </w:r>
    </w:p>
    <w:p w:rsidR="00C723FD" w:rsidRPr="00C51EB8" w:rsidRDefault="00C723FD" w:rsidP="004B4F47">
      <w:pPr>
        <w:spacing w:after="0"/>
        <w:rPr>
          <w:rFonts w:cs="Arial"/>
        </w:rPr>
      </w:pPr>
      <w:r w:rsidRPr="00C51EB8">
        <w:rPr>
          <w:rFonts w:cs="Arial"/>
        </w:rPr>
        <w:t>d-Kütüphanecilik kulübü</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165-Esra kendisinin bilgisayara ,yeni icatlara elektronik aletlere ilgisi olduğunu fark etmiştir.</w:t>
      </w:r>
    </w:p>
    <w:p w:rsidR="00C723FD" w:rsidRDefault="00C723FD" w:rsidP="004B4F47">
      <w:pPr>
        <w:spacing w:after="0"/>
        <w:rPr>
          <w:rFonts w:cs="Arial"/>
          <w:b/>
          <w:i/>
        </w:rPr>
      </w:pPr>
      <w:r>
        <w:rPr>
          <w:rFonts w:cs="Arial"/>
          <w:b/>
          <w:i/>
        </w:rPr>
        <w:t>Esra okulunda hangi kulübü seçmelidir.</w:t>
      </w:r>
    </w:p>
    <w:p w:rsidR="00C723FD" w:rsidRPr="00C51EB8" w:rsidRDefault="00C723FD" w:rsidP="004B4F47">
      <w:pPr>
        <w:spacing w:after="0"/>
        <w:rPr>
          <w:rFonts w:cs="Arial"/>
        </w:rPr>
      </w:pPr>
      <w:r w:rsidRPr="00C51EB8">
        <w:rPr>
          <w:rFonts w:cs="Arial"/>
        </w:rPr>
        <w:t>a-Bilim ve teknoloji kulübü</w:t>
      </w:r>
    </w:p>
    <w:p w:rsidR="00C723FD" w:rsidRPr="00C51EB8" w:rsidRDefault="00C723FD" w:rsidP="004B4F47">
      <w:pPr>
        <w:spacing w:after="0"/>
        <w:rPr>
          <w:rFonts w:cs="Arial"/>
        </w:rPr>
      </w:pPr>
      <w:r w:rsidRPr="00C51EB8">
        <w:rPr>
          <w:rFonts w:cs="Arial"/>
        </w:rPr>
        <w:t>b-Fotoğrafçılık kulübü</w:t>
      </w:r>
    </w:p>
    <w:p w:rsidR="00C723FD" w:rsidRPr="00C51EB8" w:rsidRDefault="00C723FD" w:rsidP="004B4F47">
      <w:pPr>
        <w:spacing w:after="0"/>
        <w:rPr>
          <w:rFonts w:cs="Arial"/>
        </w:rPr>
      </w:pPr>
      <w:r w:rsidRPr="00C51EB8">
        <w:rPr>
          <w:rFonts w:cs="Arial"/>
        </w:rPr>
        <w:t>c-Gazetecilik kulübü</w:t>
      </w:r>
    </w:p>
    <w:p w:rsidR="00C723FD" w:rsidRPr="00C51EB8" w:rsidRDefault="00C723FD" w:rsidP="004B4F47">
      <w:pPr>
        <w:spacing w:after="0"/>
        <w:rPr>
          <w:rFonts w:cs="Arial"/>
        </w:rPr>
      </w:pPr>
      <w:r w:rsidRPr="00C51EB8">
        <w:rPr>
          <w:rFonts w:cs="Arial"/>
        </w:rPr>
        <w:t>d-İzcilik kulübü</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noProof/>
          <w:lang w:eastAsia="tr-TR"/>
        </w:rPr>
        <w:pict>
          <v:shape id="_x0000_s1080" type="#_x0000_t62" style="position:absolute;margin-left:88.6pt;margin-top:.55pt;width:181.25pt;height:68.25pt;z-index:251684864" adj="-2520,7263" strokecolor="red" strokeweight="1pt">
            <v:fill color2="#d6e3bc" focusposition="1" focussize="" focus="100%" type="gradient"/>
            <v:shadow on="t" type="perspective" color="#4e6128" opacity=".5" offset="1pt" offset2="-3pt"/>
            <v:textbox>
              <w:txbxContent>
                <w:p w:rsidR="00C723FD" w:rsidRPr="00AB1222" w:rsidRDefault="00C723FD" w:rsidP="00AB1222">
                  <w:pPr>
                    <w:spacing w:after="0" w:line="240" w:lineRule="auto"/>
                    <w:ind w:right="-194"/>
                    <w:rPr>
                      <w:b/>
                      <w:i/>
                    </w:rPr>
                  </w:pPr>
                  <w:r>
                    <w:rPr>
                      <w:b/>
                      <w:i/>
                    </w:rPr>
                    <w:t>Merhaba ben Mehmet.Okulumdaki kulüp çalışmalarında yaralılara ilkyardımı ve afet sırasında yapılacak işleri öğreniyorum.</w:t>
                  </w:r>
                </w:p>
              </w:txbxContent>
            </v:textbox>
          </v:shape>
        </w:pict>
      </w:r>
      <w:r>
        <w:rPr>
          <w:rFonts w:cs="Arial"/>
          <w:b/>
          <w:i/>
        </w:rPr>
        <w:t>166-</w:t>
      </w:r>
      <w:r w:rsidRPr="00804B69">
        <w:rPr>
          <w:rFonts w:cs="Arial"/>
          <w:b/>
          <w:i/>
          <w:noProof/>
          <w:lang w:eastAsia="tr-TR"/>
        </w:rPr>
        <w:pict>
          <v:shape id="_x0000_i1189" type="#_x0000_t75" style="width:69.75pt;height:87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">
            <v:imagedata r:id="rId235" o:title=""/>
            <o:lock v:ext="edit" aspectratio="f"/>
          </v:shape>
        </w:pict>
      </w:r>
    </w:p>
    <w:p w:rsidR="00C723FD" w:rsidRDefault="00C723FD" w:rsidP="004B4F47">
      <w:pPr>
        <w:spacing w:after="0"/>
        <w:rPr>
          <w:rFonts w:cs="Arial"/>
          <w:b/>
          <w:i/>
        </w:rPr>
      </w:pPr>
      <w:r>
        <w:rPr>
          <w:rFonts w:cs="Arial"/>
          <w:b/>
          <w:i/>
        </w:rPr>
        <w:t>Aşağıdakilerden hangisi Zehra nın seçtiği öğrenci kulübüdür</w:t>
      </w:r>
    </w:p>
    <w:p w:rsidR="00C723FD" w:rsidRPr="00C51EB8" w:rsidRDefault="00C723FD" w:rsidP="004B4F47">
      <w:pPr>
        <w:spacing w:after="0"/>
        <w:rPr>
          <w:rFonts w:cs="Arial"/>
        </w:rPr>
      </w:pPr>
      <w:r w:rsidRPr="00C51EB8">
        <w:rPr>
          <w:rFonts w:cs="Arial"/>
        </w:rPr>
        <w:t>a-Yeşilay kulübü</w:t>
      </w:r>
    </w:p>
    <w:p w:rsidR="00C723FD" w:rsidRPr="00C51EB8" w:rsidRDefault="00C723FD" w:rsidP="004B4F47">
      <w:pPr>
        <w:spacing w:after="0"/>
        <w:rPr>
          <w:rFonts w:cs="Arial"/>
        </w:rPr>
      </w:pPr>
      <w:r w:rsidRPr="00C51EB8">
        <w:rPr>
          <w:rFonts w:cs="Arial"/>
        </w:rPr>
        <w:t>b-Sivil Savunma Kulübü</w:t>
      </w:r>
    </w:p>
    <w:p w:rsidR="00C723FD" w:rsidRPr="00C51EB8" w:rsidRDefault="00C723FD" w:rsidP="004B4F47">
      <w:pPr>
        <w:spacing w:after="0"/>
        <w:rPr>
          <w:rFonts w:cs="Arial"/>
        </w:rPr>
      </w:pPr>
      <w:r w:rsidRPr="00C51EB8">
        <w:rPr>
          <w:rFonts w:cs="Arial"/>
        </w:rPr>
        <w:t>c-İzcilik kulübü</w:t>
      </w:r>
    </w:p>
    <w:p w:rsidR="00C723FD" w:rsidRPr="00C51EB8" w:rsidRDefault="00C723FD" w:rsidP="004B4F47">
      <w:pPr>
        <w:spacing w:after="0"/>
        <w:rPr>
          <w:rFonts w:cs="Arial"/>
        </w:rPr>
      </w:pPr>
      <w:r w:rsidRPr="00C51EB8">
        <w:rPr>
          <w:rFonts w:cs="Arial"/>
        </w:rPr>
        <w:t>d-Halk oyunu kulübü</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167-</w:t>
      </w:r>
    </w:p>
    <w:p w:rsidR="00C723FD" w:rsidRDefault="00C723FD" w:rsidP="004B4F47">
      <w:pPr>
        <w:spacing w:after="0"/>
        <w:rPr>
          <w:rFonts w:cs="Arial"/>
          <w:b/>
          <w:i/>
        </w:rPr>
      </w:pPr>
      <w:r>
        <w:rPr>
          <w:rFonts w:cs="Arial"/>
          <w:b/>
          <w:i/>
        </w:rPr>
        <w:t>Aşağıda hangisi okulunuzda karşılaştığınız bir sorunu çözmek için yapabileceklerinizden</w:t>
      </w:r>
    </w:p>
    <w:p w:rsidR="00C723FD" w:rsidRDefault="00C723FD" w:rsidP="004B4F47">
      <w:pPr>
        <w:spacing w:after="0"/>
        <w:rPr>
          <w:rFonts w:cs="Arial"/>
          <w:b/>
          <w:i/>
        </w:rPr>
      </w:pPr>
      <w:r>
        <w:rPr>
          <w:rFonts w:cs="Arial"/>
          <w:b/>
          <w:i/>
        </w:rPr>
        <w:t>Biri değildir</w:t>
      </w:r>
    </w:p>
    <w:p w:rsidR="00C723FD" w:rsidRPr="00C51EB8" w:rsidRDefault="00C723FD" w:rsidP="004B4F47">
      <w:pPr>
        <w:spacing w:after="0"/>
        <w:rPr>
          <w:rFonts w:cs="Arial"/>
        </w:rPr>
      </w:pPr>
      <w:r w:rsidRPr="00C51EB8">
        <w:rPr>
          <w:rFonts w:cs="Arial"/>
        </w:rPr>
        <w:t>a-Sorunun çözümü için uygun bir kulübe üye olurum</w:t>
      </w:r>
    </w:p>
    <w:p w:rsidR="00C723FD" w:rsidRPr="00C51EB8" w:rsidRDefault="00C723FD" w:rsidP="004B4F47">
      <w:pPr>
        <w:spacing w:after="0"/>
        <w:rPr>
          <w:rFonts w:cs="Arial"/>
        </w:rPr>
      </w:pPr>
      <w:r w:rsidRPr="00C51EB8">
        <w:rPr>
          <w:rFonts w:cs="Arial"/>
        </w:rPr>
        <w:t>b-Sorunun çözümünü devletten beklerim</w:t>
      </w:r>
    </w:p>
    <w:p w:rsidR="00C723FD" w:rsidRPr="00C51EB8" w:rsidRDefault="00C723FD" w:rsidP="004B4F47">
      <w:pPr>
        <w:spacing w:after="0"/>
        <w:rPr>
          <w:rFonts w:cs="Arial"/>
        </w:rPr>
      </w:pPr>
      <w:r w:rsidRPr="00C51EB8">
        <w:rPr>
          <w:rFonts w:cs="Arial"/>
        </w:rPr>
        <w:t>c-Sorunumu sınıf öğretmenimle paylaşırım</w:t>
      </w:r>
    </w:p>
    <w:p w:rsidR="00C723FD" w:rsidRPr="00C51EB8" w:rsidRDefault="00C723FD" w:rsidP="004B4F47">
      <w:pPr>
        <w:spacing w:after="0"/>
        <w:rPr>
          <w:rFonts w:cs="Arial"/>
        </w:rPr>
      </w:pPr>
      <w:r w:rsidRPr="00C51EB8">
        <w:rPr>
          <w:rFonts w:cs="Arial"/>
        </w:rPr>
        <w:t>d-Sorunun çözümü için arkadaşlarımla fikir üretirim</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168-</w:t>
      </w:r>
    </w:p>
    <w:p w:rsidR="00C723FD" w:rsidRDefault="00C723FD" w:rsidP="004B4F47">
      <w:pPr>
        <w:spacing w:after="0"/>
        <w:rPr>
          <w:rFonts w:cs="Arial"/>
          <w:b/>
          <w:i/>
        </w:rPr>
      </w:pPr>
      <w:r>
        <w:rPr>
          <w:rFonts w:cs="Arial"/>
          <w:b/>
          <w:i/>
        </w:rPr>
        <w:t>Özlem Öğrenci kulüplerini birisinde görevlidir.Kulüp olarak okul gazetesi çıkaracaklardır .Sınıfındaki arkadaşları  Özleme şiir ,yazı,fotoğraf ve haber konusunda destek olmaktadır.</w:t>
      </w:r>
    </w:p>
    <w:p w:rsidR="00C723FD" w:rsidRPr="00C51EB8" w:rsidRDefault="00C723FD" w:rsidP="004B4F47">
      <w:pPr>
        <w:spacing w:after="0"/>
        <w:rPr>
          <w:rFonts w:cs="Arial"/>
        </w:rPr>
      </w:pPr>
      <w:r>
        <w:rPr>
          <w:rFonts w:cs="Arial"/>
          <w:b/>
          <w:i/>
        </w:rPr>
        <w:t>Buna göre özlem aşağıdaki kulüplerden hangisinde görevlidir</w:t>
      </w:r>
      <w:r>
        <w:rPr>
          <w:rFonts w:cs="Arial"/>
          <w:b/>
          <w:i/>
        </w:rPr>
        <w:br/>
      </w:r>
      <w:r w:rsidRPr="00C51EB8">
        <w:rPr>
          <w:rFonts w:cs="Arial"/>
        </w:rPr>
        <w:t>a-Hayvanları koruma kulübü</w:t>
      </w:r>
    </w:p>
    <w:p w:rsidR="00C723FD" w:rsidRPr="00C51EB8" w:rsidRDefault="00C723FD" w:rsidP="004B4F47">
      <w:pPr>
        <w:spacing w:after="0"/>
        <w:rPr>
          <w:rFonts w:cs="Arial"/>
        </w:rPr>
      </w:pPr>
      <w:r w:rsidRPr="00C51EB8">
        <w:rPr>
          <w:rFonts w:cs="Arial"/>
        </w:rPr>
        <w:t>b-Kütüphanecilik kulübü</w:t>
      </w:r>
    </w:p>
    <w:p w:rsidR="00C723FD" w:rsidRPr="00C51EB8" w:rsidRDefault="00C723FD" w:rsidP="004B4F47">
      <w:pPr>
        <w:spacing w:after="0"/>
        <w:rPr>
          <w:rFonts w:cs="Arial"/>
        </w:rPr>
      </w:pPr>
      <w:r w:rsidRPr="00C51EB8">
        <w:rPr>
          <w:rFonts w:cs="Arial"/>
        </w:rPr>
        <w:t>c-Yayın ve iletişim kulübü</w:t>
      </w:r>
    </w:p>
    <w:p w:rsidR="00C723FD" w:rsidRPr="00C51EB8" w:rsidRDefault="00C723FD" w:rsidP="004B4F47">
      <w:pPr>
        <w:spacing w:after="0"/>
        <w:rPr>
          <w:rFonts w:cs="Arial"/>
        </w:rPr>
      </w:pPr>
      <w:r w:rsidRPr="00C51EB8">
        <w:rPr>
          <w:rFonts w:cs="Arial"/>
        </w:rPr>
        <w:t>d-Fotoğrafçılık kulübü</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169-</w:t>
      </w:r>
    </w:p>
    <w:p w:rsidR="00C723FD" w:rsidRDefault="00C723FD" w:rsidP="004B4F47">
      <w:pPr>
        <w:spacing w:after="0"/>
        <w:rPr>
          <w:rFonts w:cs="Arial"/>
          <w:b/>
          <w:i/>
        </w:rPr>
      </w:pPr>
      <w:r>
        <w:rPr>
          <w:rFonts w:cs="Arial"/>
          <w:b/>
          <w:i/>
        </w:rPr>
        <w:t>Oktay hafta içinde okulda spor kulübünde görevlidir .Hafta sonu da kendisini geliştirmek istemektedir</w:t>
      </w:r>
    </w:p>
    <w:p w:rsidR="00C723FD" w:rsidRDefault="00C723FD" w:rsidP="004B4F47">
      <w:pPr>
        <w:spacing w:after="0"/>
        <w:rPr>
          <w:rFonts w:cs="Arial"/>
          <w:b/>
          <w:i/>
        </w:rPr>
      </w:pPr>
      <w:r>
        <w:rPr>
          <w:rFonts w:cs="Arial"/>
          <w:b/>
          <w:i/>
        </w:rPr>
        <w:t>Buna göre aşağıdakilerden hangisi Oktay ın okul dışında  gidebileceği kurslardan biri olamaz</w:t>
      </w:r>
    </w:p>
    <w:p w:rsidR="00C723FD" w:rsidRPr="00C51EB8" w:rsidRDefault="00C723FD" w:rsidP="004B4F47">
      <w:pPr>
        <w:spacing w:after="0"/>
        <w:rPr>
          <w:rFonts w:cs="Arial"/>
        </w:rPr>
      </w:pPr>
      <w:r w:rsidRPr="00C51EB8">
        <w:rPr>
          <w:rFonts w:cs="Arial"/>
        </w:rPr>
        <w:t>a-Karate kursu</w:t>
      </w:r>
    </w:p>
    <w:p w:rsidR="00C723FD" w:rsidRPr="00C51EB8" w:rsidRDefault="00C723FD" w:rsidP="004B4F47">
      <w:pPr>
        <w:spacing w:after="0"/>
        <w:rPr>
          <w:rFonts w:cs="Arial"/>
        </w:rPr>
      </w:pPr>
      <w:r w:rsidRPr="00C51EB8">
        <w:rPr>
          <w:rFonts w:cs="Arial"/>
        </w:rPr>
        <w:t>b-Basketbol okulu</w:t>
      </w:r>
    </w:p>
    <w:p w:rsidR="00C723FD" w:rsidRPr="00C51EB8" w:rsidRDefault="00C723FD" w:rsidP="004B4F47">
      <w:pPr>
        <w:spacing w:after="0"/>
        <w:rPr>
          <w:rFonts w:cs="Arial"/>
        </w:rPr>
      </w:pPr>
      <w:r w:rsidRPr="00C51EB8">
        <w:rPr>
          <w:rFonts w:cs="Arial"/>
        </w:rPr>
        <w:t xml:space="preserve">c-Futbol okulu </w:t>
      </w:r>
    </w:p>
    <w:p w:rsidR="00C723FD" w:rsidRPr="00C51EB8" w:rsidRDefault="00C723FD" w:rsidP="004B4F47">
      <w:pPr>
        <w:spacing w:after="0"/>
        <w:rPr>
          <w:rFonts w:cs="Arial"/>
        </w:rPr>
      </w:pPr>
      <w:r w:rsidRPr="00C51EB8">
        <w:rPr>
          <w:rFonts w:cs="Arial"/>
        </w:rPr>
        <w:t>d-Sürücü kursu</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rFonts w:cs="Arial"/>
          <w:b/>
          <w:i/>
        </w:rPr>
        <w:t>170-</w:t>
      </w:r>
    </w:p>
    <w:p w:rsidR="00C723FD" w:rsidRDefault="00C723FD" w:rsidP="004B4F47">
      <w:pPr>
        <w:spacing w:after="0"/>
        <w:rPr>
          <w:rFonts w:cs="Arial"/>
          <w:b/>
          <w:i/>
        </w:rPr>
      </w:pPr>
      <w:r>
        <w:rPr>
          <w:rFonts w:cs="Arial"/>
          <w:b/>
          <w:i/>
        </w:rPr>
        <w:t xml:space="preserve">Okullarındaki tiyatro çalışmalarının </w:t>
      </w:r>
    </w:p>
    <w:p w:rsidR="00C723FD" w:rsidRDefault="00C723FD" w:rsidP="004B4F47">
      <w:pPr>
        <w:spacing w:after="0"/>
        <w:rPr>
          <w:rFonts w:cs="Arial"/>
          <w:b/>
          <w:i/>
        </w:rPr>
      </w:pPr>
      <w:r>
        <w:rPr>
          <w:rFonts w:cs="Arial"/>
          <w:b/>
          <w:i/>
        </w:rPr>
        <w:t>Yetersiz olduğunu düşünen bir grup</w:t>
      </w:r>
    </w:p>
    <w:p w:rsidR="00C723FD" w:rsidRDefault="00C723FD" w:rsidP="004B4F47">
      <w:pPr>
        <w:spacing w:after="0"/>
        <w:rPr>
          <w:rFonts w:cs="Arial"/>
          <w:b/>
          <w:i/>
        </w:rPr>
      </w:pPr>
      <w:r>
        <w:rPr>
          <w:rFonts w:cs="Arial"/>
          <w:b/>
          <w:i/>
        </w:rPr>
        <w:t>Öğrenci vardır.</w:t>
      </w:r>
    </w:p>
    <w:p w:rsidR="00C723FD" w:rsidRDefault="00C723FD" w:rsidP="004B4F47">
      <w:pPr>
        <w:spacing w:after="0"/>
        <w:rPr>
          <w:rFonts w:cs="Arial"/>
          <w:b/>
          <w:i/>
        </w:rPr>
      </w:pPr>
      <w:r>
        <w:rPr>
          <w:rFonts w:cs="Arial"/>
          <w:b/>
          <w:i/>
        </w:rPr>
        <w:t xml:space="preserve">Yukarıdaki öğrenciler okul yönetimine </w:t>
      </w:r>
    </w:p>
    <w:p w:rsidR="00C723FD" w:rsidRDefault="00C723FD" w:rsidP="004B4F47">
      <w:pPr>
        <w:spacing w:after="0"/>
        <w:rPr>
          <w:rFonts w:cs="Arial"/>
          <w:b/>
          <w:i/>
        </w:rPr>
      </w:pPr>
      <w:r>
        <w:rPr>
          <w:rFonts w:cs="Arial"/>
          <w:b/>
          <w:i/>
        </w:rPr>
        <w:t>Aşağıdakilerin hangisini önermezler</w:t>
      </w:r>
    </w:p>
    <w:p w:rsidR="00C723FD" w:rsidRPr="00C51EB8" w:rsidRDefault="00C723FD" w:rsidP="004B4F47">
      <w:pPr>
        <w:spacing w:after="0"/>
        <w:rPr>
          <w:rFonts w:cs="Arial"/>
        </w:rPr>
      </w:pPr>
      <w:r w:rsidRPr="00C51EB8">
        <w:rPr>
          <w:rFonts w:cs="Arial"/>
        </w:rPr>
        <w:t xml:space="preserve">a-Hafta sonları okulda tiyatro kursunun </w:t>
      </w:r>
    </w:p>
    <w:p w:rsidR="00C723FD" w:rsidRPr="00C51EB8" w:rsidRDefault="00C723FD" w:rsidP="004B4F47">
      <w:pPr>
        <w:spacing w:after="0"/>
        <w:rPr>
          <w:rFonts w:cs="Arial"/>
        </w:rPr>
      </w:pPr>
      <w:r w:rsidRPr="00C51EB8">
        <w:rPr>
          <w:rFonts w:cs="Arial"/>
        </w:rPr>
        <w:t>açılmasını</w:t>
      </w:r>
    </w:p>
    <w:p w:rsidR="00C723FD" w:rsidRPr="00C51EB8" w:rsidRDefault="00C723FD" w:rsidP="004B4F47">
      <w:pPr>
        <w:spacing w:after="0"/>
        <w:rPr>
          <w:rFonts w:cs="Arial"/>
        </w:rPr>
      </w:pPr>
      <w:r w:rsidRPr="00C51EB8">
        <w:rPr>
          <w:rFonts w:cs="Arial"/>
        </w:rPr>
        <w:t>b-Çeşitli tiyatro gruplarının okulda gösteri</w:t>
      </w:r>
    </w:p>
    <w:p w:rsidR="00C723FD" w:rsidRPr="00C51EB8" w:rsidRDefault="00C723FD" w:rsidP="004B4F47">
      <w:pPr>
        <w:spacing w:after="0"/>
        <w:rPr>
          <w:rFonts w:cs="Arial"/>
        </w:rPr>
      </w:pPr>
      <w:r w:rsidRPr="00C51EB8">
        <w:rPr>
          <w:rFonts w:cs="Arial"/>
        </w:rPr>
        <w:t>yapmasını</w:t>
      </w:r>
    </w:p>
    <w:p w:rsidR="00C723FD" w:rsidRPr="00C51EB8" w:rsidRDefault="00C723FD" w:rsidP="004B4F47">
      <w:pPr>
        <w:spacing w:after="0"/>
        <w:rPr>
          <w:rFonts w:cs="Arial"/>
        </w:rPr>
      </w:pPr>
      <w:r w:rsidRPr="00C51EB8">
        <w:rPr>
          <w:rFonts w:cs="Arial"/>
        </w:rPr>
        <w:t>c-Tüm öğrencilerin öğrenciler in  tiyatro kulübünde olmasını</w:t>
      </w:r>
    </w:p>
    <w:p w:rsidR="00C723FD" w:rsidRPr="00C51EB8" w:rsidRDefault="00C723FD" w:rsidP="004B4F47">
      <w:pPr>
        <w:spacing w:after="0"/>
        <w:rPr>
          <w:rFonts w:cs="Arial"/>
        </w:rPr>
      </w:pPr>
      <w:r w:rsidRPr="00C51EB8">
        <w:rPr>
          <w:rFonts w:cs="Arial"/>
        </w:rPr>
        <w:t>d-Ünlü tiyatro sanatçılarının okula davet edilmesini</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171-</w:t>
      </w:r>
    </w:p>
    <w:p w:rsidR="00C723FD" w:rsidRDefault="00C723FD" w:rsidP="004B4F47">
      <w:pPr>
        <w:spacing w:after="0"/>
        <w:rPr>
          <w:rFonts w:cs="Arial"/>
          <w:b/>
          <w:i/>
        </w:rPr>
      </w:pPr>
      <w:r>
        <w:rPr>
          <w:rFonts w:cs="Arial"/>
          <w:b/>
          <w:i/>
        </w:rPr>
        <w:t>Öğretmen Nurcan Hanım mahallesindeki yaşlı komşularından bazılarının okuma yazma bilmediklerini fark etti. Onların okuma yazma öğrenmeleri için ……………………………………….</w:t>
      </w:r>
    </w:p>
    <w:p w:rsidR="00C723FD" w:rsidRDefault="00C723FD" w:rsidP="004B4F47">
      <w:pPr>
        <w:spacing w:after="0"/>
        <w:rPr>
          <w:rFonts w:cs="Arial"/>
          <w:b/>
          <w:i/>
        </w:rPr>
      </w:pPr>
      <w:r>
        <w:rPr>
          <w:rFonts w:cs="Arial"/>
          <w:b/>
          <w:i/>
        </w:rPr>
        <w:t>Yukarıdaki boş bırakılan noktalı yere aşağıdakilerden hangisi gelmelidir</w:t>
      </w:r>
    </w:p>
    <w:p w:rsidR="00C723FD" w:rsidRPr="00C51EB8" w:rsidRDefault="00C723FD" w:rsidP="004B4F47">
      <w:pPr>
        <w:spacing w:after="0"/>
        <w:rPr>
          <w:rFonts w:cs="Arial"/>
        </w:rPr>
      </w:pPr>
      <w:r w:rsidRPr="00C51EB8">
        <w:rPr>
          <w:rFonts w:cs="Arial"/>
        </w:rPr>
        <w:t>a-Onlara akşamları okuma yazma öğretti.</w:t>
      </w:r>
    </w:p>
    <w:p w:rsidR="00C723FD" w:rsidRPr="00C51EB8" w:rsidRDefault="00C723FD" w:rsidP="004B4F47">
      <w:pPr>
        <w:spacing w:after="0"/>
        <w:rPr>
          <w:rFonts w:cs="Arial"/>
        </w:rPr>
      </w:pPr>
      <w:r w:rsidRPr="00C51EB8">
        <w:rPr>
          <w:rFonts w:cs="Arial"/>
        </w:rPr>
        <w:t>b-Çok geç kaldıklarını düşündü.</w:t>
      </w:r>
    </w:p>
    <w:p w:rsidR="00C723FD" w:rsidRPr="00C51EB8" w:rsidRDefault="00C723FD" w:rsidP="004B4F47">
      <w:pPr>
        <w:spacing w:after="0"/>
        <w:rPr>
          <w:rFonts w:cs="Arial"/>
        </w:rPr>
      </w:pPr>
      <w:r w:rsidRPr="00C51EB8">
        <w:rPr>
          <w:rFonts w:cs="Arial"/>
        </w:rPr>
        <w:t>c-Paralarının olmamasına üzüldü.</w:t>
      </w:r>
    </w:p>
    <w:p w:rsidR="00C723FD" w:rsidRPr="00C51EB8" w:rsidRDefault="00C723FD" w:rsidP="004B4F47">
      <w:pPr>
        <w:spacing w:after="0"/>
        <w:rPr>
          <w:rFonts w:cs="Arial"/>
        </w:rPr>
      </w:pPr>
      <w:r w:rsidRPr="00C51EB8">
        <w:rPr>
          <w:rFonts w:cs="Arial"/>
        </w:rPr>
        <w:t>d-Doktor olan komşusunu görevlendirdi</w:t>
      </w:r>
    </w:p>
    <w:p w:rsidR="00C723FD" w:rsidRDefault="00C723FD" w:rsidP="004B4F47">
      <w:pPr>
        <w:spacing w:after="0"/>
        <w:rPr>
          <w:rFonts w:cs="Arial"/>
          <w:b/>
          <w:i/>
        </w:rPr>
      </w:pPr>
    </w:p>
    <w:p w:rsidR="00C723FD" w:rsidRDefault="00C723FD" w:rsidP="004B4F47">
      <w:pPr>
        <w:spacing w:after="0"/>
        <w:rPr>
          <w:rFonts w:cs="Arial"/>
          <w:b/>
          <w:i/>
        </w:rPr>
      </w:pPr>
      <w:r>
        <w:rPr>
          <w:noProof/>
          <w:lang w:eastAsia="tr-TR"/>
        </w:rPr>
        <w:pict>
          <v:shape id="_x0000_s1081" type="#_x0000_t62" style="position:absolute;margin-left:64.9pt;margin-top:1.35pt;width:152.25pt;height:79.5pt;z-index:251685888" adj="-1773,2690" strokecolor="red" strokeweight="2.5pt">
            <v:shadow color="#868686"/>
            <v:textbox>
              <w:txbxContent>
                <w:p w:rsidR="00C723FD" w:rsidRPr="00264267" w:rsidRDefault="00C723FD" w:rsidP="00264267">
                  <w:pPr>
                    <w:spacing w:after="0" w:line="240" w:lineRule="auto"/>
                    <w:rPr>
                      <w:b/>
                      <w:i/>
                      <w:sz w:val="18"/>
                      <w:szCs w:val="18"/>
                    </w:rPr>
                  </w:pPr>
                  <w:r w:rsidRPr="00264267">
                    <w:rPr>
                      <w:b/>
                      <w:i/>
                      <w:sz w:val="18"/>
                      <w:szCs w:val="18"/>
                    </w:rPr>
                    <w:t xml:space="preserve">Mahallemizdeki </w:t>
                  </w:r>
                  <w:r>
                    <w:rPr>
                      <w:b/>
                      <w:i/>
                      <w:sz w:val="18"/>
                      <w:szCs w:val="18"/>
                    </w:rPr>
                    <w:t>fakir insanlara yardım etmeliyiz.Arkadaşlarımla Okulumuzda bir kulüp kurarak onlara giyecek ,yiyecek ,kitap, kırtasiye yardımı yapılamasını sağlamak istiyorum</w:t>
                  </w:r>
                </w:p>
              </w:txbxContent>
            </v:textbox>
          </v:shape>
        </w:pict>
      </w:r>
      <w:r>
        <w:rPr>
          <w:rFonts w:cs="Arial"/>
          <w:b/>
          <w:i/>
        </w:rPr>
        <w:t>172-</w:t>
      </w:r>
      <w:hyperlink r:id="rId291" w:history="1">
        <w:r w:rsidRPr="00804B69">
          <w:rPr>
            <w:rFonts w:cs="Arial"/>
            <w:b/>
            <w:i/>
            <w:noProof/>
            <w:lang w:eastAsia="tr-TR"/>
          </w:rPr>
          <w:pict>
            <v:shape id="_x0000_i1190" type="#_x0000_t75" alt="http://tbn3.google.com/images?q=tbn:7cBzFs2MSD8aZM:http://img509.imageshack.us/img509/517/keloglanzf5.jpg" href="http://images.google.com.tr/imgres?imgurl=http://img509.imageshack.us/img509/517/keloglanzf5.jpg&amp;imgrefurl=http://www.graho.net/cizgi-kahramanlar.html&amp;usg=__8FDdXtxrad4O0n7j0CY9hpk4CcY=&amp;h=3980&amp;w=2558&amp;sz=636&amp;hl=tr&amp;start=4&amp;tbnid=7cBzFs2MSD8aZM:&amp;tbnh=150&amp;tbnw=96&amp;prev=/images?q=%C3%A7izgi+kahramanlar&amp;gbv=2&amp;hl=" style="width:51pt;height:81pt;visibility:visible" o:button="t">
              <v:fill o:detectmouseclick="t"/>
              <v:imagedata r:id="rId292" o:title=""/>
            </v:shape>
          </w:pict>
        </w:r>
      </w:hyperlink>
    </w:p>
    <w:p w:rsidR="00C723FD" w:rsidRDefault="00C723FD" w:rsidP="004B4F47">
      <w:pPr>
        <w:spacing w:after="0"/>
        <w:rPr>
          <w:rFonts w:cs="Arial"/>
          <w:b/>
          <w:i/>
        </w:rPr>
      </w:pPr>
      <w:r>
        <w:rPr>
          <w:rFonts w:cs="Arial"/>
          <w:b/>
          <w:i/>
        </w:rPr>
        <w:t xml:space="preserve"> Keloğlan ve arkadaşları bu kulübü kurmak için kime başvurmalıdır.</w:t>
      </w:r>
    </w:p>
    <w:p w:rsidR="00C723FD" w:rsidRPr="00C51EB8" w:rsidRDefault="00C723FD" w:rsidP="004B4F47">
      <w:pPr>
        <w:spacing w:after="0"/>
        <w:rPr>
          <w:rFonts w:cs="Arial"/>
        </w:rPr>
      </w:pPr>
      <w:r w:rsidRPr="00C51EB8">
        <w:rPr>
          <w:rFonts w:cs="Arial"/>
        </w:rPr>
        <w:t>a-Mahalle muhtarına</w:t>
      </w:r>
    </w:p>
    <w:p w:rsidR="00C723FD" w:rsidRPr="00C51EB8" w:rsidRDefault="00C723FD" w:rsidP="004B4F47">
      <w:pPr>
        <w:spacing w:after="0"/>
        <w:rPr>
          <w:rFonts w:cs="Arial"/>
        </w:rPr>
      </w:pPr>
      <w:r w:rsidRPr="00C51EB8">
        <w:rPr>
          <w:rFonts w:cs="Arial"/>
        </w:rPr>
        <w:t xml:space="preserve">b-Sınıf öğretmenine </w:t>
      </w:r>
    </w:p>
    <w:p w:rsidR="00C723FD" w:rsidRPr="00C51EB8" w:rsidRDefault="00C723FD" w:rsidP="004B4F47">
      <w:pPr>
        <w:spacing w:after="0"/>
        <w:rPr>
          <w:rFonts w:cs="Arial"/>
        </w:rPr>
      </w:pPr>
      <w:r w:rsidRPr="00C51EB8">
        <w:rPr>
          <w:rFonts w:cs="Arial"/>
        </w:rPr>
        <w:t>c-Okul aile birliğine</w:t>
      </w:r>
    </w:p>
    <w:p w:rsidR="00C723FD" w:rsidRPr="00C51EB8" w:rsidRDefault="00C723FD" w:rsidP="004B4F47">
      <w:pPr>
        <w:spacing w:after="0"/>
        <w:rPr>
          <w:rFonts w:cs="Arial"/>
        </w:rPr>
      </w:pPr>
      <w:r w:rsidRPr="00C51EB8">
        <w:rPr>
          <w:rFonts w:cs="Arial"/>
        </w:rPr>
        <w:t>d-Polise</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173-</w:t>
      </w:r>
    </w:p>
    <w:p w:rsidR="00C723FD" w:rsidRDefault="00C723FD" w:rsidP="004B4F47">
      <w:pPr>
        <w:spacing w:after="0"/>
        <w:rPr>
          <w:rFonts w:cs="Arial"/>
          <w:b/>
          <w:i/>
        </w:rPr>
      </w:pPr>
      <w:r>
        <w:rPr>
          <w:rFonts w:cs="Arial"/>
          <w:b/>
          <w:i/>
        </w:rPr>
        <w:t>Aşağıdaki ifadelerden hangisinde bilgi yanlış vardır.</w:t>
      </w:r>
    </w:p>
    <w:p w:rsidR="00C723FD" w:rsidRPr="00C51EB8" w:rsidRDefault="00C723FD" w:rsidP="004B4F47">
      <w:pPr>
        <w:spacing w:after="0"/>
        <w:rPr>
          <w:rFonts w:cs="Arial"/>
        </w:rPr>
      </w:pPr>
      <w:r w:rsidRPr="00C51EB8">
        <w:rPr>
          <w:rFonts w:cs="Arial"/>
        </w:rPr>
        <w:t>a-Güneş takvimi,Dünya nın Güneş etrafındaki dönüş süresini   esas alır</w:t>
      </w:r>
    </w:p>
    <w:p w:rsidR="00C723FD" w:rsidRPr="00C51EB8" w:rsidRDefault="00C723FD" w:rsidP="004B4F47">
      <w:pPr>
        <w:spacing w:after="0"/>
        <w:rPr>
          <w:rFonts w:cs="Arial"/>
        </w:rPr>
      </w:pPr>
      <w:r w:rsidRPr="00C51EB8">
        <w:rPr>
          <w:rFonts w:cs="Arial"/>
        </w:rPr>
        <w:t>b-Ay ,Dünya etrafındaki dönüşünü 24 saatte tamamlar.</w:t>
      </w:r>
    </w:p>
    <w:p w:rsidR="00C723FD" w:rsidRPr="00C51EB8" w:rsidRDefault="00C723FD" w:rsidP="004B4F47">
      <w:pPr>
        <w:spacing w:after="0"/>
        <w:rPr>
          <w:rFonts w:cs="Arial"/>
        </w:rPr>
      </w:pPr>
      <w:r w:rsidRPr="00C51EB8">
        <w:rPr>
          <w:rFonts w:cs="Arial"/>
        </w:rPr>
        <w:t>c-Dünya Güneşin etrafında 365 gün 6 saatte döner.</w:t>
      </w:r>
    </w:p>
    <w:p w:rsidR="00C723FD" w:rsidRPr="00C51EB8" w:rsidRDefault="00C723FD" w:rsidP="004B4F47">
      <w:pPr>
        <w:spacing w:after="0"/>
        <w:rPr>
          <w:rFonts w:cs="Arial"/>
        </w:rPr>
      </w:pPr>
      <w:r w:rsidRPr="00C51EB8">
        <w:rPr>
          <w:rFonts w:cs="Arial"/>
        </w:rPr>
        <w:t>d-Bir Güneş yılı 365 gün 6 saattir .</w:t>
      </w:r>
    </w:p>
    <w:p w:rsidR="00C723FD" w:rsidRDefault="00C723FD" w:rsidP="004B4F47">
      <w:pPr>
        <w:spacing w:after="0"/>
        <w:rPr>
          <w:rFonts w:cs="Arial"/>
          <w:b/>
          <w:i/>
        </w:rPr>
      </w:pPr>
      <w:r>
        <w:rPr>
          <w:rFonts w:cs="Arial"/>
          <w:b/>
          <w:i/>
        </w:rPr>
        <w:t>174-</w:t>
      </w:r>
    </w:p>
    <w:p w:rsidR="00C723FD" w:rsidRDefault="00C723FD" w:rsidP="004B4F47">
      <w:pPr>
        <w:spacing w:after="0"/>
        <w:rPr>
          <w:rFonts w:cs="Arial"/>
          <w:b/>
          <w:i/>
        </w:rPr>
      </w:pPr>
      <w:r>
        <w:rPr>
          <w:rFonts w:cs="Arial"/>
          <w:b/>
          <w:i/>
        </w:rPr>
        <w:t>Doğal afetlerde kurtarma faaliyeti yapan sivil toplum örgütü aşağıdakilerden hangisidir</w:t>
      </w:r>
    </w:p>
    <w:p w:rsidR="00C723FD" w:rsidRDefault="00C723FD" w:rsidP="003C0888">
      <w:pPr>
        <w:spacing w:after="0"/>
        <w:rPr>
          <w:rFonts w:cs="Arial"/>
          <w:b/>
          <w:i/>
          <w:color w:val="000000"/>
        </w:rPr>
      </w:pPr>
      <w:r>
        <w:rPr>
          <w:rFonts w:cs="Arial"/>
          <w:b/>
          <w:i/>
        </w:rPr>
        <w:t xml:space="preserve"> </w:t>
      </w:r>
      <w:r>
        <w:rPr>
          <w:rFonts w:cs="Arial"/>
          <w:b/>
          <w:i/>
          <w:color w:val="000000"/>
        </w:rPr>
        <w:t>a-</w:t>
      </w:r>
      <w:r w:rsidRPr="00804B69">
        <w:rPr>
          <w:rFonts w:cs="Arial"/>
          <w:b/>
          <w:i/>
          <w:noProof/>
          <w:color w:val="000000"/>
          <w:lang w:eastAsia="tr-TR"/>
        </w:rPr>
        <w:pict>
          <v:shape id="_x0000_i1191" type="#_x0000_t75" alt="http://tbn3.google.com/images?q=tbn:8gt_ahbKhlkc8M:http://www.itusozluk.com/img.php/8deb680e6895abc7ea6790a06bddabc413196/tema%2Bvakf%25FD" style="width:75.75pt;height:29.25pt;visibility:visible">
            <v:imagedata r:id="rId221" o:title=""/>
          </v:shape>
        </w:pict>
      </w:r>
      <w:r>
        <w:rPr>
          <w:rFonts w:cs="Arial"/>
          <w:b/>
          <w:i/>
          <w:color w:val="000000"/>
        </w:rPr>
        <w:t xml:space="preserve">     b- </w:t>
      </w:r>
      <w:hyperlink r:id="rId293" w:history="1">
        <w:r w:rsidRPr="00804B69">
          <w:rPr>
            <w:rFonts w:cs="Arial"/>
            <w:b/>
            <w:i/>
            <w:noProof/>
            <w:color w:val="000000"/>
            <w:lang w:eastAsia="tr-TR"/>
          </w:rPr>
          <w:pict>
            <v:shape id="_x0000_i1192" type="#_x0000_t75" alt="http://tbn0.google.com/images?q=tbn:oA00jXxUBKjtfM:http://www.kadirstreehouses.com/kadirstreehouses/kadirs/images/akut_logo.gif" href="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 style="width:55.5pt;height:55.5pt;visibility:visible" o:button="t">
              <v:fill o:detectmouseclick="t"/>
              <v:imagedata r:id="rId241" o:title=""/>
            </v:shape>
          </w:pict>
        </w:r>
      </w:hyperlink>
    </w:p>
    <w:p w:rsidR="00C723FD" w:rsidRDefault="00C723FD" w:rsidP="003C0888">
      <w:pPr>
        <w:spacing w:after="0"/>
        <w:rPr>
          <w:rFonts w:cs="Arial"/>
          <w:b/>
          <w:i/>
          <w:color w:val="000000"/>
        </w:rPr>
      </w:pPr>
      <w:r>
        <w:rPr>
          <w:rFonts w:cs="Arial"/>
          <w:b/>
          <w:i/>
          <w:color w:val="000000"/>
        </w:rPr>
        <w:t xml:space="preserve">c- </w:t>
      </w:r>
      <w:r w:rsidRPr="00804B69">
        <w:rPr>
          <w:rFonts w:cs="Arial"/>
          <w:b/>
          <w:i/>
          <w:noProof/>
          <w:color w:val="000000"/>
          <w:lang w:eastAsia="tr-TR"/>
        </w:rPr>
        <w:pict>
          <v:shape id="_x0000_i1193" type="#_x0000_t75" alt="http://tbn3.google.com/images?q=tbn:apxfufG0PBX5hM:http://www.kastamonupostasi.com/kposta3/himages/yesilay.gif" style="width:69.75pt;height:63pt;visibility:visible">
            <v:imagedata r:id="rId233" o:title=""/>
          </v:shape>
        </w:pict>
      </w:r>
      <w:r>
        <w:rPr>
          <w:rFonts w:cs="Arial"/>
          <w:b/>
          <w:i/>
          <w:color w:val="000000"/>
        </w:rPr>
        <w:t xml:space="preserve">       d-</w:t>
      </w:r>
      <w:hyperlink r:id="rId294" w:history="1">
        <w:r w:rsidRPr="00804B69">
          <w:rPr>
            <w:rFonts w:cs="Arial"/>
            <w:b/>
            <w:i/>
            <w:noProof/>
            <w:color w:val="000000"/>
            <w:lang w:eastAsia="tr-TR"/>
          </w:rPr>
          <w:pict>
            <v:shape id="_x0000_i1194" type="#_x0000_t75" alt="http://tbn1.google.com/images?q=tbn:-C6hfLdOJkXJWM:http://www.domatessuyu.com/wp-content/uploads/2008/11/losev.jpg" href="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 style="width:86.25pt;height:45.75pt;visibility:visible" o:button="t">
              <v:fill o:detectmouseclick="t"/>
              <v:imagedata r:id="rId223" o:title=""/>
            </v:shape>
          </w:pict>
        </w:r>
      </w:hyperlink>
    </w:p>
    <w:p w:rsidR="00C723FD" w:rsidRDefault="00C723FD" w:rsidP="004B4F47">
      <w:pPr>
        <w:spacing w:after="0"/>
        <w:rPr>
          <w:rFonts w:cs="Arial"/>
          <w:b/>
          <w:i/>
        </w:rPr>
      </w:pPr>
    </w:p>
    <w:p w:rsidR="00C723FD" w:rsidRDefault="00C723FD" w:rsidP="004B4F47">
      <w:pPr>
        <w:spacing w:after="0"/>
        <w:rPr>
          <w:rFonts w:cs="Arial"/>
          <w:b/>
          <w:i/>
        </w:rPr>
      </w:pPr>
      <w:r>
        <w:rPr>
          <w:rFonts w:cs="Arial"/>
          <w:b/>
          <w:i/>
        </w:rPr>
        <w:t>175-Takvimlerde ilgili verilen bilgilerden hangisi yanlıştır.</w:t>
      </w:r>
    </w:p>
    <w:p w:rsidR="00C723FD" w:rsidRPr="00C51EB8" w:rsidRDefault="00C723FD" w:rsidP="004B4F47">
      <w:pPr>
        <w:spacing w:after="0"/>
        <w:rPr>
          <w:rFonts w:cs="Arial"/>
        </w:rPr>
      </w:pPr>
      <w:r w:rsidRPr="00C51EB8">
        <w:rPr>
          <w:rFonts w:cs="Arial"/>
        </w:rPr>
        <w:t>A-Ay yılı esasına göre oluşturulan takvim Hicri takvimdir.</w:t>
      </w:r>
    </w:p>
    <w:p w:rsidR="00C723FD" w:rsidRPr="00C51EB8" w:rsidRDefault="00C723FD" w:rsidP="004B4F47">
      <w:pPr>
        <w:spacing w:after="0"/>
        <w:rPr>
          <w:rFonts w:cs="Arial"/>
        </w:rPr>
      </w:pPr>
      <w:r w:rsidRPr="00C51EB8">
        <w:rPr>
          <w:rFonts w:cs="Arial"/>
        </w:rPr>
        <w:t>B-Cumhuriyet ten sonra Hicri takvim kullanılmaya devam edilmiştir.</w:t>
      </w:r>
    </w:p>
    <w:p w:rsidR="00C723FD" w:rsidRPr="00C51EB8" w:rsidRDefault="00C723FD" w:rsidP="004B4F47">
      <w:pPr>
        <w:spacing w:after="0"/>
        <w:rPr>
          <w:rFonts w:cs="Arial"/>
        </w:rPr>
      </w:pPr>
      <w:r w:rsidRPr="00C51EB8">
        <w:rPr>
          <w:rFonts w:cs="Arial"/>
        </w:rPr>
        <w:t>C- Cumhuriyet ten sonra Hicri takvim yerine Miladi takvim kullanıldı.</w:t>
      </w:r>
    </w:p>
    <w:p w:rsidR="00C723FD" w:rsidRPr="00C51EB8" w:rsidRDefault="00C723FD" w:rsidP="004B4F47">
      <w:pPr>
        <w:spacing w:after="0"/>
        <w:rPr>
          <w:rFonts w:cs="Arial"/>
        </w:rPr>
      </w:pPr>
      <w:r w:rsidRPr="00C51EB8">
        <w:rPr>
          <w:rFonts w:cs="Arial"/>
        </w:rPr>
        <w:t>D-Miladi takvim Güneş yılına göre oluşturulmuştur.</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176-TV de yayınlanan her programın içeriği bize uygun olmayabilir.Ayrıca uzun süre seyredilmesi vakit israfına yol açar.Yakından seyredilmesi göz sağlımız için zararlıdır.Yüksek sesle izlemek de çevremizin rahatsız eder.</w:t>
      </w:r>
    </w:p>
    <w:p w:rsidR="00C723FD" w:rsidRDefault="00C723FD" w:rsidP="004B4F47">
      <w:pPr>
        <w:spacing w:after="0"/>
        <w:rPr>
          <w:rFonts w:cs="Arial"/>
          <w:b/>
          <w:i/>
        </w:rPr>
      </w:pPr>
      <w:r>
        <w:rPr>
          <w:rFonts w:cs="Arial"/>
          <w:b/>
          <w:i/>
        </w:rPr>
        <w:t>Bu metinden aşağıdaki sonuçların hangisine varabiliriz.</w:t>
      </w:r>
    </w:p>
    <w:p w:rsidR="00C723FD" w:rsidRPr="00C51EB8" w:rsidRDefault="00C723FD" w:rsidP="004B4F47">
      <w:pPr>
        <w:spacing w:after="0"/>
        <w:rPr>
          <w:rFonts w:cs="Arial"/>
        </w:rPr>
      </w:pPr>
      <w:r w:rsidRPr="00C51EB8">
        <w:rPr>
          <w:rFonts w:cs="Arial"/>
        </w:rPr>
        <w:t>A-Teknoloji ürünlerin tümü zararlıdır.</w:t>
      </w:r>
    </w:p>
    <w:p w:rsidR="00C723FD" w:rsidRPr="00C51EB8" w:rsidRDefault="00C723FD" w:rsidP="004B4F47">
      <w:pPr>
        <w:spacing w:after="0"/>
        <w:rPr>
          <w:rFonts w:cs="Arial"/>
        </w:rPr>
      </w:pPr>
      <w:r w:rsidRPr="00C51EB8">
        <w:rPr>
          <w:rFonts w:cs="Arial"/>
        </w:rPr>
        <w:t>B-Teknoloji ürünleri doğru kullanmazsak çeşitli sorunlarla karşılaşabiliriz.</w:t>
      </w:r>
    </w:p>
    <w:p w:rsidR="00C723FD" w:rsidRPr="00C51EB8" w:rsidRDefault="00C723FD" w:rsidP="004B4F47">
      <w:pPr>
        <w:spacing w:after="0"/>
        <w:rPr>
          <w:rFonts w:cs="Arial"/>
        </w:rPr>
      </w:pPr>
      <w:r w:rsidRPr="00C51EB8">
        <w:rPr>
          <w:rFonts w:cs="Arial"/>
        </w:rPr>
        <w:t>C---Teknoloji ürünler toplum hayatını içinden çıkılmaz bir hale sokmuştur.</w:t>
      </w:r>
    </w:p>
    <w:p w:rsidR="00C723FD" w:rsidRPr="00C51EB8" w:rsidRDefault="00C723FD" w:rsidP="004B4F47">
      <w:pPr>
        <w:spacing w:after="0"/>
        <w:rPr>
          <w:rFonts w:cs="Arial"/>
        </w:rPr>
      </w:pPr>
      <w:r w:rsidRPr="00C51EB8">
        <w:rPr>
          <w:rFonts w:cs="Arial"/>
        </w:rPr>
        <w:t>D-Teknoloji insanı tüketimi yönlendirilmiş.</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177-İnsanoğlu eskiden ateş yakarak ısınırken zamanla sobayla tanışmış daha sonra kaloriferli veya doğal gazlı sistemler ortaya çıkmış.Güneş ısısından yararlanılarak yapılan değişik ısıtma sistemleri hayatı daha da kolaylaştırmıştır.</w:t>
      </w:r>
    </w:p>
    <w:p w:rsidR="00C723FD" w:rsidRDefault="00C723FD" w:rsidP="004B4F47">
      <w:pPr>
        <w:spacing w:after="0"/>
        <w:rPr>
          <w:rFonts w:cs="Arial"/>
          <w:b/>
          <w:i/>
        </w:rPr>
      </w:pPr>
      <w:r>
        <w:rPr>
          <w:rFonts w:cs="Arial"/>
          <w:b/>
          <w:i/>
        </w:rPr>
        <w:t>Bu gelişmeleri aşağıdakilerden hangisinin sonucudur.</w:t>
      </w:r>
    </w:p>
    <w:p w:rsidR="00C723FD" w:rsidRPr="00C51EB8" w:rsidRDefault="00C723FD" w:rsidP="004B4F47">
      <w:pPr>
        <w:spacing w:after="0"/>
        <w:rPr>
          <w:rFonts w:cs="Arial"/>
        </w:rPr>
      </w:pPr>
      <w:r w:rsidRPr="00C51EB8">
        <w:rPr>
          <w:rFonts w:cs="Arial"/>
        </w:rPr>
        <w:t>A-Üretim                          B-Teknoloji</w:t>
      </w:r>
    </w:p>
    <w:p w:rsidR="00C723FD" w:rsidRPr="00C51EB8" w:rsidRDefault="00C723FD" w:rsidP="004B4F47">
      <w:pPr>
        <w:spacing w:after="0"/>
        <w:rPr>
          <w:rFonts w:cs="Arial"/>
        </w:rPr>
      </w:pPr>
      <w:r w:rsidRPr="00C51EB8">
        <w:rPr>
          <w:rFonts w:cs="Arial"/>
        </w:rPr>
        <w:t>C-Tüketim                        D-Meslekler</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rFonts w:cs="Arial"/>
          <w:b/>
          <w:i/>
        </w:rPr>
        <w:t>178-Takvimlerle ilgili aşağıda verilen bilgilerden hangisi yanlıştır.</w:t>
      </w:r>
    </w:p>
    <w:p w:rsidR="00C723FD" w:rsidRPr="00C51EB8" w:rsidRDefault="00C723FD" w:rsidP="004B4F47">
      <w:pPr>
        <w:spacing w:after="0"/>
        <w:rPr>
          <w:rFonts w:cs="Arial"/>
        </w:rPr>
      </w:pPr>
      <w:r w:rsidRPr="00C51EB8">
        <w:rPr>
          <w:rFonts w:cs="Arial"/>
        </w:rPr>
        <w:t>A-İnsanlar gökyüzünü incelerken ay ve yıldızların belirli aralıklarla aynı şekilde hareket ettiklerini gördüler.</w:t>
      </w:r>
    </w:p>
    <w:p w:rsidR="00C723FD" w:rsidRPr="00C51EB8" w:rsidRDefault="00C723FD" w:rsidP="004B4F47">
      <w:pPr>
        <w:spacing w:after="0"/>
        <w:rPr>
          <w:rFonts w:cs="Arial"/>
        </w:rPr>
      </w:pPr>
      <w:r w:rsidRPr="00C51EB8">
        <w:rPr>
          <w:rFonts w:cs="Arial"/>
        </w:rPr>
        <w:t>B-Çevresindeki ve gökyüzündeki olaylar insanların zamanı belirleyerek ilk takvimler oluşturulmasını sağladı.</w:t>
      </w:r>
    </w:p>
    <w:p w:rsidR="00C723FD" w:rsidRPr="00C51EB8" w:rsidRDefault="00C723FD" w:rsidP="004B4F47">
      <w:pPr>
        <w:spacing w:after="0"/>
        <w:rPr>
          <w:rFonts w:cs="Arial"/>
        </w:rPr>
      </w:pPr>
      <w:r w:rsidRPr="00C51EB8">
        <w:rPr>
          <w:rFonts w:cs="Arial"/>
        </w:rPr>
        <w:t>C-Jülyen ve Gregoren Türklerin kullandıkları ilk takvimlerdir.</w:t>
      </w:r>
    </w:p>
    <w:p w:rsidR="00C723FD" w:rsidRPr="00C51EB8" w:rsidRDefault="00C723FD" w:rsidP="004B4F47">
      <w:pPr>
        <w:spacing w:after="0"/>
        <w:rPr>
          <w:rFonts w:cs="Arial"/>
        </w:rPr>
      </w:pPr>
      <w:r w:rsidRPr="00C51EB8">
        <w:rPr>
          <w:rFonts w:cs="Arial"/>
        </w:rPr>
        <w:t>D-Eskiden kullanılan 12 hayvanlık takvim Türk kültürüne aittir.</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179-</w:t>
      </w:r>
    </w:p>
    <w:p w:rsidR="00C723FD" w:rsidRDefault="00C723FD" w:rsidP="004B4F47">
      <w:pPr>
        <w:spacing w:after="0"/>
        <w:rPr>
          <w:rFonts w:cs="Arial"/>
          <w:b/>
          <w:i/>
        </w:rPr>
      </w:pPr>
      <w:r>
        <w:rPr>
          <w:rFonts w:cs="Arial"/>
          <w:b/>
          <w:i/>
        </w:rPr>
        <w:t>…………………… takvimin başlangıcı Hz. İsa nın doğumudur. ………………..takvimin başlangıcı Hz. Muhammed in Mekke den Medine ye göçünü esas alır.</w:t>
      </w:r>
    </w:p>
    <w:p w:rsidR="00C723FD" w:rsidRDefault="00C723FD" w:rsidP="004B4F47">
      <w:pPr>
        <w:spacing w:after="0"/>
        <w:rPr>
          <w:rFonts w:cs="Arial"/>
          <w:b/>
          <w:i/>
        </w:rPr>
      </w:pPr>
      <w:r>
        <w:rPr>
          <w:rFonts w:cs="Arial"/>
          <w:b/>
          <w:i/>
        </w:rPr>
        <w:t>Bu metin hangi sözcükleri tamamlanmalıdır.</w:t>
      </w:r>
    </w:p>
    <w:p w:rsidR="00C723FD" w:rsidRPr="00C51EB8" w:rsidRDefault="00C723FD" w:rsidP="004B4F47">
      <w:pPr>
        <w:spacing w:after="0"/>
        <w:rPr>
          <w:rFonts w:cs="Arial"/>
        </w:rPr>
      </w:pPr>
      <w:r w:rsidRPr="00C51EB8">
        <w:rPr>
          <w:rFonts w:cs="Arial"/>
        </w:rPr>
        <w:t>A-Miladi / 12 Hayvanlı Türk takvimi</w:t>
      </w:r>
    </w:p>
    <w:p w:rsidR="00C723FD" w:rsidRPr="00C51EB8" w:rsidRDefault="00C723FD" w:rsidP="004B4F47">
      <w:pPr>
        <w:spacing w:after="0"/>
        <w:rPr>
          <w:rFonts w:cs="Arial"/>
        </w:rPr>
      </w:pPr>
      <w:r w:rsidRPr="00C51EB8">
        <w:rPr>
          <w:rFonts w:cs="Arial"/>
        </w:rPr>
        <w:t>B-Hicri /Miladi</w:t>
      </w:r>
    </w:p>
    <w:p w:rsidR="00C723FD" w:rsidRPr="00C51EB8" w:rsidRDefault="00C723FD" w:rsidP="004B4F47">
      <w:pPr>
        <w:spacing w:after="0"/>
        <w:rPr>
          <w:rFonts w:cs="Arial"/>
        </w:rPr>
      </w:pPr>
      <w:r w:rsidRPr="00C51EB8">
        <w:rPr>
          <w:rFonts w:cs="Arial"/>
        </w:rPr>
        <w:t>C-Miladi /Hicri</w:t>
      </w:r>
    </w:p>
    <w:p w:rsidR="00C723FD" w:rsidRPr="00C51EB8" w:rsidRDefault="00C723FD" w:rsidP="004B4F47">
      <w:pPr>
        <w:spacing w:after="0"/>
        <w:rPr>
          <w:rFonts w:cs="Arial"/>
        </w:rPr>
      </w:pPr>
      <w:r w:rsidRPr="00C51EB8">
        <w:rPr>
          <w:rFonts w:cs="Arial"/>
        </w:rPr>
        <w:t>D-Hicri / Jülyen</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180-1930lu  yıllarda doğu illerimizin birinde meydana gelen depremin haberi geç alınmış ve ilk yardımlar ancak bir hafta sonra ulaştırabilmişti. Günümüzde ise herhangi bir yer deprem söz konusu olunca birkaç saat içinde yurt içi ve yurt dışından arama kurtarma ekipleri bölgeye ulaşabilmektedir .</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Yukarıdaki metne göre aşağıdaki çıkarımların hangisinde bulunamayız.</w:t>
      </w:r>
    </w:p>
    <w:p w:rsidR="00C723FD" w:rsidRPr="00C51EB8" w:rsidRDefault="00C723FD" w:rsidP="004B4F47">
      <w:pPr>
        <w:spacing w:after="0"/>
        <w:rPr>
          <w:rFonts w:cs="Arial"/>
        </w:rPr>
      </w:pPr>
      <w:r w:rsidRPr="00C51EB8">
        <w:rPr>
          <w:rFonts w:cs="Arial"/>
        </w:rPr>
        <w:t>A-teknoljik gelişmeler hızlı ulaşım araçlarını insanların hizmetine sokmuştur.</w:t>
      </w:r>
    </w:p>
    <w:p w:rsidR="00C723FD" w:rsidRPr="00C51EB8" w:rsidRDefault="00C723FD" w:rsidP="004B4F47">
      <w:pPr>
        <w:spacing w:after="0"/>
        <w:rPr>
          <w:rFonts w:cs="Arial"/>
        </w:rPr>
      </w:pPr>
      <w:r w:rsidRPr="00C51EB8">
        <w:rPr>
          <w:rFonts w:cs="Arial"/>
        </w:rPr>
        <w:t>B- teknolojik ürünler iletişim ulaşım ve sağlık gibi birçok alanda kullanılmaktadır.</w:t>
      </w:r>
    </w:p>
    <w:p w:rsidR="00C723FD" w:rsidRPr="00C51EB8" w:rsidRDefault="00C723FD" w:rsidP="004B4F47">
      <w:pPr>
        <w:spacing w:after="0"/>
        <w:rPr>
          <w:rFonts w:cs="Arial"/>
        </w:rPr>
      </w:pPr>
      <w:r w:rsidRPr="00C51EB8">
        <w:rPr>
          <w:rFonts w:cs="Arial"/>
        </w:rPr>
        <w:t>C-günümüzde eskisi gibi şiddetli depremler olmamaktadır .</w:t>
      </w:r>
    </w:p>
    <w:p w:rsidR="00C723FD" w:rsidRPr="00C51EB8" w:rsidRDefault="00C723FD" w:rsidP="004B4F47">
      <w:pPr>
        <w:spacing w:after="0"/>
        <w:rPr>
          <w:rFonts w:cs="Arial"/>
        </w:rPr>
      </w:pPr>
      <w:r w:rsidRPr="00C51EB8">
        <w:rPr>
          <w:rFonts w:cs="Arial"/>
        </w:rPr>
        <w:t>D-felaketlerde uluslar arası dayanışma ortaya çıkmaktadır</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rFonts w:cs="Arial"/>
          <w:b/>
          <w:i/>
        </w:rPr>
        <w:t>181-teknoloji………………………</w:t>
      </w:r>
    </w:p>
    <w:p w:rsidR="00C723FD" w:rsidRDefault="00C723FD" w:rsidP="004B4F47">
      <w:pPr>
        <w:spacing w:after="0"/>
        <w:rPr>
          <w:rFonts w:cs="Arial"/>
          <w:b/>
          <w:i/>
        </w:rPr>
      </w:pPr>
      <w:r>
        <w:rPr>
          <w:rFonts w:cs="Arial"/>
          <w:b/>
          <w:i/>
        </w:rPr>
        <w:t>Bu cümle hangi ifade ile tamamlanmalıdır.</w:t>
      </w:r>
    </w:p>
    <w:p w:rsidR="00C723FD" w:rsidRPr="00C51EB8" w:rsidRDefault="00C723FD" w:rsidP="004B4F47">
      <w:pPr>
        <w:spacing w:after="0"/>
        <w:rPr>
          <w:rFonts w:cs="Arial"/>
        </w:rPr>
      </w:pPr>
      <w:r w:rsidRPr="00C51EB8">
        <w:rPr>
          <w:rFonts w:cs="Arial"/>
        </w:rPr>
        <w:t>A-üreticilerin sermayelerini oluşturmuştur</w:t>
      </w:r>
    </w:p>
    <w:p w:rsidR="00C723FD" w:rsidRPr="00C51EB8" w:rsidRDefault="00C723FD" w:rsidP="004B4F47">
      <w:pPr>
        <w:spacing w:after="0"/>
        <w:rPr>
          <w:rFonts w:cs="Arial"/>
        </w:rPr>
      </w:pPr>
      <w:r w:rsidRPr="00C51EB8">
        <w:rPr>
          <w:rFonts w:cs="Arial"/>
        </w:rPr>
        <w:t>B-tüketicilere sunabilecek ürünleri azaltmıştır</w:t>
      </w:r>
    </w:p>
    <w:p w:rsidR="00C723FD" w:rsidRPr="00C51EB8" w:rsidRDefault="00C723FD" w:rsidP="004B4F47">
      <w:pPr>
        <w:spacing w:after="0"/>
        <w:rPr>
          <w:rFonts w:cs="Arial"/>
        </w:rPr>
      </w:pPr>
      <w:r w:rsidRPr="00C51EB8">
        <w:rPr>
          <w:rFonts w:cs="Arial"/>
        </w:rPr>
        <w:t>C-insanların işlerini daha kolay ve hızlı yapmalarına imkan veren araç ve yöntemleri sağlamıştır</w:t>
      </w:r>
    </w:p>
    <w:p w:rsidR="00C723FD" w:rsidRPr="00C51EB8" w:rsidRDefault="00C723FD" w:rsidP="004B4F47">
      <w:pPr>
        <w:spacing w:after="0"/>
        <w:rPr>
          <w:rFonts w:cs="Arial"/>
        </w:rPr>
      </w:pPr>
      <w:r w:rsidRPr="00C51EB8">
        <w:rPr>
          <w:rFonts w:cs="Arial"/>
        </w:rPr>
        <w:t>D-insanlığa herhangi bir    katkı sağlamamıştır.</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rFonts w:cs="Arial"/>
          <w:b/>
          <w:i/>
        </w:rPr>
        <w:t xml:space="preserve">182-aşağıdakilerden hangisi TV nin hayatımıza olumsuz etkilerlinden biri değildir </w:t>
      </w:r>
    </w:p>
    <w:p w:rsidR="00C723FD" w:rsidRPr="00C51EB8" w:rsidRDefault="00C723FD" w:rsidP="004B4F47">
      <w:pPr>
        <w:spacing w:after="0"/>
        <w:rPr>
          <w:rFonts w:cs="Arial"/>
        </w:rPr>
      </w:pPr>
      <w:r w:rsidRPr="00C51EB8">
        <w:rPr>
          <w:rFonts w:cs="Arial"/>
        </w:rPr>
        <w:t>A-yayınlanan her programın içeriği bize</w:t>
      </w:r>
      <w:r>
        <w:rPr>
          <w:rFonts w:cs="Arial"/>
          <w:b/>
          <w:i/>
        </w:rPr>
        <w:t xml:space="preserve"> </w:t>
      </w:r>
      <w:r w:rsidRPr="00C51EB8">
        <w:rPr>
          <w:rFonts w:cs="Arial"/>
        </w:rPr>
        <w:t>uygun olmayabilir.</w:t>
      </w:r>
    </w:p>
    <w:p w:rsidR="00C723FD" w:rsidRPr="00C51EB8" w:rsidRDefault="00C723FD" w:rsidP="004B4F47">
      <w:pPr>
        <w:spacing w:after="0"/>
        <w:rPr>
          <w:rFonts w:cs="Arial"/>
        </w:rPr>
      </w:pPr>
      <w:r w:rsidRPr="00C51EB8">
        <w:rPr>
          <w:rFonts w:cs="Arial"/>
        </w:rPr>
        <w:t>B-Uzun süre seyredilmesi vakit israfıdır</w:t>
      </w:r>
    </w:p>
    <w:p w:rsidR="00C723FD" w:rsidRPr="00C51EB8" w:rsidRDefault="00C723FD" w:rsidP="004B4F47">
      <w:pPr>
        <w:spacing w:after="0"/>
        <w:rPr>
          <w:rFonts w:cs="Arial"/>
        </w:rPr>
      </w:pPr>
      <w:r w:rsidRPr="00C51EB8">
        <w:rPr>
          <w:rFonts w:cs="Arial"/>
        </w:rPr>
        <w:t>C-Yakından  seyredilmesi sağlığımıza zarar verir.</w:t>
      </w:r>
    </w:p>
    <w:p w:rsidR="00C723FD" w:rsidRPr="00C51EB8" w:rsidRDefault="00C723FD" w:rsidP="004B4F47">
      <w:pPr>
        <w:spacing w:after="0"/>
        <w:rPr>
          <w:rFonts w:cs="Arial"/>
        </w:rPr>
      </w:pPr>
      <w:r w:rsidRPr="00C51EB8">
        <w:rPr>
          <w:rFonts w:cs="Arial"/>
        </w:rPr>
        <w:t xml:space="preserve">D-Dünyadaki son gelişmelerden bizi haberdar eder.            </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183-</w:t>
      </w:r>
    </w:p>
    <w:p w:rsidR="00C723FD" w:rsidRDefault="00C723FD" w:rsidP="004B4F47">
      <w:pPr>
        <w:spacing w:after="0"/>
        <w:rPr>
          <w:rFonts w:cs="Arial"/>
          <w:b/>
          <w:i/>
        </w:rPr>
      </w:pPr>
      <w:r>
        <w:rPr>
          <w:rFonts w:cs="Arial"/>
          <w:b/>
          <w:i/>
        </w:rPr>
        <w:t>Aşağıdakilerden hangisi bir buluş yapılırken geçirilen aşamalardan değildir</w:t>
      </w:r>
    </w:p>
    <w:p w:rsidR="00C723FD" w:rsidRPr="00C51EB8" w:rsidRDefault="00C723FD" w:rsidP="004B4F47">
      <w:pPr>
        <w:spacing w:after="0"/>
        <w:rPr>
          <w:rFonts w:cs="Arial"/>
        </w:rPr>
      </w:pPr>
      <w:r w:rsidRPr="00C51EB8">
        <w:rPr>
          <w:rFonts w:cs="Arial"/>
        </w:rPr>
        <w:t>a-Sorun ya da ihtiyacın belirlenmesi</w:t>
      </w:r>
    </w:p>
    <w:p w:rsidR="00C723FD" w:rsidRPr="00C51EB8" w:rsidRDefault="00C723FD" w:rsidP="004B4F47">
      <w:pPr>
        <w:spacing w:after="0"/>
        <w:rPr>
          <w:rFonts w:cs="Arial"/>
        </w:rPr>
      </w:pPr>
      <w:r w:rsidRPr="00C51EB8">
        <w:rPr>
          <w:rFonts w:cs="Arial"/>
        </w:rPr>
        <w:t>b-Sorunla ilgili araştırma yapılması</w:t>
      </w:r>
    </w:p>
    <w:p w:rsidR="00C723FD" w:rsidRPr="00C51EB8" w:rsidRDefault="00C723FD" w:rsidP="004B4F47">
      <w:pPr>
        <w:spacing w:after="0"/>
        <w:rPr>
          <w:rFonts w:cs="Arial"/>
        </w:rPr>
      </w:pPr>
      <w:r w:rsidRPr="00C51EB8">
        <w:rPr>
          <w:rFonts w:cs="Arial"/>
        </w:rPr>
        <w:t>c-Birçok fikirden doğru olanının uygulanması</w:t>
      </w:r>
    </w:p>
    <w:p w:rsidR="00C723FD" w:rsidRPr="00C51EB8" w:rsidRDefault="00C723FD" w:rsidP="004B4F47">
      <w:pPr>
        <w:spacing w:after="0"/>
        <w:rPr>
          <w:rFonts w:cs="Arial"/>
        </w:rPr>
      </w:pPr>
      <w:r w:rsidRPr="00C51EB8">
        <w:rPr>
          <w:rFonts w:cs="Arial"/>
        </w:rPr>
        <w:t xml:space="preserve">d-Karşılaşılan problemlerden dolayı buluştan vazgeçilmesi    </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 xml:space="preserve">184-       </w:t>
      </w:r>
      <w:r w:rsidRPr="00804B69">
        <w:rPr>
          <w:rFonts w:cs="Arial"/>
          <w:b/>
          <w:i/>
          <w:noProof/>
          <w:lang w:eastAsia="tr-TR"/>
        </w:rPr>
        <w:pict>
          <v:shape id="_x0000_i1195" type="#_x0000_t75" alt="http://tbn3.google.com/images?q=tbn:8gt_ahbKhlkc8M:http://www.itusozluk.com/img.php/8deb680e6895abc7ea6790a06bddabc413196/tema%2Bvakf%25FD" style="width:117.75pt;height:45.75pt;visibility:visible">
            <v:imagedata r:id="rId221" o:title=""/>
          </v:shape>
        </w:pict>
      </w:r>
    </w:p>
    <w:p w:rsidR="00C723FD" w:rsidRDefault="00C723FD" w:rsidP="004B4F47">
      <w:pPr>
        <w:spacing w:after="0"/>
        <w:rPr>
          <w:rFonts w:cs="Arial"/>
          <w:b/>
          <w:i/>
        </w:rPr>
      </w:pPr>
      <w:r>
        <w:rPr>
          <w:rFonts w:cs="Arial"/>
          <w:b/>
          <w:i/>
        </w:rPr>
        <w:t>TEMA vakfı, sosyal örgütlere örnektir.Bu vakıf da diğer sosyal örgütler gibi ………………………</w:t>
      </w:r>
    </w:p>
    <w:p w:rsidR="00C723FD" w:rsidRDefault="00C723FD" w:rsidP="004B4F47">
      <w:pPr>
        <w:spacing w:after="0"/>
        <w:rPr>
          <w:rFonts w:cs="Arial"/>
          <w:b/>
          <w:i/>
        </w:rPr>
      </w:pPr>
      <w:r>
        <w:rPr>
          <w:rFonts w:cs="Arial"/>
          <w:b/>
          <w:i/>
        </w:rPr>
        <w:t>Bu cümle aşağıdakilerden hangisiyle tamamlanamaz</w:t>
      </w:r>
    </w:p>
    <w:p w:rsidR="00C723FD" w:rsidRPr="00C51EB8" w:rsidRDefault="00C723FD" w:rsidP="004B4F47">
      <w:pPr>
        <w:spacing w:after="0"/>
        <w:rPr>
          <w:rFonts w:cs="Arial"/>
        </w:rPr>
      </w:pPr>
      <w:r w:rsidRPr="00C51EB8">
        <w:rPr>
          <w:rFonts w:cs="Arial"/>
        </w:rPr>
        <w:t>a-Resmi kurumdur.</w:t>
      </w:r>
    </w:p>
    <w:p w:rsidR="00C723FD" w:rsidRPr="00C51EB8" w:rsidRDefault="00C723FD" w:rsidP="004B4F47">
      <w:pPr>
        <w:spacing w:after="0"/>
        <w:rPr>
          <w:rFonts w:cs="Arial"/>
        </w:rPr>
      </w:pPr>
      <w:r w:rsidRPr="00C51EB8">
        <w:rPr>
          <w:rFonts w:cs="Arial"/>
        </w:rPr>
        <w:t>b-yasalara uyar.</w:t>
      </w:r>
    </w:p>
    <w:p w:rsidR="00C723FD" w:rsidRPr="00C51EB8" w:rsidRDefault="00C723FD" w:rsidP="004B4F47">
      <w:pPr>
        <w:spacing w:after="0"/>
        <w:rPr>
          <w:rFonts w:cs="Arial"/>
        </w:rPr>
      </w:pPr>
      <w:r w:rsidRPr="00C51EB8">
        <w:rPr>
          <w:rFonts w:cs="Arial"/>
        </w:rPr>
        <w:t>c-İnsanlık yararına faaliyet gösterir</w:t>
      </w:r>
    </w:p>
    <w:p w:rsidR="00C723FD" w:rsidRPr="00C51EB8" w:rsidRDefault="00C723FD" w:rsidP="004B4F47">
      <w:pPr>
        <w:spacing w:after="0"/>
        <w:rPr>
          <w:rFonts w:cs="Arial"/>
        </w:rPr>
      </w:pPr>
      <w:r w:rsidRPr="00C51EB8">
        <w:rPr>
          <w:rFonts w:cs="Arial"/>
        </w:rPr>
        <w:t>d-Devlete yardımcıdır</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rFonts w:cs="Arial"/>
          <w:b/>
          <w:i/>
        </w:rPr>
        <w:t>185-</w:t>
      </w:r>
    </w:p>
    <w:p w:rsidR="00C723FD" w:rsidRDefault="00C723FD" w:rsidP="004B4F47">
      <w:pPr>
        <w:spacing w:after="0"/>
        <w:rPr>
          <w:rFonts w:cs="Arial"/>
          <w:b/>
          <w:i/>
        </w:rPr>
      </w:pPr>
      <w:r>
        <w:rPr>
          <w:rFonts w:cs="Arial"/>
          <w:b/>
          <w:i/>
        </w:rPr>
        <w:t>Üyesi olduğumuz bir öğrenci kulübünün bizi düşünce ufkumuzu genişletmesi aynı zamanda bizimde orijinal fikirlerimizle</w:t>
      </w:r>
    </w:p>
    <w:p w:rsidR="00C723FD" w:rsidRDefault="00C723FD" w:rsidP="004B4F47">
      <w:pPr>
        <w:spacing w:after="0"/>
        <w:rPr>
          <w:rFonts w:cs="Arial"/>
          <w:b/>
          <w:i/>
        </w:rPr>
      </w:pPr>
      <w:r>
        <w:rPr>
          <w:rFonts w:cs="Arial"/>
          <w:b/>
          <w:i/>
        </w:rPr>
        <w:t>O kulübe hareketlilik kazandırmamız hangi kavram ile açıklanabilir.</w:t>
      </w:r>
    </w:p>
    <w:p w:rsidR="00C723FD" w:rsidRPr="00C51EB8" w:rsidRDefault="00C723FD" w:rsidP="004B4F47">
      <w:pPr>
        <w:spacing w:after="0"/>
        <w:rPr>
          <w:rFonts w:cs="Arial"/>
        </w:rPr>
      </w:pPr>
      <w:r w:rsidRPr="00C51EB8">
        <w:rPr>
          <w:rFonts w:cs="Arial"/>
        </w:rPr>
        <w:t>a-Farklılık                            b-Benzerlik</w:t>
      </w:r>
    </w:p>
    <w:p w:rsidR="00C723FD" w:rsidRPr="00C51EB8" w:rsidRDefault="00C723FD" w:rsidP="004B4F47">
      <w:pPr>
        <w:spacing w:after="0"/>
        <w:rPr>
          <w:rFonts w:cs="Arial"/>
        </w:rPr>
      </w:pPr>
      <w:r w:rsidRPr="00C51EB8">
        <w:rPr>
          <w:rFonts w:cs="Arial"/>
        </w:rPr>
        <w:t>c-Seçim                                d-Etkileşim</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186-</w:t>
      </w:r>
    </w:p>
    <w:p w:rsidR="00C723FD" w:rsidRDefault="00C723FD" w:rsidP="004B4F47">
      <w:pPr>
        <w:spacing w:after="0"/>
        <w:rPr>
          <w:rFonts w:cs="Arial"/>
          <w:b/>
          <w:i/>
        </w:rPr>
      </w:pPr>
      <w:r>
        <w:rPr>
          <w:rFonts w:cs="Arial"/>
          <w:b/>
          <w:i/>
        </w:rPr>
        <w:t>Üyesi olduğumuz sosyal örgütün faaliyetlerin bize çeşitli faydalar sağlar.Bunlar arasında………..sağlayabiliriz</w:t>
      </w:r>
    </w:p>
    <w:p w:rsidR="00C723FD" w:rsidRDefault="00C723FD" w:rsidP="004B4F47">
      <w:pPr>
        <w:spacing w:after="0"/>
        <w:rPr>
          <w:rFonts w:cs="Arial"/>
          <w:b/>
          <w:i/>
        </w:rPr>
      </w:pPr>
      <w:r>
        <w:rPr>
          <w:rFonts w:cs="Arial"/>
          <w:b/>
          <w:i/>
        </w:rPr>
        <w:t>Yukarıdaki eksik bu cümle aşağıdakilerden hangisiyle tamamlanamaz.</w:t>
      </w:r>
    </w:p>
    <w:p w:rsidR="00C723FD" w:rsidRPr="00C51EB8" w:rsidRDefault="00C723FD" w:rsidP="004B4F47">
      <w:pPr>
        <w:spacing w:after="0"/>
        <w:rPr>
          <w:rFonts w:cs="Arial"/>
        </w:rPr>
      </w:pPr>
      <w:r w:rsidRPr="00C51EB8">
        <w:rPr>
          <w:rFonts w:cs="Arial"/>
        </w:rPr>
        <w:t>a-Toplum bilincimizin gelişmesini</w:t>
      </w:r>
    </w:p>
    <w:p w:rsidR="00C723FD" w:rsidRPr="00C51EB8" w:rsidRDefault="00C723FD" w:rsidP="004B4F47">
      <w:pPr>
        <w:spacing w:after="0"/>
        <w:rPr>
          <w:rFonts w:cs="Arial"/>
        </w:rPr>
      </w:pPr>
      <w:r w:rsidRPr="00C51EB8">
        <w:rPr>
          <w:rFonts w:cs="Arial"/>
        </w:rPr>
        <w:t xml:space="preserve">b-Bize maddi yarar sağlamasını </w:t>
      </w:r>
    </w:p>
    <w:p w:rsidR="00C723FD" w:rsidRPr="00C51EB8" w:rsidRDefault="00C723FD" w:rsidP="004B4F47">
      <w:pPr>
        <w:spacing w:after="0"/>
        <w:rPr>
          <w:rFonts w:cs="Arial"/>
        </w:rPr>
      </w:pPr>
      <w:r w:rsidRPr="00C51EB8">
        <w:rPr>
          <w:rFonts w:cs="Arial"/>
        </w:rPr>
        <w:t>c-Dayanışma duygumuzun gelişmesini</w:t>
      </w:r>
    </w:p>
    <w:p w:rsidR="00C723FD" w:rsidRPr="00C51EB8" w:rsidRDefault="00C723FD" w:rsidP="004B4F47">
      <w:pPr>
        <w:spacing w:after="0"/>
        <w:rPr>
          <w:rFonts w:cs="Arial"/>
        </w:rPr>
      </w:pPr>
      <w:r w:rsidRPr="00C51EB8">
        <w:rPr>
          <w:rFonts w:cs="Arial"/>
        </w:rPr>
        <w:t>d-Sorumluluk ve görev alma bilincimizin artmasını</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187-</w:t>
      </w:r>
    </w:p>
    <w:p w:rsidR="00C723FD" w:rsidRDefault="00C723FD" w:rsidP="004B4F47">
      <w:pPr>
        <w:spacing w:after="0"/>
        <w:rPr>
          <w:rFonts w:cs="Arial"/>
          <w:b/>
          <w:i/>
        </w:rPr>
      </w:pPr>
      <w:r>
        <w:rPr>
          <w:rFonts w:cs="Arial"/>
          <w:b/>
          <w:i/>
        </w:rPr>
        <w:t>Okulumuzdaki kulüp faaliyetlerin katılmak bize büyük faydalar sağlar</w:t>
      </w:r>
    </w:p>
    <w:p w:rsidR="00C723FD" w:rsidRDefault="00C723FD" w:rsidP="004B4F47">
      <w:pPr>
        <w:spacing w:after="0"/>
        <w:rPr>
          <w:rFonts w:cs="Arial"/>
          <w:b/>
          <w:i/>
        </w:rPr>
      </w:pPr>
      <w:r>
        <w:rPr>
          <w:rFonts w:cs="Arial"/>
          <w:b/>
          <w:i/>
        </w:rPr>
        <w:t>Aşağıdakilerden hangisi bu faydalar arasında sayılmaz</w:t>
      </w:r>
    </w:p>
    <w:p w:rsidR="00C723FD" w:rsidRPr="0003697D" w:rsidRDefault="00C723FD" w:rsidP="004B4F47">
      <w:pPr>
        <w:spacing w:after="0"/>
        <w:rPr>
          <w:rFonts w:cs="Arial"/>
        </w:rPr>
      </w:pPr>
      <w:r w:rsidRPr="0003697D">
        <w:rPr>
          <w:rFonts w:cs="Arial"/>
        </w:rPr>
        <w:t>a-Görev alma ve sorumluluk bilincimiz gelişir.</w:t>
      </w:r>
    </w:p>
    <w:p w:rsidR="00C723FD" w:rsidRPr="0003697D" w:rsidRDefault="00C723FD" w:rsidP="004B4F47">
      <w:pPr>
        <w:spacing w:after="0"/>
        <w:rPr>
          <w:rFonts w:cs="Arial"/>
        </w:rPr>
      </w:pPr>
      <w:r w:rsidRPr="0003697D">
        <w:rPr>
          <w:rFonts w:cs="Arial"/>
        </w:rPr>
        <w:t>b-Sosyal etkileşim becerisi kazanırız.</w:t>
      </w:r>
    </w:p>
    <w:p w:rsidR="00C723FD" w:rsidRPr="0003697D" w:rsidRDefault="00C723FD" w:rsidP="004B4F47">
      <w:pPr>
        <w:spacing w:after="0"/>
        <w:rPr>
          <w:rFonts w:cs="Arial"/>
        </w:rPr>
      </w:pPr>
      <w:r w:rsidRPr="0003697D">
        <w:rPr>
          <w:rFonts w:cs="Arial"/>
        </w:rPr>
        <w:t>c-Özgüven geliştirip çevre ile daha rahat iletişim kurarız.</w:t>
      </w:r>
    </w:p>
    <w:p w:rsidR="00C723FD" w:rsidRPr="0003697D" w:rsidRDefault="00C723FD" w:rsidP="004B4F47">
      <w:pPr>
        <w:spacing w:after="0"/>
        <w:rPr>
          <w:rFonts w:cs="Arial"/>
        </w:rPr>
      </w:pPr>
      <w:r w:rsidRPr="0003697D">
        <w:rPr>
          <w:rFonts w:cs="Arial"/>
        </w:rPr>
        <w:t>d- Kütüphane ve spor salonunda yararlanırız</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188-</w:t>
      </w:r>
    </w:p>
    <w:p w:rsidR="00C723FD" w:rsidRDefault="00C723FD" w:rsidP="004B4F47">
      <w:pPr>
        <w:spacing w:after="0"/>
        <w:rPr>
          <w:rFonts w:cs="Arial"/>
          <w:b/>
          <w:i/>
        </w:rPr>
      </w:pPr>
      <w:r>
        <w:rPr>
          <w:rFonts w:cs="Arial"/>
          <w:b/>
          <w:i/>
        </w:rPr>
        <w:t>Mehmet yollarda sürücülerin ve yayaların uyması gereken kuralları merak ediyor. Ayrıca acil durumlarda nasıl müdahale edileceğini öğrenmek istiyor.</w:t>
      </w:r>
    </w:p>
    <w:p w:rsidR="00C723FD" w:rsidRDefault="00C723FD" w:rsidP="004B4F47">
      <w:pPr>
        <w:spacing w:after="0"/>
        <w:rPr>
          <w:rFonts w:cs="Arial"/>
          <w:b/>
          <w:i/>
        </w:rPr>
      </w:pPr>
      <w:r>
        <w:rPr>
          <w:rFonts w:cs="Arial"/>
          <w:b/>
          <w:i/>
        </w:rPr>
        <w:t>Buna göre Mehmet hangi okul kulübüne olmalıdır.</w:t>
      </w:r>
    </w:p>
    <w:p w:rsidR="00C723FD" w:rsidRPr="0003697D" w:rsidRDefault="00C723FD" w:rsidP="004B4F47">
      <w:pPr>
        <w:spacing w:after="0"/>
        <w:rPr>
          <w:rFonts w:cs="Arial"/>
        </w:rPr>
      </w:pPr>
      <w:r w:rsidRPr="0003697D">
        <w:rPr>
          <w:rFonts w:cs="Arial"/>
        </w:rPr>
        <w:t>a-Kızılay kulübüne</w:t>
      </w:r>
    </w:p>
    <w:p w:rsidR="00C723FD" w:rsidRPr="0003697D" w:rsidRDefault="00C723FD" w:rsidP="004B4F47">
      <w:pPr>
        <w:spacing w:after="0"/>
        <w:rPr>
          <w:rFonts w:cs="Arial"/>
        </w:rPr>
      </w:pPr>
      <w:r w:rsidRPr="0003697D">
        <w:rPr>
          <w:rFonts w:cs="Arial"/>
        </w:rPr>
        <w:t>b-Yeşilay kulübü</w:t>
      </w:r>
    </w:p>
    <w:p w:rsidR="00C723FD" w:rsidRPr="0003697D" w:rsidRDefault="00C723FD" w:rsidP="004B4F47">
      <w:pPr>
        <w:spacing w:after="0"/>
        <w:rPr>
          <w:rFonts w:cs="Arial"/>
        </w:rPr>
      </w:pPr>
      <w:r w:rsidRPr="0003697D">
        <w:rPr>
          <w:rFonts w:cs="Arial"/>
        </w:rPr>
        <w:t>c-Trafik güvenliği ve ilk yardım kulübü</w:t>
      </w:r>
    </w:p>
    <w:p w:rsidR="00C723FD" w:rsidRPr="0003697D" w:rsidRDefault="00C723FD" w:rsidP="004B4F47">
      <w:pPr>
        <w:spacing w:after="0"/>
        <w:rPr>
          <w:rFonts w:cs="Arial"/>
        </w:rPr>
      </w:pPr>
      <w:r w:rsidRPr="0003697D">
        <w:rPr>
          <w:rFonts w:cs="Arial"/>
        </w:rPr>
        <w:t>d-Sivil savunma kulübü</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rFonts w:cs="Arial"/>
          <w:b/>
          <w:i/>
        </w:rPr>
        <w:t>189-</w:t>
      </w:r>
    </w:p>
    <w:p w:rsidR="00C723FD" w:rsidRDefault="00C723FD" w:rsidP="004B4F47">
      <w:pPr>
        <w:spacing w:after="0"/>
        <w:rPr>
          <w:rFonts w:cs="Arial"/>
          <w:b/>
          <w:i/>
        </w:rPr>
      </w:pPr>
      <w:r>
        <w:rPr>
          <w:rFonts w:cs="Arial"/>
          <w:b/>
          <w:i/>
        </w:rPr>
        <w:t>Okulda ve sınıflarda kitaplık oluşturmak ve insanlara kitap sevgisini aşılamak isteyen bir öğrenci……………………. Üye olmalıdır</w:t>
      </w:r>
    </w:p>
    <w:p w:rsidR="00C723FD" w:rsidRDefault="00C723FD" w:rsidP="004B4F47">
      <w:pPr>
        <w:spacing w:after="0"/>
        <w:rPr>
          <w:rFonts w:cs="Arial"/>
          <w:b/>
          <w:i/>
        </w:rPr>
      </w:pPr>
      <w:r>
        <w:rPr>
          <w:rFonts w:cs="Arial"/>
          <w:b/>
          <w:i/>
        </w:rPr>
        <w:t>Bu cümle aşağıdakilerden hangisiyle tamamlanmalıdır.</w:t>
      </w:r>
    </w:p>
    <w:p w:rsidR="00C723FD" w:rsidRPr="0003697D" w:rsidRDefault="00C723FD" w:rsidP="004B4F47">
      <w:pPr>
        <w:spacing w:after="0"/>
        <w:rPr>
          <w:rFonts w:cs="Arial"/>
        </w:rPr>
      </w:pPr>
      <w:r w:rsidRPr="0003697D">
        <w:rPr>
          <w:rFonts w:cs="Arial"/>
        </w:rPr>
        <w:t xml:space="preserve">a-Bilim ve teknoloji kulübüne </w:t>
      </w:r>
    </w:p>
    <w:p w:rsidR="00C723FD" w:rsidRPr="0003697D" w:rsidRDefault="00C723FD" w:rsidP="004B4F47">
      <w:pPr>
        <w:spacing w:after="0"/>
        <w:rPr>
          <w:rFonts w:cs="Arial"/>
        </w:rPr>
      </w:pPr>
      <w:r w:rsidRPr="0003697D">
        <w:rPr>
          <w:rFonts w:cs="Arial"/>
        </w:rPr>
        <w:t>b-Kızılay kulübüne</w:t>
      </w:r>
    </w:p>
    <w:p w:rsidR="00C723FD" w:rsidRPr="0003697D" w:rsidRDefault="00C723FD" w:rsidP="004B4F47">
      <w:pPr>
        <w:spacing w:after="0"/>
        <w:rPr>
          <w:rFonts w:cs="Arial"/>
        </w:rPr>
      </w:pPr>
      <w:r w:rsidRPr="0003697D">
        <w:rPr>
          <w:rFonts w:cs="Arial"/>
        </w:rPr>
        <w:t>c-Kütüphanecilik kulübüne</w:t>
      </w:r>
    </w:p>
    <w:p w:rsidR="00C723FD" w:rsidRPr="0003697D" w:rsidRDefault="00C723FD" w:rsidP="004B4F47">
      <w:pPr>
        <w:spacing w:after="0"/>
        <w:rPr>
          <w:rFonts w:cs="Arial"/>
        </w:rPr>
      </w:pPr>
      <w:r w:rsidRPr="0003697D">
        <w:rPr>
          <w:rFonts w:cs="Arial"/>
        </w:rPr>
        <w:t>d-Yeşilay kulübüne</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190-</w:t>
      </w:r>
    </w:p>
    <w:p w:rsidR="00C723FD" w:rsidRDefault="00C723FD" w:rsidP="004B4F47">
      <w:pPr>
        <w:spacing w:after="0"/>
        <w:rPr>
          <w:rFonts w:cs="Arial"/>
          <w:b/>
          <w:i/>
        </w:rPr>
      </w:pPr>
      <w:r>
        <w:rPr>
          <w:rFonts w:cs="Arial"/>
          <w:b/>
          <w:i/>
        </w:rPr>
        <w:t>İnsanlar çeşitli guruplar ve ……………..</w:t>
      </w:r>
    </w:p>
    <w:p w:rsidR="00C723FD" w:rsidRDefault="00C723FD" w:rsidP="004B4F47">
      <w:pPr>
        <w:spacing w:after="0"/>
        <w:rPr>
          <w:rFonts w:cs="Arial"/>
          <w:b/>
          <w:i/>
        </w:rPr>
      </w:pPr>
      <w:r>
        <w:rPr>
          <w:rFonts w:cs="Arial"/>
          <w:b/>
          <w:i/>
        </w:rPr>
        <w:t>Kurup ………….. bulunurlar . Bunları yaparken toplum yararını ön planda tutar.</w:t>
      </w:r>
    </w:p>
    <w:p w:rsidR="00C723FD" w:rsidRDefault="00C723FD" w:rsidP="004B4F47">
      <w:pPr>
        <w:spacing w:after="0"/>
        <w:rPr>
          <w:rFonts w:cs="Arial"/>
          <w:b/>
          <w:i/>
        </w:rPr>
      </w:pPr>
      <w:r>
        <w:rPr>
          <w:rFonts w:cs="Arial"/>
          <w:b/>
          <w:i/>
        </w:rPr>
        <w:t>Bu metin hangi sözcükleri tamamlanabilir.</w:t>
      </w:r>
    </w:p>
    <w:p w:rsidR="00C723FD" w:rsidRPr="0003697D" w:rsidRDefault="00C723FD" w:rsidP="004B4F47">
      <w:pPr>
        <w:spacing w:after="0"/>
        <w:rPr>
          <w:rFonts w:cs="Arial"/>
        </w:rPr>
      </w:pPr>
      <w:r w:rsidRPr="0003697D">
        <w:rPr>
          <w:rFonts w:cs="Arial"/>
        </w:rPr>
        <w:t xml:space="preserve">A-Sosyal örgütler Ticaretler </w:t>
      </w:r>
    </w:p>
    <w:p w:rsidR="00C723FD" w:rsidRPr="0003697D" w:rsidRDefault="00C723FD" w:rsidP="004B4F47">
      <w:pPr>
        <w:spacing w:after="0"/>
        <w:rPr>
          <w:rFonts w:cs="Arial"/>
        </w:rPr>
      </w:pPr>
      <w:r w:rsidRPr="0003697D">
        <w:rPr>
          <w:rFonts w:cs="Arial"/>
        </w:rPr>
        <w:t>B-Resmi kurumlar İcatlar</w:t>
      </w:r>
    </w:p>
    <w:p w:rsidR="00C723FD" w:rsidRPr="0003697D" w:rsidRDefault="00C723FD" w:rsidP="004B4F47">
      <w:pPr>
        <w:spacing w:after="0"/>
        <w:rPr>
          <w:rFonts w:cs="Arial"/>
        </w:rPr>
      </w:pPr>
      <w:r w:rsidRPr="0003697D">
        <w:rPr>
          <w:rFonts w:cs="Arial"/>
        </w:rPr>
        <w:t>C-Kurumular gösterilerde</w:t>
      </w:r>
    </w:p>
    <w:p w:rsidR="00C723FD" w:rsidRPr="0003697D" w:rsidRDefault="00C723FD" w:rsidP="004B4F47">
      <w:pPr>
        <w:spacing w:after="0"/>
        <w:rPr>
          <w:rFonts w:cs="Arial"/>
        </w:rPr>
      </w:pPr>
      <w:r w:rsidRPr="0003697D">
        <w:rPr>
          <w:rFonts w:cs="Arial"/>
        </w:rPr>
        <w:t>D-Sosyal örgütler etkinliklerde</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191-Aşağıdakilerden hangisi sosyal örgütler için söylenemez.</w:t>
      </w:r>
    </w:p>
    <w:p w:rsidR="00C723FD" w:rsidRPr="0003697D" w:rsidRDefault="00C723FD" w:rsidP="004B4F47">
      <w:pPr>
        <w:spacing w:after="0"/>
        <w:rPr>
          <w:rFonts w:cs="Arial"/>
        </w:rPr>
      </w:pPr>
      <w:r w:rsidRPr="0003697D">
        <w:rPr>
          <w:rFonts w:cs="Arial"/>
        </w:rPr>
        <w:t>A-Bazıları eğitime katkıda bulunurken bazıları fakirler yardım eder.</w:t>
      </w:r>
    </w:p>
    <w:p w:rsidR="00C723FD" w:rsidRPr="0003697D" w:rsidRDefault="00C723FD" w:rsidP="004B4F47">
      <w:pPr>
        <w:spacing w:after="0"/>
        <w:rPr>
          <w:rFonts w:cs="Arial"/>
        </w:rPr>
      </w:pPr>
      <w:r w:rsidRPr="0003697D">
        <w:rPr>
          <w:rFonts w:cs="Arial"/>
        </w:rPr>
        <w:t>B-İnsan hakları konusundan faaliyet gösteren sosyal örgütler de vardır.</w:t>
      </w:r>
    </w:p>
    <w:p w:rsidR="00C723FD" w:rsidRPr="0003697D" w:rsidRDefault="00C723FD" w:rsidP="004B4F47">
      <w:pPr>
        <w:spacing w:after="0"/>
        <w:rPr>
          <w:rFonts w:cs="Arial"/>
        </w:rPr>
      </w:pPr>
      <w:r w:rsidRPr="0003697D">
        <w:rPr>
          <w:rFonts w:cs="Arial"/>
        </w:rPr>
        <w:t>C-Faaliyetlerin medyaya duyulurlar.</w:t>
      </w:r>
    </w:p>
    <w:p w:rsidR="00C723FD" w:rsidRPr="0003697D" w:rsidRDefault="00C723FD" w:rsidP="004B4F47">
      <w:pPr>
        <w:spacing w:after="0"/>
        <w:rPr>
          <w:rFonts w:cs="Arial"/>
        </w:rPr>
      </w:pPr>
      <w:r w:rsidRPr="0003697D">
        <w:rPr>
          <w:rFonts w:cs="Arial"/>
        </w:rPr>
        <w:t>D-Üyelerine maddi yarar sağlar.</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 xml:space="preserve">             </w:t>
      </w:r>
      <w:hyperlink r:id="rId295" w:history="1">
        <w:r w:rsidRPr="00804B69">
          <w:rPr>
            <w:rFonts w:ascii="Arial" w:hAnsi="Arial" w:cs="Arial"/>
            <w:noProof/>
            <w:color w:val="0000FF"/>
            <w:lang w:eastAsia="tr-TR"/>
          </w:rPr>
          <w:pict>
            <v:shape id="_x0000_i1196" type="#_x0000_t75" alt="http://tbn1.google.com/images?q=tbn:4Jltx53EE_wCZM:http://www.yenihaber.be/photcat/photos/001/p_00147_o.jpg" href="http://images.google.com.tr/imgres?imgurl=http://www.yenihaber.be/photcat/photos/001/p_00147_o.jpg&amp;imgrefurl=http://www.yenihaber.be/go.php?go=306047a&amp;do=details&amp;return=summary&amp;pg=47&amp;usg=__JdybT8JudQXjj-FIMc9KaHgo04g=&amp;h=803&amp;w=1024&amp;sz=160&amp;hl=tr&amp;start=20&amp;tbnid=4Jltx53EE_wCZM:&amp;tbnh=118&amp;tbnw=150&amp;prev=/images?q=tbmm&amp;gbv=2&amp;hl=tr&amp;sa" style="width:175.5pt;height:113.2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" o:button="t">
              <v:fill o:detectmouseclick="t"/>
              <v:imagedata r:id="rId296" o:title=""/>
              <o:lock v:ext="edit" aspectratio="f"/>
            </v:shape>
          </w:pict>
        </w:r>
      </w:hyperlink>
    </w:p>
    <w:p w:rsidR="00C723FD" w:rsidRDefault="00C723FD" w:rsidP="004B4F47">
      <w:pPr>
        <w:spacing w:after="0"/>
        <w:rPr>
          <w:rFonts w:cs="Arial"/>
          <w:b/>
          <w:i/>
        </w:rPr>
      </w:pPr>
      <w:r>
        <w:rPr>
          <w:rFonts w:cs="Arial"/>
          <w:b/>
          <w:i/>
        </w:rPr>
        <w:t>192-TBMM bazı konuları görüşmek üzere toplanmaya karar verdikten sonra belirlen tarihte toplantının gerçekleşebilmesi için toplantı yeter sayısı şartını arar.</w:t>
      </w:r>
    </w:p>
    <w:p w:rsidR="00C723FD" w:rsidRDefault="00C723FD" w:rsidP="004B4F47">
      <w:pPr>
        <w:spacing w:after="0"/>
        <w:rPr>
          <w:rFonts w:cs="Arial"/>
          <w:b/>
          <w:i/>
        </w:rPr>
      </w:pPr>
      <w:r>
        <w:rPr>
          <w:rFonts w:cs="Arial"/>
          <w:b/>
          <w:i/>
        </w:rPr>
        <w:t>Burada  aşağıdakilerden hangisinin önemi vurgulanmaktadır.</w:t>
      </w:r>
    </w:p>
    <w:p w:rsidR="00C723FD" w:rsidRPr="0003697D" w:rsidRDefault="00C723FD" w:rsidP="004B4F47">
      <w:pPr>
        <w:spacing w:after="0"/>
        <w:rPr>
          <w:rFonts w:cs="Arial"/>
        </w:rPr>
      </w:pPr>
      <w:r w:rsidRPr="0003697D">
        <w:rPr>
          <w:rFonts w:cs="Arial"/>
        </w:rPr>
        <w:t>A-Etkinlik                             B-İş bölümü</w:t>
      </w:r>
    </w:p>
    <w:p w:rsidR="00C723FD" w:rsidRPr="0003697D" w:rsidRDefault="00C723FD" w:rsidP="004B4F47">
      <w:pPr>
        <w:spacing w:after="0"/>
        <w:rPr>
          <w:rFonts w:cs="Arial"/>
        </w:rPr>
      </w:pPr>
      <w:r w:rsidRPr="0003697D">
        <w:rPr>
          <w:rFonts w:cs="Arial"/>
        </w:rPr>
        <w:t>C-Faaliyet                            D-Katılım</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r>
        <w:rPr>
          <w:rFonts w:cs="Arial"/>
          <w:b/>
          <w:i/>
        </w:rPr>
        <w:t>193-Aşağıdakilerden hangisi insanların genellikle etkileşimde bulundukları kurumlardan değildir.</w:t>
      </w:r>
    </w:p>
    <w:p w:rsidR="00C723FD" w:rsidRPr="0003697D" w:rsidRDefault="00C723FD" w:rsidP="004B4F47">
      <w:pPr>
        <w:spacing w:after="0"/>
        <w:rPr>
          <w:rFonts w:cs="Arial"/>
        </w:rPr>
      </w:pPr>
      <w:r w:rsidRPr="0003697D">
        <w:rPr>
          <w:rFonts w:cs="Arial"/>
        </w:rPr>
        <w:t>a-Eğitim kurumları         b-Sağlık kurumları</w:t>
      </w:r>
    </w:p>
    <w:p w:rsidR="00C723FD" w:rsidRPr="0003697D" w:rsidRDefault="00C723FD" w:rsidP="004B4F47">
      <w:pPr>
        <w:spacing w:after="0"/>
        <w:rPr>
          <w:rFonts w:cs="Arial"/>
        </w:rPr>
      </w:pPr>
      <w:r w:rsidRPr="0003697D">
        <w:rPr>
          <w:rFonts w:cs="Arial"/>
        </w:rPr>
        <w:t>c-Emniyet kurumları    d-Araştırma merkezleri</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194 Aşağıdakilerden hangisi resmi kurumlarla  sivil toplum örgütlerinin ortak özelliğini belirleyen seçenektir.</w:t>
      </w:r>
    </w:p>
    <w:p w:rsidR="00C723FD" w:rsidRPr="0003697D" w:rsidRDefault="00C723FD" w:rsidP="004B4F47">
      <w:pPr>
        <w:spacing w:after="0"/>
        <w:rPr>
          <w:rFonts w:cs="Arial"/>
        </w:rPr>
      </w:pPr>
      <w:r w:rsidRPr="0003697D">
        <w:rPr>
          <w:rFonts w:cs="Arial"/>
        </w:rPr>
        <w:t>a-Devlet tarafından kurulurlar.</w:t>
      </w:r>
    </w:p>
    <w:p w:rsidR="00C723FD" w:rsidRPr="0003697D" w:rsidRDefault="00C723FD" w:rsidP="004B4F47">
      <w:pPr>
        <w:spacing w:after="0"/>
        <w:rPr>
          <w:rFonts w:cs="Arial"/>
        </w:rPr>
      </w:pPr>
      <w:r w:rsidRPr="0003697D">
        <w:rPr>
          <w:rFonts w:cs="Arial"/>
        </w:rPr>
        <w:t>b-Çalışanlar maaş alırlar.</w:t>
      </w:r>
    </w:p>
    <w:p w:rsidR="00C723FD" w:rsidRPr="0003697D" w:rsidRDefault="00C723FD" w:rsidP="004B4F47">
      <w:pPr>
        <w:spacing w:after="0"/>
        <w:rPr>
          <w:rFonts w:cs="Arial"/>
        </w:rPr>
      </w:pPr>
      <w:r w:rsidRPr="0003697D">
        <w:rPr>
          <w:rFonts w:cs="Arial"/>
        </w:rPr>
        <w:t>c-Her ikisi de topluma hizmet etmek için  çalışırIar.</w:t>
      </w:r>
    </w:p>
    <w:p w:rsidR="00C723FD" w:rsidRPr="0003697D" w:rsidRDefault="00C723FD" w:rsidP="004B4F47">
      <w:pPr>
        <w:spacing w:after="0"/>
        <w:rPr>
          <w:rFonts w:cs="Arial"/>
        </w:rPr>
      </w:pPr>
      <w:r w:rsidRPr="0003697D">
        <w:rPr>
          <w:rFonts w:cs="Arial"/>
        </w:rPr>
        <w:t>d-İhtiyaçları devlet tarafından karşılanır.</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195-Sivil toplum özellikleri ilgili aşağıdaki ifadelerden hangisi yanlıştır.</w:t>
      </w:r>
    </w:p>
    <w:p w:rsidR="00C723FD" w:rsidRPr="0003697D" w:rsidRDefault="00C723FD" w:rsidP="004B4F47">
      <w:pPr>
        <w:spacing w:after="0"/>
        <w:rPr>
          <w:rFonts w:cs="Arial"/>
        </w:rPr>
      </w:pPr>
      <w:r w:rsidRPr="0003697D">
        <w:rPr>
          <w:rFonts w:cs="Arial"/>
        </w:rPr>
        <w:t>a-Sivil toplum örgütleri yardımlaşmayı ve dayanışmayı ön plana çıkarır.</w:t>
      </w:r>
    </w:p>
    <w:p w:rsidR="00C723FD" w:rsidRPr="0003697D" w:rsidRDefault="00C723FD" w:rsidP="004B4F47">
      <w:pPr>
        <w:spacing w:after="0"/>
        <w:rPr>
          <w:rFonts w:cs="Arial"/>
        </w:rPr>
      </w:pPr>
      <w:r w:rsidRPr="0003697D">
        <w:rPr>
          <w:rFonts w:cs="Arial"/>
        </w:rPr>
        <w:t>b-Bu örgütler gönüllü insanlar tarafından kurulur</w:t>
      </w:r>
    </w:p>
    <w:p w:rsidR="00C723FD" w:rsidRPr="0003697D" w:rsidRDefault="00C723FD" w:rsidP="004B4F47">
      <w:pPr>
        <w:spacing w:after="0"/>
        <w:rPr>
          <w:rFonts w:cs="Arial"/>
        </w:rPr>
      </w:pPr>
      <w:r w:rsidRPr="0003697D">
        <w:rPr>
          <w:rFonts w:cs="Arial"/>
        </w:rPr>
        <w:t>c-Bu örgütlerde çalışanlar faaliyetleri   karşılığında ücret alırlar</w:t>
      </w:r>
    </w:p>
    <w:p w:rsidR="00C723FD" w:rsidRPr="0003697D" w:rsidRDefault="00C723FD" w:rsidP="004B4F47">
      <w:pPr>
        <w:spacing w:after="0"/>
        <w:rPr>
          <w:rFonts w:cs="Arial"/>
        </w:rPr>
      </w:pPr>
      <w:r w:rsidRPr="0003697D">
        <w:rPr>
          <w:rFonts w:cs="Arial"/>
        </w:rPr>
        <w:t>d-Sosyal örgütler faaliyetlerini ilan ve afişlerle halka duyurur.</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196-Aşağıdaki ifadelerden hangisi yanlıştır.</w:t>
      </w:r>
    </w:p>
    <w:p w:rsidR="00C723FD" w:rsidRPr="0003697D" w:rsidRDefault="00C723FD" w:rsidP="004B4F47">
      <w:pPr>
        <w:spacing w:after="0"/>
        <w:rPr>
          <w:rFonts w:cs="Arial"/>
        </w:rPr>
      </w:pPr>
      <w:r w:rsidRPr="0003697D">
        <w:rPr>
          <w:rFonts w:cs="Arial"/>
        </w:rPr>
        <w:t>a-Okulda eğitimin yanısıra pek çok sosyal etkinliğe katılırız</w:t>
      </w:r>
    </w:p>
    <w:p w:rsidR="00C723FD" w:rsidRPr="0003697D" w:rsidRDefault="00C723FD" w:rsidP="004B4F47">
      <w:pPr>
        <w:spacing w:after="0"/>
        <w:rPr>
          <w:rFonts w:cs="Arial"/>
        </w:rPr>
      </w:pPr>
      <w:r w:rsidRPr="0003697D">
        <w:rPr>
          <w:rFonts w:cs="Arial"/>
        </w:rPr>
        <w:t>b-Sosyal etkinliklerin başında öğrenci kulübü faaliyetleri gelir.</w:t>
      </w:r>
    </w:p>
    <w:p w:rsidR="00C723FD" w:rsidRPr="0003697D" w:rsidRDefault="00C723FD" w:rsidP="004B4F47">
      <w:pPr>
        <w:spacing w:after="0"/>
        <w:rPr>
          <w:rFonts w:cs="Arial"/>
        </w:rPr>
      </w:pPr>
      <w:r w:rsidRPr="0003697D">
        <w:rPr>
          <w:rFonts w:cs="Arial"/>
        </w:rPr>
        <w:t>c-Her okulda  öğrencilerin katılabileceği pek çok öğrenci kulübü vardır.</w:t>
      </w:r>
    </w:p>
    <w:p w:rsidR="00C723FD" w:rsidRPr="0003697D" w:rsidRDefault="00C723FD" w:rsidP="004B4F47">
      <w:pPr>
        <w:spacing w:after="0"/>
        <w:rPr>
          <w:rFonts w:cs="Arial"/>
        </w:rPr>
      </w:pPr>
      <w:r w:rsidRPr="0003697D">
        <w:rPr>
          <w:rFonts w:cs="Arial"/>
        </w:rPr>
        <w:t>d-Bu kulüplere katılmak için hepimiz ücret ödemesi gerekir.</w:t>
      </w:r>
    </w:p>
    <w:p w:rsidR="00C723FD" w:rsidRDefault="00C723FD" w:rsidP="004B4F47">
      <w:pPr>
        <w:spacing w:after="0"/>
        <w:rPr>
          <w:rFonts w:cs="Arial"/>
          <w:b/>
          <w:i/>
        </w:rPr>
      </w:pPr>
    </w:p>
    <w:p w:rsidR="00C723FD" w:rsidRDefault="00C723FD" w:rsidP="004B4F47">
      <w:pPr>
        <w:spacing w:after="0"/>
        <w:rPr>
          <w:rFonts w:cs="Arial"/>
          <w:b/>
          <w:i/>
        </w:rPr>
      </w:pPr>
      <w:r>
        <w:rPr>
          <w:rFonts w:cs="Arial"/>
          <w:b/>
          <w:i/>
        </w:rPr>
        <w:t>197-Aşağıdakilerden hangisi okul dışında kültürel faaliyetlere katılabileceğimiz mekanlardan biri değildir.</w:t>
      </w:r>
    </w:p>
    <w:p w:rsidR="00C723FD" w:rsidRPr="0003697D" w:rsidRDefault="00C723FD" w:rsidP="004B4F47">
      <w:pPr>
        <w:spacing w:after="0"/>
        <w:rPr>
          <w:rFonts w:cs="Arial"/>
        </w:rPr>
      </w:pPr>
      <w:r w:rsidRPr="0003697D">
        <w:rPr>
          <w:rFonts w:cs="Arial"/>
        </w:rPr>
        <w:t xml:space="preserve">a-Tiyatrolar </w:t>
      </w:r>
    </w:p>
    <w:p w:rsidR="00C723FD" w:rsidRPr="0003697D" w:rsidRDefault="00C723FD" w:rsidP="004B4F47">
      <w:pPr>
        <w:spacing w:after="0"/>
        <w:rPr>
          <w:rFonts w:cs="Arial"/>
        </w:rPr>
      </w:pPr>
      <w:r w:rsidRPr="0003697D">
        <w:rPr>
          <w:rFonts w:cs="Arial"/>
        </w:rPr>
        <w:t>b- Kütüphaneler</w:t>
      </w:r>
    </w:p>
    <w:p w:rsidR="00C723FD" w:rsidRPr="0003697D" w:rsidRDefault="00C723FD" w:rsidP="004B4F47">
      <w:pPr>
        <w:spacing w:after="0"/>
        <w:rPr>
          <w:rFonts w:cs="Arial"/>
        </w:rPr>
      </w:pPr>
      <w:r w:rsidRPr="0003697D">
        <w:rPr>
          <w:rFonts w:cs="Arial"/>
        </w:rPr>
        <w:t>c-Sanat merkezleri</w:t>
      </w:r>
    </w:p>
    <w:p w:rsidR="00C723FD" w:rsidRPr="0003697D" w:rsidRDefault="00C723FD" w:rsidP="004B4F47">
      <w:pPr>
        <w:spacing w:after="0"/>
        <w:rPr>
          <w:rFonts w:cs="Arial"/>
        </w:rPr>
      </w:pPr>
      <w:r w:rsidRPr="0003697D">
        <w:rPr>
          <w:rFonts w:cs="Arial"/>
        </w:rPr>
        <w:t>d-Sağlık ocağı</w:t>
      </w:r>
    </w:p>
    <w:p w:rsidR="00C723FD" w:rsidRDefault="00C723FD" w:rsidP="004B4F47">
      <w:pPr>
        <w:spacing w:after="0"/>
        <w:rPr>
          <w:rFonts w:cs="Arial"/>
          <w:b/>
          <w:i/>
        </w:rPr>
      </w:pPr>
    </w:p>
    <w:p w:rsidR="00C723FD" w:rsidRDefault="00C723FD" w:rsidP="007B0B2F">
      <w:pPr>
        <w:tabs>
          <w:tab w:val="left" w:pos="1935"/>
          <w:tab w:val="left" w:pos="3345"/>
        </w:tabs>
        <w:jc w:val="center"/>
        <w:rPr>
          <w:b/>
          <w:bCs/>
          <w:color w:val="808080"/>
          <w:sz w:val="20"/>
          <w:szCs w:val="20"/>
        </w:rPr>
      </w:pPr>
      <w:hyperlink r:id="rId297" w:history="1">
        <w:r>
          <w:rPr>
            <w:rStyle w:val="Hyperlink"/>
            <w:b/>
            <w:bCs/>
            <w:sz w:val="20"/>
            <w:szCs w:val="20"/>
          </w:rPr>
          <w:t>www.sorubak.com</w:t>
        </w:r>
      </w:hyperlink>
      <w:r>
        <w:rPr>
          <w:b/>
          <w:bCs/>
          <w:color w:val="808080"/>
          <w:sz w:val="20"/>
          <w:szCs w:val="20"/>
        </w:rPr>
        <w:t xml:space="preserve"> </w:t>
      </w: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Default="00C723FD" w:rsidP="004B4F47">
      <w:pPr>
        <w:spacing w:after="0"/>
        <w:rPr>
          <w:rFonts w:cs="Arial"/>
          <w:b/>
          <w:i/>
        </w:rPr>
      </w:pPr>
    </w:p>
    <w:p w:rsidR="00C723FD" w:rsidRPr="004B4F47" w:rsidRDefault="00C723FD" w:rsidP="004B4F47">
      <w:pPr>
        <w:spacing w:after="0"/>
        <w:rPr>
          <w:rFonts w:cs="Arial"/>
          <w:b/>
          <w:i/>
        </w:rPr>
      </w:pPr>
      <w:r>
        <w:rPr>
          <w:rFonts w:cs="Arial"/>
          <w:b/>
          <w:i/>
        </w:rPr>
        <w:t xml:space="preserve"> </w:t>
      </w:r>
    </w:p>
    <w:sectPr w:rsidR="00C723FD" w:rsidRPr="004B4F47" w:rsidSect="00AA54F0">
      <w:headerReference w:type="default" r:id="rId298"/>
      <w:pgSz w:w="11906" w:h="16838"/>
      <w:pgMar w:top="709" w:right="1417" w:bottom="426" w:left="1417" w:header="284"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23FD" w:rsidRDefault="00C723FD" w:rsidP="00AA54F0">
      <w:pPr>
        <w:spacing w:after="0" w:line="240" w:lineRule="auto"/>
      </w:pPr>
      <w:r>
        <w:separator/>
      </w:r>
    </w:p>
  </w:endnote>
  <w:endnote w:type="continuationSeparator" w:id="0">
    <w:p w:rsidR="00C723FD" w:rsidRDefault="00C723FD" w:rsidP="00AA54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AFF" w:usb1="C000605B" w:usb2="00000029" w:usb3="00000000" w:csb0="000101FF" w:csb1="00000000"/>
  </w:font>
  <w:font w:name="Cambria">
    <w:panose1 w:val="02040503050406030204"/>
    <w:charset w:val="A2"/>
    <w:family w:val="roman"/>
    <w:pitch w:val="variable"/>
    <w:sig w:usb0="A00002EF" w:usb1="4000004B" w:usb2="00000000" w:usb3="00000000" w:csb0="0000009F" w:csb1="00000000"/>
  </w:font>
  <w:font w:name="Arial">
    <w:panose1 w:val="020B0604020202020204"/>
    <w:charset w:val="A2"/>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23FD" w:rsidRDefault="00C723FD" w:rsidP="00AA54F0">
      <w:pPr>
        <w:spacing w:after="0" w:line="240" w:lineRule="auto"/>
      </w:pPr>
      <w:r>
        <w:separator/>
      </w:r>
    </w:p>
  </w:footnote>
  <w:footnote w:type="continuationSeparator" w:id="0">
    <w:p w:rsidR="00C723FD" w:rsidRDefault="00C723FD" w:rsidP="00AA54F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723FD" w:rsidRDefault="00C723FD">
    <w:pPr>
      <w:pStyle w:val="Header"/>
    </w:pPr>
    <w:r>
      <w:t xml:space="preserve">Özel ders vermek isteyen arkadaşlar </w:t>
    </w:r>
    <w:r w:rsidRPr="007B0B2F">
      <w:t>www.dersbirebir.com</w:t>
    </w:r>
    <w:r>
      <w:t xml:space="preserve">  adresini ziyaret edebilir.</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0pt;height:450pt" o:bullet="t">
        <v:imagedata r:id="rId1" o:title=""/>
      </v:shape>
    </w:pict>
  </w:numPicBullet>
  <w:abstractNum w:abstractNumId="0">
    <w:nsid w:val="0BD1038A"/>
    <w:multiLevelType w:val="hybridMultilevel"/>
    <w:tmpl w:val="BB00827E"/>
    <w:lvl w:ilvl="0" w:tplc="EBFE2E1E">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11354CBE"/>
    <w:multiLevelType w:val="hybridMultilevel"/>
    <w:tmpl w:val="9FF4EF52"/>
    <w:lvl w:ilvl="0" w:tplc="E95E3F74">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17635E2A"/>
    <w:multiLevelType w:val="hybridMultilevel"/>
    <w:tmpl w:val="8D489A3C"/>
    <w:lvl w:ilvl="0" w:tplc="713A45F2">
      <w:start w:val="1"/>
      <w:numFmt w:val="bullet"/>
      <w:lvlText w:val=""/>
      <w:lvlPicBulletId w:val="0"/>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5ED325D"/>
    <w:multiLevelType w:val="hybridMultilevel"/>
    <w:tmpl w:val="EED4D3A8"/>
    <w:lvl w:ilvl="0" w:tplc="09DA3530">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4">
    <w:nsid w:val="26134E86"/>
    <w:multiLevelType w:val="hybridMultilevel"/>
    <w:tmpl w:val="BFA46620"/>
    <w:lvl w:ilvl="0" w:tplc="25C09E98">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5">
    <w:nsid w:val="2D746E20"/>
    <w:multiLevelType w:val="hybridMultilevel"/>
    <w:tmpl w:val="29D2B2CC"/>
    <w:lvl w:ilvl="0" w:tplc="713A45F2">
      <w:start w:val="1"/>
      <w:numFmt w:val="bullet"/>
      <w:lvlText w:val=""/>
      <w:lvlPicBulletId w:val="0"/>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E3E309A"/>
    <w:multiLevelType w:val="hybridMultilevel"/>
    <w:tmpl w:val="C7603182"/>
    <w:lvl w:ilvl="0" w:tplc="81CAA726">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7">
    <w:nsid w:val="2E7B6C5B"/>
    <w:multiLevelType w:val="hybridMultilevel"/>
    <w:tmpl w:val="75B03C06"/>
    <w:lvl w:ilvl="0" w:tplc="2AF66FC6">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8">
    <w:nsid w:val="36441F0D"/>
    <w:multiLevelType w:val="hybridMultilevel"/>
    <w:tmpl w:val="72BC2012"/>
    <w:lvl w:ilvl="0" w:tplc="CB308E82">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9">
    <w:nsid w:val="41FC120F"/>
    <w:multiLevelType w:val="hybridMultilevel"/>
    <w:tmpl w:val="92E4D63C"/>
    <w:lvl w:ilvl="0" w:tplc="413290E8">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0">
    <w:nsid w:val="48274E77"/>
    <w:multiLevelType w:val="hybridMultilevel"/>
    <w:tmpl w:val="2DFCA83A"/>
    <w:lvl w:ilvl="0" w:tplc="81A05CCA">
      <w:start w:val="1"/>
      <w:numFmt w:val="lowerLetter"/>
      <w:lvlText w:val="%1-"/>
      <w:lvlJc w:val="left"/>
      <w:pPr>
        <w:ind w:left="405" w:hanging="360"/>
      </w:pPr>
      <w:rPr>
        <w:rFonts w:cs="Times New Roman" w:hint="default"/>
      </w:rPr>
    </w:lvl>
    <w:lvl w:ilvl="1" w:tplc="041F0019" w:tentative="1">
      <w:start w:val="1"/>
      <w:numFmt w:val="lowerLetter"/>
      <w:lvlText w:val="%2."/>
      <w:lvlJc w:val="left"/>
      <w:pPr>
        <w:ind w:left="1125" w:hanging="360"/>
      </w:pPr>
      <w:rPr>
        <w:rFonts w:cs="Times New Roman"/>
      </w:rPr>
    </w:lvl>
    <w:lvl w:ilvl="2" w:tplc="041F001B" w:tentative="1">
      <w:start w:val="1"/>
      <w:numFmt w:val="lowerRoman"/>
      <w:lvlText w:val="%3."/>
      <w:lvlJc w:val="right"/>
      <w:pPr>
        <w:ind w:left="1845" w:hanging="180"/>
      </w:pPr>
      <w:rPr>
        <w:rFonts w:cs="Times New Roman"/>
      </w:rPr>
    </w:lvl>
    <w:lvl w:ilvl="3" w:tplc="041F000F" w:tentative="1">
      <w:start w:val="1"/>
      <w:numFmt w:val="decimal"/>
      <w:lvlText w:val="%4."/>
      <w:lvlJc w:val="left"/>
      <w:pPr>
        <w:ind w:left="2565" w:hanging="360"/>
      </w:pPr>
      <w:rPr>
        <w:rFonts w:cs="Times New Roman"/>
      </w:rPr>
    </w:lvl>
    <w:lvl w:ilvl="4" w:tplc="041F0019" w:tentative="1">
      <w:start w:val="1"/>
      <w:numFmt w:val="lowerLetter"/>
      <w:lvlText w:val="%5."/>
      <w:lvlJc w:val="left"/>
      <w:pPr>
        <w:ind w:left="3285" w:hanging="360"/>
      </w:pPr>
      <w:rPr>
        <w:rFonts w:cs="Times New Roman"/>
      </w:rPr>
    </w:lvl>
    <w:lvl w:ilvl="5" w:tplc="041F001B" w:tentative="1">
      <w:start w:val="1"/>
      <w:numFmt w:val="lowerRoman"/>
      <w:lvlText w:val="%6."/>
      <w:lvlJc w:val="right"/>
      <w:pPr>
        <w:ind w:left="4005" w:hanging="180"/>
      </w:pPr>
      <w:rPr>
        <w:rFonts w:cs="Times New Roman"/>
      </w:rPr>
    </w:lvl>
    <w:lvl w:ilvl="6" w:tplc="041F000F" w:tentative="1">
      <w:start w:val="1"/>
      <w:numFmt w:val="decimal"/>
      <w:lvlText w:val="%7."/>
      <w:lvlJc w:val="left"/>
      <w:pPr>
        <w:ind w:left="4725" w:hanging="360"/>
      </w:pPr>
      <w:rPr>
        <w:rFonts w:cs="Times New Roman"/>
      </w:rPr>
    </w:lvl>
    <w:lvl w:ilvl="7" w:tplc="041F0019" w:tentative="1">
      <w:start w:val="1"/>
      <w:numFmt w:val="lowerLetter"/>
      <w:lvlText w:val="%8."/>
      <w:lvlJc w:val="left"/>
      <w:pPr>
        <w:ind w:left="5445" w:hanging="360"/>
      </w:pPr>
      <w:rPr>
        <w:rFonts w:cs="Times New Roman"/>
      </w:rPr>
    </w:lvl>
    <w:lvl w:ilvl="8" w:tplc="041F001B" w:tentative="1">
      <w:start w:val="1"/>
      <w:numFmt w:val="lowerRoman"/>
      <w:lvlText w:val="%9."/>
      <w:lvlJc w:val="right"/>
      <w:pPr>
        <w:ind w:left="6165" w:hanging="180"/>
      </w:pPr>
      <w:rPr>
        <w:rFonts w:cs="Times New Roman"/>
      </w:rPr>
    </w:lvl>
  </w:abstractNum>
  <w:abstractNum w:abstractNumId="11">
    <w:nsid w:val="4E14128A"/>
    <w:multiLevelType w:val="hybridMultilevel"/>
    <w:tmpl w:val="C2C0EBC6"/>
    <w:lvl w:ilvl="0" w:tplc="F5BA623A">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2">
    <w:nsid w:val="4E5B2FC6"/>
    <w:multiLevelType w:val="hybridMultilevel"/>
    <w:tmpl w:val="0BCE2D42"/>
    <w:lvl w:ilvl="0" w:tplc="592ED416">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56DB49FC"/>
    <w:multiLevelType w:val="hybridMultilevel"/>
    <w:tmpl w:val="57D86330"/>
    <w:lvl w:ilvl="0" w:tplc="E47E4C1C">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4">
    <w:nsid w:val="59FC73BA"/>
    <w:multiLevelType w:val="hybridMultilevel"/>
    <w:tmpl w:val="9DA420E8"/>
    <w:lvl w:ilvl="0" w:tplc="0F1E4D80">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5">
    <w:nsid w:val="5BD37000"/>
    <w:multiLevelType w:val="hybridMultilevel"/>
    <w:tmpl w:val="EF8A310E"/>
    <w:lvl w:ilvl="0" w:tplc="713A45F2">
      <w:start w:val="1"/>
      <w:numFmt w:val="bullet"/>
      <w:lvlText w:val=""/>
      <w:lvlPicBulletId w:val="0"/>
      <w:lvlJc w:val="left"/>
      <w:pPr>
        <w:ind w:left="72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5EF829E0"/>
    <w:multiLevelType w:val="hybridMultilevel"/>
    <w:tmpl w:val="AEF2E874"/>
    <w:lvl w:ilvl="0" w:tplc="CF045EB4">
      <w:start w:val="1"/>
      <w:numFmt w:val="lowerLetter"/>
      <w:lvlText w:val="%1-"/>
      <w:lvlJc w:val="left"/>
      <w:pPr>
        <w:ind w:left="2325" w:hanging="1965"/>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7">
    <w:nsid w:val="6AA92AED"/>
    <w:multiLevelType w:val="hybridMultilevel"/>
    <w:tmpl w:val="A232E766"/>
    <w:lvl w:ilvl="0" w:tplc="8620221A">
      <w:start w:val="1"/>
      <w:numFmt w:val="lowerLetter"/>
      <w:lvlText w:val="%1-"/>
      <w:lvlJc w:val="left"/>
      <w:pPr>
        <w:ind w:left="1845" w:hanging="1485"/>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8">
    <w:nsid w:val="6B9624C1"/>
    <w:multiLevelType w:val="hybridMultilevel"/>
    <w:tmpl w:val="8A20543C"/>
    <w:lvl w:ilvl="0" w:tplc="B12679F0">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9">
    <w:nsid w:val="7197108A"/>
    <w:multiLevelType w:val="hybridMultilevel"/>
    <w:tmpl w:val="35E2789A"/>
    <w:lvl w:ilvl="0" w:tplc="721876BA">
      <w:start w:val="1"/>
      <w:numFmt w:val="lowerLetter"/>
      <w:lvlText w:val="%1-"/>
      <w:lvlJc w:val="left"/>
      <w:pPr>
        <w:ind w:left="1845" w:hanging="1485"/>
      </w:pPr>
      <w:rPr>
        <w:rFonts w:eastAsia="Times New Roman"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0">
    <w:nsid w:val="77BD6993"/>
    <w:multiLevelType w:val="hybridMultilevel"/>
    <w:tmpl w:val="D7AA33F8"/>
    <w:lvl w:ilvl="0" w:tplc="54F21F44">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1">
    <w:nsid w:val="784C5C89"/>
    <w:multiLevelType w:val="hybridMultilevel"/>
    <w:tmpl w:val="FCD4D560"/>
    <w:lvl w:ilvl="0" w:tplc="B98E0EEE">
      <w:start w:val="1"/>
      <w:numFmt w:val="lowerLetter"/>
      <w:lvlText w:val="%1-"/>
      <w:lvlJc w:val="left"/>
      <w:pPr>
        <w:ind w:left="1875" w:hanging="1515"/>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2">
    <w:nsid w:val="7C825F07"/>
    <w:multiLevelType w:val="hybridMultilevel"/>
    <w:tmpl w:val="35DEFF06"/>
    <w:lvl w:ilvl="0" w:tplc="16F2B53C">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3">
    <w:nsid w:val="7DD76A98"/>
    <w:multiLevelType w:val="hybridMultilevel"/>
    <w:tmpl w:val="3252C9C2"/>
    <w:lvl w:ilvl="0" w:tplc="68A87800">
      <w:start w:val="1"/>
      <w:numFmt w:val="lowerLetter"/>
      <w:lvlText w:val="%1-"/>
      <w:lvlJc w:val="left"/>
      <w:pPr>
        <w:ind w:left="465" w:hanging="360"/>
      </w:pPr>
      <w:rPr>
        <w:rFonts w:cs="Times New Roman" w:hint="default"/>
      </w:rPr>
    </w:lvl>
    <w:lvl w:ilvl="1" w:tplc="041F0019" w:tentative="1">
      <w:start w:val="1"/>
      <w:numFmt w:val="lowerLetter"/>
      <w:lvlText w:val="%2."/>
      <w:lvlJc w:val="left"/>
      <w:pPr>
        <w:ind w:left="1185" w:hanging="360"/>
      </w:pPr>
      <w:rPr>
        <w:rFonts w:cs="Times New Roman"/>
      </w:rPr>
    </w:lvl>
    <w:lvl w:ilvl="2" w:tplc="041F001B" w:tentative="1">
      <w:start w:val="1"/>
      <w:numFmt w:val="lowerRoman"/>
      <w:lvlText w:val="%3."/>
      <w:lvlJc w:val="right"/>
      <w:pPr>
        <w:ind w:left="1905" w:hanging="180"/>
      </w:pPr>
      <w:rPr>
        <w:rFonts w:cs="Times New Roman"/>
      </w:rPr>
    </w:lvl>
    <w:lvl w:ilvl="3" w:tplc="041F000F" w:tentative="1">
      <w:start w:val="1"/>
      <w:numFmt w:val="decimal"/>
      <w:lvlText w:val="%4."/>
      <w:lvlJc w:val="left"/>
      <w:pPr>
        <w:ind w:left="2625" w:hanging="360"/>
      </w:pPr>
      <w:rPr>
        <w:rFonts w:cs="Times New Roman"/>
      </w:rPr>
    </w:lvl>
    <w:lvl w:ilvl="4" w:tplc="041F0019" w:tentative="1">
      <w:start w:val="1"/>
      <w:numFmt w:val="lowerLetter"/>
      <w:lvlText w:val="%5."/>
      <w:lvlJc w:val="left"/>
      <w:pPr>
        <w:ind w:left="3345" w:hanging="360"/>
      </w:pPr>
      <w:rPr>
        <w:rFonts w:cs="Times New Roman"/>
      </w:rPr>
    </w:lvl>
    <w:lvl w:ilvl="5" w:tplc="041F001B" w:tentative="1">
      <w:start w:val="1"/>
      <w:numFmt w:val="lowerRoman"/>
      <w:lvlText w:val="%6."/>
      <w:lvlJc w:val="right"/>
      <w:pPr>
        <w:ind w:left="4065" w:hanging="180"/>
      </w:pPr>
      <w:rPr>
        <w:rFonts w:cs="Times New Roman"/>
      </w:rPr>
    </w:lvl>
    <w:lvl w:ilvl="6" w:tplc="041F000F" w:tentative="1">
      <w:start w:val="1"/>
      <w:numFmt w:val="decimal"/>
      <w:lvlText w:val="%7."/>
      <w:lvlJc w:val="left"/>
      <w:pPr>
        <w:ind w:left="4785" w:hanging="360"/>
      </w:pPr>
      <w:rPr>
        <w:rFonts w:cs="Times New Roman"/>
      </w:rPr>
    </w:lvl>
    <w:lvl w:ilvl="7" w:tplc="041F0019" w:tentative="1">
      <w:start w:val="1"/>
      <w:numFmt w:val="lowerLetter"/>
      <w:lvlText w:val="%8."/>
      <w:lvlJc w:val="left"/>
      <w:pPr>
        <w:ind w:left="5505" w:hanging="360"/>
      </w:pPr>
      <w:rPr>
        <w:rFonts w:cs="Times New Roman"/>
      </w:rPr>
    </w:lvl>
    <w:lvl w:ilvl="8" w:tplc="041F001B" w:tentative="1">
      <w:start w:val="1"/>
      <w:numFmt w:val="lowerRoman"/>
      <w:lvlText w:val="%9."/>
      <w:lvlJc w:val="right"/>
      <w:pPr>
        <w:ind w:left="6225" w:hanging="180"/>
      </w:pPr>
      <w:rPr>
        <w:rFonts w:cs="Times New Roman"/>
      </w:rPr>
    </w:lvl>
  </w:abstractNum>
  <w:abstractNum w:abstractNumId="24">
    <w:nsid w:val="7DEA4077"/>
    <w:multiLevelType w:val="hybridMultilevel"/>
    <w:tmpl w:val="699022D8"/>
    <w:lvl w:ilvl="0" w:tplc="AB9E3696">
      <w:start w:val="1"/>
      <w:numFmt w:val="lowerLetter"/>
      <w:lvlText w:val="%1-"/>
      <w:lvlJc w:val="left"/>
      <w:pPr>
        <w:ind w:left="2820" w:hanging="2460"/>
      </w:pPr>
      <w:rPr>
        <w:rFonts w:cs="Times New Roman" w:hint="default"/>
        <w:b w:val="0"/>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5">
    <w:nsid w:val="7EF7183F"/>
    <w:multiLevelType w:val="hybridMultilevel"/>
    <w:tmpl w:val="1F2E6CAA"/>
    <w:lvl w:ilvl="0" w:tplc="723E294E">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14"/>
  </w:num>
  <w:num w:numId="2">
    <w:abstractNumId w:val="12"/>
  </w:num>
  <w:num w:numId="3">
    <w:abstractNumId w:val="11"/>
  </w:num>
  <w:num w:numId="4">
    <w:abstractNumId w:val="22"/>
  </w:num>
  <w:num w:numId="5">
    <w:abstractNumId w:val="18"/>
  </w:num>
  <w:num w:numId="6">
    <w:abstractNumId w:val="19"/>
  </w:num>
  <w:num w:numId="7">
    <w:abstractNumId w:val="16"/>
  </w:num>
  <w:num w:numId="8">
    <w:abstractNumId w:val="24"/>
  </w:num>
  <w:num w:numId="9">
    <w:abstractNumId w:val="21"/>
  </w:num>
  <w:num w:numId="10">
    <w:abstractNumId w:val="4"/>
  </w:num>
  <w:num w:numId="11">
    <w:abstractNumId w:val="17"/>
  </w:num>
  <w:num w:numId="12">
    <w:abstractNumId w:val="13"/>
  </w:num>
  <w:num w:numId="13">
    <w:abstractNumId w:val="7"/>
  </w:num>
  <w:num w:numId="14">
    <w:abstractNumId w:val="20"/>
  </w:num>
  <w:num w:numId="15">
    <w:abstractNumId w:val="1"/>
  </w:num>
  <w:num w:numId="16">
    <w:abstractNumId w:val="9"/>
  </w:num>
  <w:num w:numId="17">
    <w:abstractNumId w:val="25"/>
  </w:num>
  <w:num w:numId="18">
    <w:abstractNumId w:val="10"/>
  </w:num>
  <w:num w:numId="19">
    <w:abstractNumId w:val="8"/>
  </w:num>
  <w:num w:numId="20">
    <w:abstractNumId w:val="3"/>
  </w:num>
  <w:num w:numId="21">
    <w:abstractNumId w:val="0"/>
  </w:num>
  <w:num w:numId="22">
    <w:abstractNumId w:val="6"/>
  </w:num>
  <w:num w:numId="23">
    <w:abstractNumId w:val="23"/>
  </w:num>
  <w:num w:numId="24">
    <w:abstractNumId w:val="5"/>
  </w:num>
  <w:num w:numId="25">
    <w:abstractNumId w:val="15"/>
  </w:num>
  <w:num w:numId="2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6019C"/>
    <w:rsid w:val="0001192E"/>
    <w:rsid w:val="000124FA"/>
    <w:rsid w:val="0001454B"/>
    <w:rsid w:val="0003697D"/>
    <w:rsid w:val="00041F36"/>
    <w:rsid w:val="00067B61"/>
    <w:rsid w:val="000762C8"/>
    <w:rsid w:val="00092BF1"/>
    <w:rsid w:val="000B1D28"/>
    <w:rsid w:val="000B2ED8"/>
    <w:rsid w:val="000C4265"/>
    <w:rsid w:val="000C7F60"/>
    <w:rsid w:val="000D3521"/>
    <w:rsid w:val="000D56D8"/>
    <w:rsid w:val="000D5875"/>
    <w:rsid w:val="000F5CD3"/>
    <w:rsid w:val="00104E39"/>
    <w:rsid w:val="001064F5"/>
    <w:rsid w:val="00107524"/>
    <w:rsid w:val="00112ED6"/>
    <w:rsid w:val="00121C08"/>
    <w:rsid w:val="001348FE"/>
    <w:rsid w:val="00145E67"/>
    <w:rsid w:val="001619F5"/>
    <w:rsid w:val="00171924"/>
    <w:rsid w:val="00176D48"/>
    <w:rsid w:val="00181DED"/>
    <w:rsid w:val="001905FD"/>
    <w:rsid w:val="00190B57"/>
    <w:rsid w:val="00192067"/>
    <w:rsid w:val="001A104C"/>
    <w:rsid w:val="001A2FA0"/>
    <w:rsid w:val="001A69DC"/>
    <w:rsid w:val="001A7AC4"/>
    <w:rsid w:val="001B19F5"/>
    <w:rsid w:val="001B4D7A"/>
    <w:rsid w:val="001C2746"/>
    <w:rsid w:val="001C2C80"/>
    <w:rsid w:val="001C5BF7"/>
    <w:rsid w:val="00225481"/>
    <w:rsid w:val="002335A0"/>
    <w:rsid w:val="00233C37"/>
    <w:rsid w:val="00234D41"/>
    <w:rsid w:val="00237B70"/>
    <w:rsid w:val="00264267"/>
    <w:rsid w:val="00271804"/>
    <w:rsid w:val="00291779"/>
    <w:rsid w:val="002A02AF"/>
    <w:rsid w:val="002B02E1"/>
    <w:rsid w:val="002B0E52"/>
    <w:rsid w:val="002C0A5D"/>
    <w:rsid w:val="002E237A"/>
    <w:rsid w:val="003048BA"/>
    <w:rsid w:val="00307C22"/>
    <w:rsid w:val="003215D3"/>
    <w:rsid w:val="00330816"/>
    <w:rsid w:val="00352A13"/>
    <w:rsid w:val="00367F31"/>
    <w:rsid w:val="00373227"/>
    <w:rsid w:val="003A7D8A"/>
    <w:rsid w:val="003C003F"/>
    <w:rsid w:val="003C0888"/>
    <w:rsid w:val="003D2D3A"/>
    <w:rsid w:val="003D4034"/>
    <w:rsid w:val="003D50F1"/>
    <w:rsid w:val="003D725D"/>
    <w:rsid w:val="003E1BC9"/>
    <w:rsid w:val="003F241F"/>
    <w:rsid w:val="00404473"/>
    <w:rsid w:val="00441878"/>
    <w:rsid w:val="00446207"/>
    <w:rsid w:val="00454E91"/>
    <w:rsid w:val="0046019C"/>
    <w:rsid w:val="004716FD"/>
    <w:rsid w:val="004B38B4"/>
    <w:rsid w:val="004B3CA4"/>
    <w:rsid w:val="004B4F47"/>
    <w:rsid w:val="004B6F63"/>
    <w:rsid w:val="004D587D"/>
    <w:rsid w:val="004F55D4"/>
    <w:rsid w:val="00517ECF"/>
    <w:rsid w:val="00523309"/>
    <w:rsid w:val="0053692D"/>
    <w:rsid w:val="00537884"/>
    <w:rsid w:val="00562214"/>
    <w:rsid w:val="0057450F"/>
    <w:rsid w:val="005C22A9"/>
    <w:rsid w:val="005C2C82"/>
    <w:rsid w:val="005C3284"/>
    <w:rsid w:val="005D0536"/>
    <w:rsid w:val="005E56BF"/>
    <w:rsid w:val="0060766A"/>
    <w:rsid w:val="006128B5"/>
    <w:rsid w:val="00635A61"/>
    <w:rsid w:val="00644926"/>
    <w:rsid w:val="00646266"/>
    <w:rsid w:val="0066349B"/>
    <w:rsid w:val="00673711"/>
    <w:rsid w:val="00680B0D"/>
    <w:rsid w:val="00686C3E"/>
    <w:rsid w:val="006A1206"/>
    <w:rsid w:val="006A1C8F"/>
    <w:rsid w:val="006B49C7"/>
    <w:rsid w:val="006F18CE"/>
    <w:rsid w:val="0070187F"/>
    <w:rsid w:val="00713472"/>
    <w:rsid w:val="007163F4"/>
    <w:rsid w:val="00717929"/>
    <w:rsid w:val="007414D9"/>
    <w:rsid w:val="00785558"/>
    <w:rsid w:val="007B0B2F"/>
    <w:rsid w:val="007B7949"/>
    <w:rsid w:val="007E2097"/>
    <w:rsid w:val="007E5F11"/>
    <w:rsid w:val="007F13E8"/>
    <w:rsid w:val="00802ECE"/>
    <w:rsid w:val="00804B69"/>
    <w:rsid w:val="00812919"/>
    <w:rsid w:val="00813F0B"/>
    <w:rsid w:val="0081482C"/>
    <w:rsid w:val="00837F39"/>
    <w:rsid w:val="00886C32"/>
    <w:rsid w:val="00887336"/>
    <w:rsid w:val="00891166"/>
    <w:rsid w:val="008A0622"/>
    <w:rsid w:val="008A263A"/>
    <w:rsid w:val="008E2EE5"/>
    <w:rsid w:val="008E7FCC"/>
    <w:rsid w:val="008F010E"/>
    <w:rsid w:val="009038E9"/>
    <w:rsid w:val="00907DA9"/>
    <w:rsid w:val="00933CC2"/>
    <w:rsid w:val="009820E9"/>
    <w:rsid w:val="009854CD"/>
    <w:rsid w:val="009858DD"/>
    <w:rsid w:val="00996DC3"/>
    <w:rsid w:val="009B71FC"/>
    <w:rsid w:val="009C4473"/>
    <w:rsid w:val="009C74EC"/>
    <w:rsid w:val="009D03BC"/>
    <w:rsid w:val="009D132A"/>
    <w:rsid w:val="009D49BE"/>
    <w:rsid w:val="009E27AA"/>
    <w:rsid w:val="00A224F0"/>
    <w:rsid w:val="00A96875"/>
    <w:rsid w:val="00A973DE"/>
    <w:rsid w:val="00AA4182"/>
    <w:rsid w:val="00AA54F0"/>
    <w:rsid w:val="00AB07EA"/>
    <w:rsid w:val="00AB1222"/>
    <w:rsid w:val="00AB2AA6"/>
    <w:rsid w:val="00AC088D"/>
    <w:rsid w:val="00AC0E27"/>
    <w:rsid w:val="00AC2A5D"/>
    <w:rsid w:val="00AE111C"/>
    <w:rsid w:val="00B0055F"/>
    <w:rsid w:val="00B05FF8"/>
    <w:rsid w:val="00B12AAB"/>
    <w:rsid w:val="00B219E0"/>
    <w:rsid w:val="00B258D1"/>
    <w:rsid w:val="00B347DC"/>
    <w:rsid w:val="00B75C06"/>
    <w:rsid w:val="00B8082A"/>
    <w:rsid w:val="00B846E3"/>
    <w:rsid w:val="00B90096"/>
    <w:rsid w:val="00B93B43"/>
    <w:rsid w:val="00BA0D41"/>
    <w:rsid w:val="00BB4222"/>
    <w:rsid w:val="00BC191E"/>
    <w:rsid w:val="00BF3CA2"/>
    <w:rsid w:val="00C05603"/>
    <w:rsid w:val="00C14E78"/>
    <w:rsid w:val="00C205BB"/>
    <w:rsid w:val="00C23C4A"/>
    <w:rsid w:val="00C27237"/>
    <w:rsid w:val="00C432A7"/>
    <w:rsid w:val="00C44485"/>
    <w:rsid w:val="00C45F71"/>
    <w:rsid w:val="00C464AF"/>
    <w:rsid w:val="00C51C75"/>
    <w:rsid w:val="00C51EB8"/>
    <w:rsid w:val="00C723FD"/>
    <w:rsid w:val="00C76D81"/>
    <w:rsid w:val="00CA4D38"/>
    <w:rsid w:val="00CA7C5B"/>
    <w:rsid w:val="00CB18CD"/>
    <w:rsid w:val="00CC6D3E"/>
    <w:rsid w:val="00CE1BA0"/>
    <w:rsid w:val="00CF47F8"/>
    <w:rsid w:val="00D36BD2"/>
    <w:rsid w:val="00D474A5"/>
    <w:rsid w:val="00D53A39"/>
    <w:rsid w:val="00D56120"/>
    <w:rsid w:val="00D62D37"/>
    <w:rsid w:val="00D75998"/>
    <w:rsid w:val="00D808F6"/>
    <w:rsid w:val="00D8277A"/>
    <w:rsid w:val="00DA732E"/>
    <w:rsid w:val="00DD1D03"/>
    <w:rsid w:val="00DD359F"/>
    <w:rsid w:val="00DE77A8"/>
    <w:rsid w:val="00DF183D"/>
    <w:rsid w:val="00E02AC1"/>
    <w:rsid w:val="00E066B7"/>
    <w:rsid w:val="00E0786A"/>
    <w:rsid w:val="00E1175F"/>
    <w:rsid w:val="00E1576C"/>
    <w:rsid w:val="00E22EDC"/>
    <w:rsid w:val="00E3399C"/>
    <w:rsid w:val="00E45D85"/>
    <w:rsid w:val="00E566C9"/>
    <w:rsid w:val="00E65930"/>
    <w:rsid w:val="00E85C93"/>
    <w:rsid w:val="00E96076"/>
    <w:rsid w:val="00E96CFA"/>
    <w:rsid w:val="00EC7904"/>
    <w:rsid w:val="00ED0519"/>
    <w:rsid w:val="00ED4A59"/>
    <w:rsid w:val="00ED5EBD"/>
    <w:rsid w:val="00EF1ECE"/>
    <w:rsid w:val="00F1524E"/>
    <w:rsid w:val="00F2599F"/>
    <w:rsid w:val="00F3029B"/>
    <w:rsid w:val="00F318D7"/>
    <w:rsid w:val="00F3329F"/>
    <w:rsid w:val="00F36FDE"/>
    <w:rsid w:val="00F42EE3"/>
    <w:rsid w:val="00F4324F"/>
    <w:rsid w:val="00F44768"/>
    <w:rsid w:val="00F53D5A"/>
    <w:rsid w:val="00F8539B"/>
    <w:rsid w:val="00F91A63"/>
    <w:rsid w:val="00F930D6"/>
    <w:rsid w:val="00F95BF9"/>
    <w:rsid w:val="00FA20A1"/>
    <w:rsid w:val="00FA340D"/>
    <w:rsid w:val="00FA5A4D"/>
    <w:rsid w:val="00FC01EE"/>
    <w:rsid w:val="00FD29D9"/>
    <w:rsid w:val="00FD3BF5"/>
    <w:rsid w:val="00FD4EAE"/>
    <w:rsid w:val="00FE5632"/>
    <w:rsid w:val="00FF5E7A"/>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B61"/>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46019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6019C"/>
    <w:rPr>
      <w:rFonts w:ascii="Tahoma" w:hAnsi="Tahoma" w:cs="Tahoma"/>
      <w:sz w:val="16"/>
      <w:szCs w:val="16"/>
    </w:rPr>
  </w:style>
  <w:style w:type="table" w:styleId="TableGrid">
    <w:name w:val="Table Grid"/>
    <w:basedOn w:val="TableNormal"/>
    <w:uiPriority w:val="99"/>
    <w:rsid w:val="007B794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LightGrid-Accent4">
    <w:name w:val="Light Grid Accent 4"/>
    <w:basedOn w:val="TableNormal"/>
    <w:uiPriority w:val="99"/>
    <w:rsid w:val="007B7949"/>
    <w:rPr>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styleId="ListParagraph">
    <w:name w:val="List Paragraph"/>
    <w:basedOn w:val="Normal"/>
    <w:uiPriority w:val="99"/>
    <w:qFormat/>
    <w:rsid w:val="00441878"/>
    <w:pPr>
      <w:ind w:left="720"/>
      <w:contextualSpacing/>
    </w:pPr>
  </w:style>
  <w:style w:type="paragraph" w:styleId="Caption">
    <w:name w:val="caption"/>
    <w:basedOn w:val="Normal"/>
    <w:next w:val="Normal"/>
    <w:uiPriority w:val="99"/>
    <w:qFormat/>
    <w:rsid w:val="00B219E0"/>
    <w:pPr>
      <w:spacing w:line="240" w:lineRule="auto"/>
    </w:pPr>
    <w:rPr>
      <w:b/>
      <w:bCs/>
      <w:color w:val="4F81BD"/>
      <w:sz w:val="18"/>
      <w:szCs w:val="18"/>
    </w:rPr>
  </w:style>
  <w:style w:type="character" w:styleId="PlaceholderText">
    <w:name w:val="Placeholder Text"/>
    <w:basedOn w:val="DefaultParagraphFont"/>
    <w:uiPriority w:val="99"/>
    <w:semiHidden/>
    <w:rsid w:val="003C003F"/>
    <w:rPr>
      <w:rFonts w:cs="Times New Roman"/>
      <w:color w:val="808080"/>
    </w:rPr>
  </w:style>
  <w:style w:type="character" w:styleId="Strong">
    <w:name w:val="Strong"/>
    <w:basedOn w:val="DefaultParagraphFont"/>
    <w:uiPriority w:val="99"/>
    <w:qFormat/>
    <w:rsid w:val="003E1BC9"/>
    <w:rPr>
      <w:rFonts w:cs="Times New Roman"/>
      <w:b/>
      <w:bCs/>
    </w:rPr>
  </w:style>
  <w:style w:type="table" w:styleId="LightList-Accent4">
    <w:name w:val="Light List Accent 4"/>
    <w:basedOn w:val="TableNormal"/>
    <w:uiPriority w:val="99"/>
    <w:rsid w:val="00FE5632"/>
    <w:rPr>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8064A2"/>
      </w:tcPr>
    </w:tblStylePr>
    <w:tblStylePr w:type="lastRow">
      <w:pPr>
        <w:spacing w:before="0" w:after="0"/>
      </w:pPr>
      <w:rPr>
        <w:rFonts w:cs="Times New Roman"/>
        <w:b/>
        <w:bCs/>
      </w:rPr>
      <w:tblPr/>
      <w:tcPr>
        <w:tcBorders>
          <w:top w:val="double" w:sz="6" w:space="0" w:color="8064A2"/>
          <w:left w:val="single" w:sz="8" w:space="0" w:color="8064A2"/>
          <w:bottom w:val="single" w:sz="8" w:space="0" w:color="8064A2"/>
          <w:right w:val="single" w:sz="8" w:space="0" w:color="8064A2"/>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tcBorders>
      </w:tcPr>
    </w:tblStylePr>
  </w:style>
  <w:style w:type="table" w:customStyle="1" w:styleId="AkKlavuz-Vurgu11">
    <w:name w:val="Açık Kılavuz - Vurgu 11"/>
    <w:uiPriority w:val="99"/>
    <w:rsid w:val="00FE5632"/>
    <w:rPr>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rPr>
        <w:rFonts w:cs="Times New Roman"/>
      </w:rPr>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rPr>
        <w:rFonts w:cs="Times New Roman"/>
      </w:rPr>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Header">
    <w:name w:val="header"/>
    <w:basedOn w:val="Normal"/>
    <w:link w:val="HeaderChar"/>
    <w:uiPriority w:val="99"/>
    <w:semiHidden/>
    <w:rsid w:val="00AA54F0"/>
    <w:pPr>
      <w:tabs>
        <w:tab w:val="center" w:pos="4536"/>
        <w:tab w:val="right" w:pos="9072"/>
      </w:tabs>
      <w:spacing w:after="0" w:line="240" w:lineRule="auto"/>
    </w:pPr>
  </w:style>
  <w:style w:type="character" w:customStyle="1" w:styleId="HeaderChar">
    <w:name w:val="Header Char"/>
    <w:basedOn w:val="DefaultParagraphFont"/>
    <w:link w:val="Header"/>
    <w:uiPriority w:val="99"/>
    <w:semiHidden/>
    <w:locked/>
    <w:rsid w:val="00AA54F0"/>
    <w:rPr>
      <w:rFonts w:cs="Times New Roman"/>
      <w:sz w:val="22"/>
      <w:szCs w:val="22"/>
      <w:lang w:eastAsia="en-US"/>
    </w:rPr>
  </w:style>
  <w:style w:type="paragraph" w:styleId="Footer">
    <w:name w:val="footer"/>
    <w:basedOn w:val="Normal"/>
    <w:link w:val="FooterChar"/>
    <w:uiPriority w:val="99"/>
    <w:semiHidden/>
    <w:rsid w:val="00AA54F0"/>
    <w:pPr>
      <w:tabs>
        <w:tab w:val="center" w:pos="4536"/>
        <w:tab w:val="right" w:pos="9072"/>
      </w:tabs>
      <w:spacing w:after="0" w:line="240" w:lineRule="auto"/>
    </w:pPr>
  </w:style>
  <w:style w:type="character" w:customStyle="1" w:styleId="FooterChar">
    <w:name w:val="Footer Char"/>
    <w:basedOn w:val="DefaultParagraphFont"/>
    <w:link w:val="Footer"/>
    <w:uiPriority w:val="99"/>
    <w:semiHidden/>
    <w:locked/>
    <w:rsid w:val="00AA54F0"/>
    <w:rPr>
      <w:rFonts w:cs="Times New Roman"/>
      <w:sz w:val="22"/>
      <w:szCs w:val="22"/>
      <w:lang w:eastAsia="en-US"/>
    </w:rPr>
  </w:style>
  <w:style w:type="character" w:styleId="Hyperlink">
    <w:name w:val="Hyperlink"/>
    <w:basedOn w:val="DefaultParagraphFont"/>
    <w:uiPriority w:val="99"/>
    <w:rsid w:val="00AA54F0"/>
    <w:rPr>
      <w:rFonts w:cs="Times New Roman"/>
      <w:color w:val="0000FF"/>
      <w:u w:val="single"/>
    </w:rPr>
  </w:style>
  <w:style w:type="character" w:styleId="FollowedHyperlink">
    <w:name w:val="FollowedHyperlink"/>
    <w:basedOn w:val="DefaultParagraphFont"/>
    <w:uiPriority w:val="99"/>
    <w:rsid w:val="007B0B2F"/>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divs>
    <w:div w:id="1495994672">
      <w:marLeft w:val="0"/>
      <w:marRight w:val="0"/>
      <w:marTop w:val="0"/>
      <w:marBottom w:val="0"/>
      <w:divBdr>
        <w:top w:val="none" w:sz="0" w:space="0" w:color="auto"/>
        <w:left w:val="none" w:sz="0" w:space="0" w:color="auto"/>
        <w:bottom w:val="none" w:sz="0" w:space="0" w:color="auto"/>
        <w:right w:val="none" w:sz="0" w:space="0" w:color="auto"/>
      </w:divBdr>
      <w:divsChild>
        <w:div w:id="1495994709">
          <w:marLeft w:val="346"/>
          <w:marRight w:val="69"/>
          <w:marTop w:val="69"/>
          <w:marBottom w:val="69"/>
          <w:divBdr>
            <w:top w:val="none" w:sz="0" w:space="0" w:color="auto"/>
            <w:left w:val="none" w:sz="0" w:space="0" w:color="auto"/>
            <w:bottom w:val="none" w:sz="0" w:space="0" w:color="auto"/>
            <w:right w:val="none" w:sz="0" w:space="0" w:color="auto"/>
          </w:divBdr>
        </w:div>
      </w:divsChild>
    </w:div>
    <w:div w:id="1495994673">
      <w:marLeft w:val="0"/>
      <w:marRight w:val="0"/>
      <w:marTop w:val="0"/>
      <w:marBottom w:val="0"/>
      <w:divBdr>
        <w:top w:val="none" w:sz="0" w:space="0" w:color="auto"/>
        <w:left w:val="none" w:sz="0" w:space="0" w:color="auto"/>
        <w:bottom w:val="none" w:sz="0" w:space="0" w:color="auto"/>
        <w:right w:val="none" w:sz="0" w:space="0" w:color="auto"/>
      </w:divBdr>
      <w:divsChild>
        <w:div w:id="1495994683">
          <w:marLeft w:val="346"/>
          <w:marRight w:val="69"/>
          <w:marTop w:val="69"/>
          <w:marBottom w:val="69"/>
          <w:divBdr>
            <w:top w:val="none" w:sz="0" w:space="0" w:color="auto"/>
            <w:left w:val="none" w:sz="0" w:space="0" w:color="auto"/>
            <w:bottom w:val="none" w:sz="0" w:space="0" w:color="auto"/>
            <w:right w:val="none" w:sz="0" w:space="0" w:color="auto"/>
          </w:divBdr>
        </w:div>
      </w:divsChild>
    </w:div>
    <w:div w:id="1495994676">
      <w:marLeft w:val="0"/>
      <w:marRight w:val="0"/>
      <w:marTop w:val="0"/>
      <w:marBottom w:val="0"/>
      <w:divBdr>
        <w:top w:val="none" w:sz="0" w:space="0" w:color="auto"/>
        <w:left w:val="none" w:sz="0" w:space="0" w:color="auto"/>
        <w:bottom w:val="none" w:sz="0" w:space="0" w:color="auto"/>
        <w:right w:val="none" w:sz="0" w:space="0" w:color="auto"/>
      </w:divBdr>
      <w:divsChild>
        <w:div w:id="1495994687">
          <w:marLeft w:val="346"/>
          <w:marRight w:val="69"/>
          <w:marTop w:val="69"/>
          <w:marBottom w:val="69"/>
          <w:divBdr>
            <w:top w:val="none" w:sz="0" w:space="0" w:color="auto"/>
            <w:left w:val="none" w:sz="0" w:space="0" w:color="auto"/>
            <w:bottom w:val="none" w:sz="0" w:space="0" w:color="auto"/>
            <w:right w:val="none" w:sz="0" w:space="0" w:color="auto"/>
          </w:divBdr>
        </w:div>
      </w:divsChild>
    </w:div>
    <w:div w:id="1495994678">
      <w:marLeft w:val="0"/>
      <w:marRight w:val="0"/>
      <w:marTop w:val="0"/>
      <w:marBottom w:val="0"/>
      <w:divBdr>
        <w:top w:val="none" w:sz="0" w:space="0" w:color="auto"/>
        <w:left w:val="none" w:sz="0" w:space="0" w:color="auto"/>
        <w:bottom w:val="none" w:sz="0" w:space="0" w:color="auto"/>
        <w:right w:val="none" w:sz="0" w:space="0" w:color="auto"/>
      </w:divBdr>
      <w:divsChild>
        <w:div w:id="1495994686">
          <w:marLeft w:val="346"/>
          <w:marRight w:val="69"/>
          <w:marTop w:val="69"/>
          <w:marBottom w:val="69"/>
          <w:divBdr>
            <w:top w:val="none" w:sz="0" w:space="0" w:color="auto"/>
            <w:left w:val="none" w:sz="0" w:space="0" w:color="auto"/>
            <w:bottom w:val="none" w:sz="0" w:space="0" w:color="auto"/>
            <w:right w:val="none" w:sz="0" w:space="0" w:color="auto"/>
          </w:divBdr>
        </w:div>
      </w:divsChild>
    </w:div>
    <w:div w:id="1495994681">
      <w:marLeft w:val="0"/>
      <w:marRight w:val="0"/>
      <w:marTop w:val="0"/>
      <w:marBottom w:val="0"/>
      <w:divBdr>
        <w:top w:val="none" w:sz="0" w:space="0" w:color="auto"/>
        <w:left w:val="none" w:sz="0" w:space="0" w:color="auto"/>
        <w:bottom w:val="none" w:sz="0" w:space="0" w:color="auto"/>
        <w:right w:val="none" w:sz="0" w:space="0" w:color="auto"/>
      </w:divBdr>
      <w:divsChild>
        <w:div w:id="1495994691">
          <w:marLeft w:val="346"/>
          <w:marRight w:val="69"/>
          <w:marTop w:val="69"/>
          <w:marBottom w:val="69"/>
          <w:divBdr>
            <w:top w:val="none" w:sz="0" w:space="0" w:color="auto"/>
            <w:left w:val="none" w:sz="0" w:space="0" w:color="auto"/>
            <w:bottom w:val="none" w:sz="0" w:space="0" w:color="auto"/>
            <w:right w:val="none" w:sz="0" w:space="0" w:color="auto"/>
          </w:divBdr>
        </w:div>
      </w:divsChild>
    </w:div>
    <w:div w:id="1495994684">
      <w:marLeft w:val="0"/>
      <w:marRight w:val="0"/>
      <w:marTop w:val="0"/>
      <w:marBottom w:val="0"/>
      <w:divBdr>
        <w:top w:val="none" w:sz="0" w:space="0" w:color="auto"/>
        <w:left w:val="none" w:sz="0" w:space="0" w:color="auto"/>
        <w:bottom w:val="none" w:sz="0" w:space="0" w:color="auto"/>
        <w:right w:val="none" w:sz="0" w:space="0" w:color="auto"/>
      </w:divBdr>
      <w:divsChild>
        <w:div w:id="1495994682">
          <w:marLeft w:val="346"/>
          <w:marRight w:val="69"/>
          <w:marTop w:val="69"/>
          <w:marBottom w:val="69"/>
          <w:divBdr>
            <w:top w:val="none" w:sz="0" w:space="0" w:color="auto"/>
            <w:left w:val="none" w:sz="0" w:space="0" w:color="auto"/>
            <w:bottom w:val="none" w:sz="0" w:space="0" w:color="auto"/>
            <w:right w:val="none" w:sz="0" w:space="0" w:color="auto"/>
          </w:divBdr>
        </w:div>
      </w:divsChild>
    </w:div>
    <w:div w:id="1495994685">
      <w:marLeft w:val="0"/>
      <w:marRight w:val="0"/>
      <w:marTop w:val="0"/>
      <w:marBottom w:val="0"/>
      <w:divBdr>
        <w:top w:val="none" w:sz="0" w:space="0" w:color="auto"/>
        <w:left w:val="none" w:sz="0" w:space="0" w:color="auto"/>
        <w:bottom w:val="none" w:sz="0" w:space="0" w:color="auto"/>
        <w:right w:val="none" w:sz="0" w:space="0" w:color="auto"/>
      </w:divBdr>
      <w:divsChild>
        <w:div w:id="1495994680">
          <w:marLeft w:val="346"/>
          <w:marRight w:val="69"/>
          <w:marTop w:val="69"/>
          <w:marBottom w:val="69"/>
          <w:divBdr>
            <w:top w:val="none" w:sz="0" w:space="0" w:color="auto"/>
            <w:left w:val="none" w:sz="0" w:space="0" w:color="auto"/>
            <w:bottom w:val="none" w:sz="0" w:space="0" w:color="auto"/>
            <w:right w:val="none" w:sz="0" w:space="0" w:color="auto"/>
          </w:divBdr>
        </w:div>
      </w:divsChild>
    </w:div>
    <w:div w:id="1495994688">
      <w:marLeft w:val="0"/>
      <w:marRight w:val="0"/>
      <w:marTop w:val="0"/>
      <w:marBottom w:val="0"/>
      <w:divBdr>
        <w:top w:val="none" w:sz="0" w:space="0" w:color="auto"/>
        <w:left w:val="none" w:sz="0" w:space="0" w:color="auto"/>
        <w:bottom w:val="none" w:sz="0" w:space="0" w:color="auto"/>
        <w:right w:val="none" w:sz="0" w:space="0" w:color="auto"/>
      </w:divBdr>
      <w:divsChild>
        <w:div w:id="1495994695">
          <w:marLeft w:val="346"/>
          <w:marRight w:val="69"/>
          <w:marTop w:val="69"/>
          <w:marBottom w:val="69"/>
          <w:divBdr>
            <w:top w:val="none" w:sz="0" w:space="0" w:color="auto"/>
            <w:left w:val="none" w:sz="0" w:space="0" w:color="auto"/>
            <w:bottom w:val="none" w:sz="0" w:space="0" w:color="auto"/>
            <w:right w:val="none" w:sz="0" w:space="0" w:color="auto"/>
          </w:divBdr>
        </w:div>
      </w:divsChild>
    </w:div>
    <w:div w:id="1495994689">
      <w:marLeft w:val="0"/>
      <w:marRight w:val="0"/>
      <w:marTop w:val="0"/>
      <w:marBottom w:val="0"/>
      <w:divBdr>
        <w:top w:val="none" w:sz="0" w:space="0" w:color="auto"/>
        <w:left w:val="none" w:sz="0" w:space="0" w:color="auto"/>
        <w:bottom w:val="none" w:sz="0" w:space="0" w:color="auto"/>
        <w:right w:val="none" w:sz="0" w:space="0" w:color="auto"/>
      </w:divBdr>
      <w:divsChild>
        <w:div w:id="1495994675">
          <w:marLeft w:val="0"/>
          <w:marRight w:val="0"/>
          <w:marTop w:val="0"/>
          <w:marBottom w:val="0"/>
          <w:divBdr>
            <w:top w:val="none" w:sz="0" w:space="0" w:color="auto"/>
            <w:left w:val="none" w:sz="0" w:space="0" w:color="auto"/>
            <w:bottom w:val="none" w:sz="0" w:space="0" w:color="auto"/>
            <w:right w:val="none" w:sz="0" w:space="0" w:color="auto"/>
          </w:divBdr>
          <w:divsChild>
            <w:div w:id="1495994702">
              <w:marLeft w:val="0"/>
              <w:marRight w:val="0"/>
              <w:marTop w:val="0"/>
              <w:marBottom w:val="0"/>
              <w:divBdr>
                <w:top w:val="none" w:sz="0" w:space="0" w:color="auto"/>
                <w:left w:val="none" w:sz="0" w:space="0" w:color="auto"/>
                <w:bottom w:val="none" w:sz="0" w:space="0" w:color="auto"/>
                <w:right w:val="none" w:sz="0" w:space="0" w:color="auto"/>
              </w:divBdr>
              <w:divsChild>
                <w:div w:id="1495994696">
                  <w:marLeft w:val="0"/>
                  <w:marRight w:val="0"/>
                  <w:marTop w:val="0"/>
                  <w:marBottom w:val="0"/>
                  <w:divBdr>
                    <w:top w:val="none" w:sz="0" w:space="0" w:color="auto"/>
                    <w:left w:val="none" w:sz="0" w:space="0" w:color="auto"/>
                    <w:bottom w:val="none" w:sz="0" w:space="0" w:color="auto"/>
                    <w:right w:val="none" w:sz="0" w:space="0" w:color="auto"/>
                  </w:divBdr>
                </w:div>
                <w:div w:id="14959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994697">
      <w:marLeft w:val="0"/>
      <w:marRight w:val="0"/>
      <w:marTop w:val="0"/>
      <w:marBottom w:val="0"/>
      <w:divBdr>
        <w:top w:val="none" w:sz="0" w:space="0" w:color="auto"/>
        <w:left w:val="none" w:sz="0" w:space="0" w:color="auto"/>
        <w:bottom w:val="none" w:sz="0" w:space="0" w:color="auto"/>
        <w:right w:val="none" w:sz="0" w:space="0" w:color="auto"/>
      </w:divBdr>
      <w:divsChild>
        <w:div w:id="1495994699">
          <w:marLeft w:val="346"/>
          <w:marRight w:val="69"/>
          <w:marTop w:val="69"/>
          <w:marBottom w:val="69"/>
          <w:divBdr>
            <w:top w:val="none" w:sz="0" w:space="0" w:color="auto"/>
            <w:left w:val="none" w:sz="0" w:space="0" w:color="auto"/>
            <w:bottom w:val="none" w:sz="0" w:space="0" w:color="auto"/>
            <w:right w:val="none" w:sz="0" w:space="0" w:color="auto"/>
          </w:divBdr>
        </w:div>
      </w:divsChild>
    </w:div>
    <w:div w:id="1495994698">
      <w:marLeft w:val="0"/>
      <w:marRight w:val="0"/>
      <w:marTop w:val="0"/>
      <w:marBottom w:val="0"/>
      <w:divBdr>
        <w:top w:val="none" w:sz="0" w:space="0" w:color="auto"/>
        <w:left w:val="none" w:sz="0" w:space="0" w:color="auto"/>
        <w:bottom w:val="none" w:sz="0" w:space="0" w:color="auto"/>
        <w:right w:val="none" w:sz="0" w:space="0" w:color="auto"/>
      </w:divBdr>
      <w:divsChild>
        <w:div w:id="1495994711">
          <w:marLeft w:val="346"/>
          <w:marRight w:val="69"/>
          <w:marTop w:val="69"/>
          <w:marBottom w:val="69"/>
          <w:divBdr>
            <w:top w:val="none" w:sz="0" w:space="0" w:color="auto"/>
            <w:left w:val="none" w:sz="0" w:space="0" w:color="auto"/>
            <w:bottom w:val="none" w:sz="0" w:space="0" w:color="auto"/>
            <w:right w:val="none" w:sz="0" w:space="0" w:color="auto"/>
          </w:divBdr>
        </w:div>
      </w:divsChild>
    </w:div>
    <w:div w:id="1495994700">
      <w:marLeft w:val="0"/>
      <w:marRight w:val="0"/>
      <w:marTop w:val="0"/>
      <w:marBottom w:val="0"/>
      <w:divBdr>
        <w:top w:val="none" w:sz="0" w:space="0" w:color="auto"/>
        <w:left w:val="none" w:sz="0" w:space="0" w:color="auto"/>
        <w:bottom w:val="none" w:sz="0" w:space="0" w:color="auto"/>
        <w:right w:val="none" w:sz="0" w:space="0" w:color="auto"/>
      </w:divBdr>
      <w:divsChild>
        <w:div w:id="1495994712">
          <w:marLeft w:val="547"/>
          <w:marRight w:val="0"/>
          <w:marTop w:val="0"/>
          <w:marBottom w:val="0"/>
          <w:divBdr>
            <w:top w:val="none" w:sz="0" w:space="0" w:color="auto"/>
            <w:left w:val="none" w:sz="0" w:space="0" w:color="auto"/>
            <w:bottom w:val="none" w:sz="0" w:space="0" w:color="auto"/>
            <w:right w:val="none" w:sz="0" w:space="0" w:color="auto"/>
          </w:divBdr>
        </w:div>
      </w:divsChild>
    </w:div>
    <w:div w:id="1495994704">
      <w:marLeft w:val="0"/>
      <w:marRight w:val="0"/>
      <w:marTop w:val="0"/>
      <w:marBottom w:val="0"/>
      <w:divBdr>
        <w:top w:val="none" w:sz="0" w:space="0" w:color="auto"/>
        <w:left w:val="none" w:sz="0" w:space="0" w:color="auto"/>
        <w:bottom w:val="none" w:sz="0" w:space="0" w:color="auto"/>
        <w:right w:val="none" w:sz="0" w:space="0" w:color="auto"/>
      </w:divBdr>
      <w:divsChild>
        <w:div w:id="1495994677">
          <w:marLeft w:val="346"/>
          <w:marRight w:val="69"/>
          <w:marTop w:val="69"/>
          <w:marBottom w:val="69"/>
          <w:divBdr>
            <w:top w:val="none" w:sz="0" w:space="0" w:color="auto"/>
            <w:left w:val="none" w:sz="0" w:space="0" w:color="auto"/>
            <w:bottom w:val="none" w:sz="0" w:space="0" w:color="auto"/>
            <w:right w:val="none" w:sz="0" w:space="0" w:color="auto"/>
          </w:divBdr>
        </w:div>
      </w:divsChild>
    </w:div>
    <w:div w:id="1495994706">
      <w:marLeft w:val="0"/>
      <w:marRight w:val="0"/>
      <w:marTop w:val="0"/>
      <w:marBottom w:val="0"/>
      <w:divBdr>
        <w:top w:val="none" w:sz="0" w:space="0" w:color="auto"/>
        <w:left w:val="none" w:sz="0" w:space="0" w:color="auto"/>
        <w:bottom w:val="none" w:sz="0" w:space="0" w:color="auto"/>
        <w:right w:val="none" w:sz="0" w:space="0" w:color="auto"/>
      </w:divBdr>
      <w:divsChild>
        <w:div w:id="1495994690">
          <w:marLeft w:val="346"/>
          <w:marRight w:val="69"/>
          <w:marTop w:val="69"/>
          <w:marBottom w:val="69"/>
          <w:divBdr>
            <w:top w:val="none" w:sz="0" w:space="0" w:color="auto"/>
            <w:left w:val="none" w:sz="0" w:space="0" w:color="auto"/>
            <w:bottom w:val="none" w:sz="0" w:space="0" w:color="auto"/>
            <w:right w:val="none" w:sz="0" w:space="0" w:color="auto"/>
          </w:divBdr>
        </w:div>
      </w:divsChild>
    </w:div>
    <w:div w:id="1495994707">
      <w:marLeft w:val="0"/>
      <w:marRight w:val="0"/>
      <w:marTop w:val="0"/>
      <w:marBottom w:val="0"/>
      <w:divBdr>
        <w:top w:val="none" w:sz="0" w:space="0" w:color="auto"/>
        <w:left w:val="none" w:sz="0" w:space="0" w:color="auto"/>
        <w:bottom w:val="none" w:sz="0" w:space="0" w:color="auto"/>
        <w:right w:val="none" w:sz="0" w:space="0" w:color="auto"/>
      </w:divBdr>
      <w:divsChild>
        <w:div w:id="1495994679">
          <w:marLeft w:val="346"/>
          <w:marRight w:val="69"/>
          <w:marTop w:val="69"/>
          <w:marBottom w:val="69"/>
          <w:divBdr>
            <w:top w:val="none" w:sz="0" w:space="0" w:color="auto"/>
            <w:left w:val="none" w:sz="0" w:space="0" w:color="auto"/>
            <w:bottom w:val="none" w:sz="0" w:space="0" w:color="auto"/>
            <w:right w:val="none" w:sz="0" w:space="0" w:color="auto"/>
          </w:divBdr>
        </w:div>
      </w:divsChild>
    </w:div>
    <w:div w:id="1495994710">
      <w:marLeft w:val="0"/>
      <w:marRight w:val="0"/>
      <w:marTop w:val="0"/>
      <w:marBottom w:val="0"/>
      <w:divBdr>
        <w:top w:val="none" w:sz="0" w:space="0" w:color="auto"/>
        <w:left w:val="none" w:sz="0" w:space="0" w:color="auto"/>
        <w:bottom w:val="none" w:sz="0" w:space="0" w:color="auto"/>
        <w:right w:val="none" w:sz="0" w:space="0" w:color="auto"/>
      </w:divBdr>
      <w:divsChild>
        <w:div w:id="1495994705">
          <w:marLeft w:val="346"/>
          <w:marRight w:val="69"/>
          <w:marTop w:val="69"/>
          <w:marBottom w:val="69"/>
          <w:divBdr>
            <w:top w:val="none" w:sz="0" w:space="0" w:color="auto"/>
            <w:left w:val="none" w:sz="0" w:space="0" w:color="auto"/>
            <w:bottom w:val="none" w:sz="0" w:space="0" w:color="auto"/>
            <w:right w:val="none" w:sz="0" w:space="0" w:color="auto"/>
          </w:divBdr>
        </w:div>
      </w:divsChild>
    </w:div>
    <w:div w:id="1495994713">
      <w:marLeft w:val="0"/>
      <w:marRight w:val="0"/>
      <w:marTop w:val="0"/>
      <w:marBottom w:val="0"/>
      <w:divBdr>
        <w:top w:val="none" w:sz="0" w:space="0" w:color="auto"/>
        <w:left w:val="none" w:sz="0" w:space="0" w:color="auto"/>
        <w:bottom w:val="none" w:sz="0" w:space="0" w:color="auto"/>
        <w:right w:val="none" w:sz="0" w:space="0" w:color="auto"/>
      </w:divBdr>
      <w:divsChild>
        <w:div w:id="1495994674">
          <w:marLeft w:val="346"/>
          <w:marRight w:val="69"/>
          <w:marTop w:val="69"/>
          <w:marBottom w:val="69"/>
          <w:divBdr>
            <w:top w:val="none" w:sz="0" w:space="0" w:color="auto"/>
            <w:left w:val="none" w:sz="0" w:space="0" w:color="auto"/>
            <w:bottom w:val="none" w:sz="0" w:space="0" w:color="auto"/>
            <w:right w:val="none" w:sz="0" w:space="0" w:color="auto"/>
          </w:divBdr>
        </w:div>
      </w:divsChild>
    </w:div>
    <w:div w:id="1495994714">
      <w:marLeft w:val="0"/>
      <w:marRight w:val="0"/>
      <w:marTop w:val="0"/>
      <w:marBottom w:val="0"/>
      <w:divBdr>
        <w:top w:val="none" w:sz="0" w:space="0" w:color="auto"/>
        <w:left w:val="none" w:sz="0" w:space="0" w:color="auto"/>
        <w:bottom w:val="none" w:sz="0" w:space="0" w:color="auto"/>
        <w:right w:val="none" w:sz="0" w:space="0" w:color="auto"/>
      </w:divBdr>
      <w:divsChild>
        <w:div w:id="1495994693">
          <w:marLeft w:val="346"/>
          <w:marRight w:val="69"/>
          <w:marTop w:val="69"/>
          <w:marBottom w:val="69"/>
          <w:divBdr>
            <w:top w:val="none" w:sz="0" w:space="0" w:color="auto"/>
            <w:left w:val="none" w:sz="0" w:space="0" w:color="auto"/>
            <w:bottom w:val="none" w:sz="0" w:space="0" w:color="auto"/>
            <w:right w:val="none" w:sz="0" w:space="0" w:color="auto"/>
          </w:divBdr>
        </w:div>
      </w:divsChild>
    </w:div>
    <w:div w:id="1495994716">
      <w:marLeft w:val="0"/>
      <w:marRight w:val="0"/>
      <w:marTop w:val="0"/>
      <w:marBottom w:val="0"/>
      <w:divBdr>
        <w:top w:val="none" w:sz="0" w:space="0" w:color="auto"/>
        <w:left w:val="none" w:sz="0" w:space="0" w:color="auto"/>
        <w:bottom w:val="none" w:sz="0" w:space="0" w:color="auto"/>
        <w:right w:val="none" w:sz="0" w:space="0" w:color="auto"/>
      </w:divBdr>
      <w:divsChild>
        <w:div w:id="1495994703">
          <w:marLeft w:val="0"/>
          <w:marRight w:val="0"/>
          <w:marTop w:val="0"/>
          <w:marBottom w:val="0"/>
          <w:divBdr>
            <w:top w:val="none" w:sz="0" w:space="0" w:color="auto"/>
            <w:left w:val="none" w:sz="0" w:space="0" w:color="auto"/>
            <w:bottom w:val="none" w:sz="0" w:space="0" w:color="auto"/>
            <w:right w:val="none" w:sz="0" w:space="0" w:color="auto"/>
          </w:divBdr>
          <w:divsChild>
            <w:div w:id="1495994694">
              <w:marLeft w:val="0"/>
              <w:marRight w:val="0"/>
              <w:marTop w:val="0"/>
              <w:marBottom w:val="0"/>
              <w:divBdr>
                <w:top w:val="none" w:sz="0" w:space="0" w:color="auto"/>
                <w:left w:val="none" w:sz="0" w:space="0" w:color="auto"/>
                <w:bottom w:val="none" w:sz="0" w:space="0" w:color="auto"/>
                <w:right w:val="none" w:sz="0" w:space="0" w:color="auto"/>
              </w:divBdr>
              <w:divsChild>
                <w:div w:id="1495994692">
                  <w:marLeft w:val="0"/>
                  <w:marRight w:val="0"/>
                  <w:marTop w:val="0"/>
                  <w:marBottom w:val="0"/>
                  <w:divBdr>
                    <w:top w:val="none" w:sz="0" w:space="0" w:color="auto"/>
                    <w:left w:val="none" w:sz="0" w:space="0" w:color="auto"/>
                    <w:bottom w:val="none" w:sz="0" w:space="0" w:color="auto"/>
                    <w:right w:val="none" w:sz="0" w:space="0" w:color="auto"/>
                  </w:divBdr>
                </w:div>
                <w:div w:id="149599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994717">
      <w:marLeft w:val="0"/>
      <w:marRight w:val="0"/>
      <w:marTop w:val="0"/>
      <w:marBottom w:val="0"/>
      <w:divBdr>
        <w:top w:val="none" w:sz="0" w:space="0" w:color="auto"/>
        <w:left w:val="none" w:sz="0" w:space="0" w:color="auto"/>
        <w:bottom w:val="none" w:sz="0" w:space="0" w:color="auto"/>
        <w:right w:val="none" w:sz="0" w:space="0" w:color="auto"/>
      </w:divBdr>
      <w:divsChild>
        <w:div w:id="1495994715">
          <w:marLeft w:val="346"/>
          <w:marRight w:val="69"/>
          <w:marTop w:val="69"/>
          <w:marBottom w:val="69"/>
          <w:divBdr>
            <w:top w:val="none" w:sz="0" w:space="0" w:color="auto"/>
            <w:left w:val="none" w:sz="0" w:space="0" w:color="auto"/>
            <w:bottom w:val="none" w:sz="0" w:space="0" w:color="auto"/>
            <w:right w:val="none" w:sz="0" w:space="0" w:color="auto"/>
          </w:divBdr>
        </w:div>
      </w:divsChild>
    </w:div>
    <w:div w:id="149599471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3.png"/><Relationship Id="rId299" Type="http://schemas.openxmlformats.org/officeDocument/2006/relationships/fontTable" Target="fontTable.xml"/><Relationship Id="rId21" Type="http://schemas.openxmlformats.org/officeDocument/2006/relationships/hyperlink" Target="http://www.dersbirebir.com" TargetMode="External"/><Relationship Id="rId42" Type="http://schemas.openxmlformats.org/officeDocument/2006/relationships/hyperlink" Target="http://images.google.com.tr/imgres?imgurl=http://www.akyolsigorta.net/images/hemsire_nurse_2_1_.jpg&amp;imgrefurl=http://www.akyolsigorta.net/default.asp?id=22166&amp;lng=1&amp;usg=__vxxmUA8VkS9-hD_5tLEh_4p35vA=&amp;h=410&amp;w=352&amp;sz=30&amp;hl=tr&amp;start=2&amp;sig2=_rQ55oHZ3gtbILX__P9yWg&amp;tbnid=7pdsEPp-CRhw4M:&amp;tbnh=125&amp;tbnw=107&amp;ei=PxukSZjsCYTF-AbHlu2KBg&amp;prev=/images?q=HEM%C5%9E%C4%B0RE&amp;gbv=2&amp;hl=tr" TargetMode="External"/><Relationship Id="rId63" Type="http://schemas.openxmlformats.org/officeDocument/2006/relationships/hyperlink" Target="http://images.google.com.tr/imgres?imgurl=http://www.yeniresim.com/data/media/510/www.yeniresim.com_-_Sel_Resimleri_-_Sel_Sularna_Gmlm_Bir_Kamyon.jpg&amp;imgrefurl=http://www.yeniresim.com/img3995.htm&amp;usg=__N2Ls1WfI_ec6yRbsQC4WjJTt2_8=&amp;h=364&amp;w=380&amp;sz=52&amp;hl=tr&amp;start=8&amp;sig2=rD-aXMBwE0YHSmIyDmgkfg&amp;tbnid=aOninv0LAzp1RM:&amp;tbnh=118&amp;tbnw=123&amp;ei=wM2kSbaJNeCYjAffudSzBg&amp;prev=/images?q=sel&amp;gbv=2&amp;hl=tr" TargetMode="External"/><Relationship Id="rId84" Type="http://schemas.openxmlformats.org/officeDocument/2006/relationships/hyperlink" Target="http://images.google.com.tr/imgres?imgurl=http://img46.imageshack.us/img46/2002/deprem4fullar7.jpg&amp;imgrefurl=http://www.highaqsociety.com/depremin-nedeni-escinsellik/&amp;usg=__5Yt0bh4Cf-aCZYy9hqdpcnGkqwI=&amp;h=370&amp;w=468&amp;sz=48&amp;hl=tr&amp;start=40&amp;sig2=wIA_EtFuOLQB7dhBLffozw&amp;tbnid=uENNBLqSH_JRJM:&amp;tbnh=101&amp;tbnw=128&amp;ei=ac2kSf3YBKOyjAeqgv2vBg&amp;prev=/images?q=deprem&amp;start=20&amp;gbv=2&amp;ndsp=20&amp;hl=tr&amp;sa=N" TargetMode="External"/><Relationship Id="rId138" Type="http://schemas.openxmlformats.org/officeDocument/2006/relationships/image" Target="media/image63.jpeg"/><Relationship Id="rId159" Type="http://schemas.openxmlformats.org/officeDocument/2006/relationships/image" Target="media/image74.jpeg"/><Relationship Id="rId170" Type="http://schemas.openxmlformats.org/officeDocument/2006/relationships/image" Target="media/image79.jpeg"/><Relationship Id="rId191" Type="http://schemas.openxmlformats.org/officeDocument/2006/relationships/image" Target="media/image90.jpeg"/><Relationship Id="rId205" Type="http://schemas.openxmlformats.org/officeDocument/2006/relationships/hyperlink" Target="http://images.google.com.tr/imgres?imgurl=http://www.e-bebek.com/imgProds/ST43331BR.JPG&amp;imgrefurl=http://d.bloggerdestek.com/2008/04/bez-bebek-bez-bebek-dizisi-bezbebek.html&amp;usg=__1FUpCIYMZtszUgkQD7lbJhNrPcw=&amp;h=500&amp;w=292&amp;sz=26&amp;hl=tr&amp;start=49&amp;sig2=VwwNFypW8u_vc8BRBF_NfA&amp;tbnid=G1rYG0ZyS6rPmM:&amp;tbnh=130&amp;tbnw=76&amp;prev=/images?q=bez+bebek&amp;gbv=2&amp;ndsp=20&amp;hl=tr&amp;sa=N&amp;start=40&amp;ei=l7nqSb_4JMiNsAb7tPTnBg" TargetMode="External"/><Relationship Id="rId226" Type="http://schemas.openxmlformats.org/officeDocument/2006/relationships/hyperlink" Target="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Bg" TargetMode="External"/><Relationship Id="rId247" Type="http://schemas.openxmlformats.org/officeDocument/2006/relationships/hyperlink" Target="http://images.google.com.tr/imgres?imgurl=http://iletisimhaber.com/files/baba.jpg&amp;imgrefurl=http://iletisimhaber.com/category/12.html&amp;usg=__6MdKTw3D-Lmrzuuv4VRd_3zzycg=&amp;h=493&amp;w=302&amp;sz=34&amp;hl=tr&amp;start=2&amp;sig2=S-Y43sfeQZ-SvL69YwNT3w&amp;um=1&amp;tbnid=i8ryjsdVPoeBlM:&amp;tbnh=130&amp;tbnw=80&amp;prev=/images?q=baba+beni+okula+g%C3%B6nder&amp;hl=tr&amp;rlz=1T4GGLJ_en&amp;um=1&amp;ei=iyzrSYKlGYyRsAb5wYH7Bg" TargetMode="External"/><Relationship Id="rId107" Type="http://schemas.openxmlformats.org/officeDocument/2006/relationships/image" Target="media/image48.png"/><Relationship Id="rId268" Type="http://schemas.openxmlformats.org/officeDocument/2006/relationships/hyperlink" Target="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Bw" TargetMode="External"/><Relationship Id="rId289" Type="http://schemas.openxmlformats.org/officeDocument/2006/relationships/image" Target="media/image129.jpeg"/><Relationship Id="rId11" Type="http://schemas.openxmlformats.org/officeDocument/2006/relationships/hyperlink" Target="http://images.google.com.tr/imgres?imgurl=http://img2.blogcu.com/images/l/a/l/lalezarhobi/cocuk1tatil.jpg&amp;imgrefurl=http://sensizken.blogcu.com/page1&amp;usg=__6pVjJ_XucWoI6qKIm-r8pgGZzzc=&amp;h=385&amp;w=580&amp;sz=63&amp;hl=tr&amp;start=4&amp;sig2=IZrFO1P0htn7KOXlCPt38A&amp;tbnid=QYtgnVc3BLRzlM:&amp;tbnh=89&amp;tbnw=134&amp;ei=VauiSbDGGsec_gah-7TVCw&amp;prev=/images?q=tatil+resimleri&amp;gbv=2&amp;hl=tr" TargetMode="External"/><Relationship Id="rId32" Type="http://schemas.openxmlformats.org/officeDocument/2006/relationships/hyperlink" Target="http://images.google.com.tr/imgres?imgurl=http://zelzele.files.wordpress.com/2008/11/8858000063237_batman2503.jpg&amp;imgrefurl=http://zelzele.wordpress.com/2008/11/17/the-batman/&amp;usg=__h9BtJT-RSrbDGYXVymonRdn3oJs=&amp;h=600&amp;w=600&amp;sz=135&amp;hl=tr&amp;start=19&amp;sig2=FYDJkwmWgXXjG7IVmCHtHQ&amp;tbnid=lOafy-Adnut02M:&amp;tbnh=135&amp;tbnw=135&amp;ei=weKjSczkG8PA-AaUgqmRBg&amp;prev=/images?q=batman&amp;gbv=2&amp;hl=tr&amp;sa=G" TargetMode="External"/><Relationship Id="rId53" Type="http://schemas.openxmlformats.org/officeDocument/2006/relationships/hyperlink" Target="http://images.google.com.tr/imgres?imgurl=http://www.resimseli.com/data/media/226/dag_manzaralari_47.jpg&amp;imgrefurl=http://www.resimseli.com/r-dag-resimleri-226-dag-resimleri-40-5030.htm&amp;usg=__je2uYlDSCF1dtsNVY9-tOyBMvss=&amp;h=1200&amp;w=1600&amp;sz=200&amp;hl=tr&amp;start=24&amp;sig2=trHbKjBfPKYndJqfZvQzeA&amp;tbnid=Gh4g40tqeL0IKM:&amp;tbnh=113&amp;tbnw=150&amp;ei=JcukSeyGF9jGjAf5_Im_Bg&amp;prev=/images?q=da%C4%9F&amp;start=20&amp;gbv=2&amp;ndsp=20&amp;hl=tr&amp;sa=N" TargetMode="External"/><Relationship Id="rId74" Type="http://schemas.openxmlformats.org/officeDocument/2006/relationships/oleObject" Target="embeddings/oleObject2.bin"/><Relationship Id="rId128" Type="http://schemas.openxmlformats.org/officeDocument/2006/relationships/image" Target="media/image58.jpeg"/><Relationship Id="rId149" Type="http://schemas.openxmlformats.org/officeDocument/2006/relationships/hyperlink" Target="http://images.google.com.tr/imgres?imgurl=http://www.zirveiletisim.net/wp-content/uploads/2007/11/google-telefon.jpg&amp;imgrefurl=http://vazgecilmez.org/blog/telefon-numarasi-kimin-uzerine-kayitli-ogrenme.html&amp;usg=__15nTMmG6ZSn-r6s-SC57c-aO1IY=&amp;h=333&amp;w=333&amp;sz=26&amp;hl=tr&amp;start=6&amp;sig2=6joXYZeet0Zf6g0Lb3TNUQ&amp;tbnid=3dkkFCaQjcdTmM:&amp;tbnh=119&amp;tbnw=119&amp;prev=/images?q=telefon&amp;gbv=2&amp;hl=tr&amp;ei=PZfqSZKTOMWOsAbk89WEBw" TargetMode="External"/><Relationship Id="rId5" Type="http://schemas.openxmlformats.org/officeDocument/2006/relationships/footnotes" Target="footnotes.xml"/><Relationship Id="rId95" Type="http://schemas.openxmlformats.org/officeDocument/2006/relationships/hyperlink" Target="http://images.google.com.tr/imgres?imgurl=http://disney-clipart.com/Cars/Disney-Cars-King.jpg&amp;imgrefurl=http://disney-clipart.com/Cars/King.php&amp;usg=__mWvJPcnjwqhzic9b2xVFuP-ZPuw=&amp;h=278&amp;w=478&amp;sz=105&amp;hl=tr&amp;start=1&amp;sig2=iCEgl3lRzJn2xDw9HyaYbg&amp;tbnid=fJLOcaodM6oqVM:&amp;tbnh=75&amp;tbnw=129&amp;ei=O2anSan5LcWf-AaBi9y3Ag&amp;prev=/images?q=cars+king&amp;gbv=2&amp;hl=tr" TargetMode="External"/><Relationship Id="rId160" Type="http://schemas.openxmlformats.org/officeDocument/2006/relationships/hyperlink" Target="http://images.google.com.tr/imgres?imgurl=http://img509.imageshack.us/img509/5374/rapidyq1.jpg&amp;imgrefurl=http://forum.donanimhaber.com/fb.asp?m=30434242&amp;usg=__UJPsdFaHOzxg9eUPNCvClljAWC4=&amp;h=500&amp;w=500&amp;sz=45&amp;hl=tr&amp;start=48&amp;sig2=K9Xdf6b-0J3cPV4PH_QuHg&amp;tbnid=4wKTjiZTxXuSpM:&amp;tbnh=130&amp;tbnw=130&amp;prev=/images?q=kalem&amp;gbv=2&amp;ndsp=20&amp;hl=tr&amp;sa=N&amp;start=40&amp;ei=qp_qSa_9MI6PsAbRtNjuBg" TargetMode="External"/><Relationship Id="rId181" Type="http://schemas.openxmlformats.org/officeDocument/2006/relationships/hyperlink" Target="http://www.dersbirebir.com" TargetMode="External"/><Relationship Id="rId216" Type="http://schemas.openxmlformats.org/officeDocument/2006/relationships/hyperlink" Target="http://images.google.com.tr/imgres?imgurl=http://upload.wikimedia.org/wikipedia/commons/thumb/a/af/TBMM.svg/600px-TBMM.svg.png&amp;imgrefurl=http://commons.wikimedia.org/wiki/File:TBMM.svg&amp;usg=__2i79NFYXp_sZqy5HINXvTZynj3g=&amp;h=600&amp;w=600&amp;sz=127&amp;hl=tr&amp;start=9&amp;sig2=euU_KcBjkFi0RTuRgBYxxA&amp;tbnid=f8gPllOrrWKPlM:&amp;tbnh=135&amp;tbnw=135&amp;prev=/images?q=tbmm&amp;gbv=2&amp;hl=tr&amp;ei=MBPrSe-3D5CQsAaC8pj_Bg" TargetMode="External"/><Relationship Id="rId237" Type="http://schemas.openxmlformats.org/officeDocument/2006/relationships/image" Target="media/image114.png"/><Relationship Id="rId258" Type="http://schemas.openxmlformats.org/officeDocument/2006/relationships/image" Target="media/image123.jpeg"/><Relationship Id="rId279" Type="http://schemas.openxmlformats.org/officeDocument/2006/relationships/hyperlink" Target="http://images.google.com.tr/imgres?imgurl=http://demirci.meb.gov.tr/haberfoto/meb.gif&amp;imgrefurl=http://demirci.meb.gov.tr/&amp;usg=__xMbwcj3QWOLmcwauOCPdHQPN-oQ=&amp;h=298&amp;w=300&amp;sz=16&amp;hl=tr&amp;start=1&amp;sig2=2EHbRXVDKHgdUbEDHqzKUg&amp;um=1&amp;tbnid=1ilrwWSXsTVpSM:&amp;tbnh=115&amp;tbnw=116&amp;prev=/images?q=meb&amp;hl=tr&amp;rlz=1T4GGLJ_en&amp;sa=G&amp;um=1&amp;ei=4C7rSZH7HM6RsAaPrJiCBw" TargetMode="External"/><Relationship Id="rId22" Type="http://schemas.openxmlformats.org/officeDocument/2006/relationships/hyperlink" Target="http://images.google.com/imgres?imgurl=http://www.guzel-resimler.com/data/media/179/shrek3-4.jpg&amp;imgrefurl=http://www.guzel-resimler.com/resim-3707.html&amp;usg=__tOkQ0pbo4jKgL6nr5aELbQWY7aY=&amp;h=893&amp;w=1024&amp;sz=86&amp;hl=tr&amp;start=21&amp;sig2=51QCCxJWIlPWYXMZsP3Avg&amp;um=1&amp;tbnid=a8y4LvbC4GjESM:&amp;tbnh=131&amp;tbnw=150&amp;ei=cKGjSaqqO4PK-AbSttijBg&amp;prev=/images?q=shrek+3&amp;start=20&amp;ndsp=20&amp;um=1&amp;hl=tr&amp;rls=p,com.microsoft:tr:IE-SearchBox&amp;rlz=1I7GGLJ&amp;sa=N" TargetMode="External"/><Relationship Id="rId43" Type="http://schemas.openxmlformats.org/officeDocument/2006/relationships/image" Target="media/image19.jpeg"/><Relationship Id="rId64" Type="http://schemas.openxmlformats.org/officeDocument/2006/relationships/image" Target="media/image29.png"/><Relationship Id="rId118" Type="http://schemas.openxmlformats.org/officeDocument/2006/relationships/oleObject" Target="embeddings/oleObject4.bin"/><Relationship Id="rId139" Type="http://schemas.openxmlformats.org/officeDocument/2006/relationships/hyperlink" Target="http://images.google.com.tr/imgres?imgurl=http://www.eltasmagazalari.com/content_files/prd_images/22e230.jpg&amp;imgrefurl=http://www.eltasmagazalari.com/asp/listgroup.asp?group=14010&amp;usg=__MTem8BQqc0FJ16ktZPNF9jrHuxE=&amp;h=600&amp;w=511&amp;sz=32&amp;hl=tr&amp;start=4&amp;sig2=IFWKbzGLMitQ76RzEPrBug&amp;tbnid=oC4qHVbX12YKgM:&amp;tbnh=135&amp;tbnw=115&amp;prev=/images?q=bula%C5%9F%C4%B1k+makinesi&amp;gbv=2&amp;hl=tr&amp;ei=lZTqSfOdIJqGsAaK6NX-Bg" TargetMode="External"/><Relationship Id="rId290" Type="http://schemas.openxmlformats.org/officeDocument/2006/relationships/image" Target="media/image130.png"/><Relationship Id="rId85" Type="http://schemas.openxmlformats.org/officeDocument/2006/relationships/hyperlink" Target="http://images.google.com.tr/imgres?imgurl=http://www.yeniresim.com/data/media/510/www.yeniresim.com_-_Sel_Resimleri_-_Sel_Sularna_Gmlm_Bir_Kamyon.jpg&amp;imgrefurl=http://www.yeniresim.com/img3995.htm&amp;usg=__N2Ls1WfI_ec6yRbsQC4WjJTt2_8=&amp;h=364&amp;w=380&amp;sz=52&amp;hl=tr&amp;start=8&amp;sig2=rD-aXMBwE0YHSmIyDmgkfg&amp;tbnid=aOninv0LAzp1RM:&amp;tbnh=118&amp;tbnw=123&amp;ei=wM2kSbaJNeCYjAffudSzBg&amp;prev=/images?q=sel&amp;gbv=2&amp;hl=tr" TargetMode="External"/><Relationship Id="rId150" Type="http://schemas.openxmlformats.org/officeDocument/2006/relationships/image" Target="media/image69.jpeg"/><Relationship Id="rId171" Type="http://schemas.openxmlformats.org/officeDocument/2006/relationships/hyperlink" Target="http://images.google.com.tr/imgres?imgurl=http://www.varan.com.tr/images/varan_setra417.gif&amp;imgrefurl=http://www.varan.com.tr/izm_ant_417.asp&amp;usg=__0kbDBoSDfmhS4h8aRZ87oqs0Xso=&amp;h=318&amp;w=600&amp;sz=52&amp;hl=tr&amp;start=1&amp;sig2=Jv_vjIO-vUfs81nKSVippw&amp;tbnid=MZfyDIUtDzdIgM:&amp;tbnh=72&amp;tbnw=135&amp;prev=/images?q=varan&amp;gbv=2&amp;hl=tr&amp;ei=lqPqSfP_LMuEsAaO-oSDBw" TargetMode="External"/><Relationship Id="rId192" Type="http://schemas.openxmlformats.org/officeDocument/2006/relationships/hyperlink" Target="http://images.google.com.tr/imgres?imgurl=http://www.zirveiletisim.net/wp-content/uploads/2007/11/google-telefon.jpg&amp;imgrefurl=http://vazgecilmez.org/blog/telefon-numarasi-kimin-uzerine-kayitli-ogrenme.html&amp;usg=__15nTMmG6ZSn-r6s-SC57c-aO1IY=&amp;h=333&amp;w=333&amp;sz=26&amp;hl=tr&amp;start=6&amp;sig2=6joXYZeet0Zf6g0Lb3TNUQ&amp;tbnid=3dkkFCaQjcdTmM:&amp;tbnh=119&amp;tbnw=119&amp;prev=/images?q=telefon&amp;gbv=2&amp;hl=tr&amp;ei=PZfqSZKTOMWOsAbk89WEBw" TargetMode="External"/><Relationship Id="rId206" Type="http://schemas.openxmlformats.org/officeDocument/2006/relationships/image" Target="media/image95.jpeg"/><Relationship Id="rId227" Type="http://schemas.openxmlformats.org/officeDocument/2006/relationships/image" Target="media/image107.jpeg"/><Relationship Id="rId248" Type="http://schemas.openxmlformats.org/officeDocument/2006/relationships/image" Target="media/image119.jpeg"/><Relationship Id="rId269" Type="http://schemas.openxmlformats.org/officeDocument/2006/relationships/hyperlink" Target="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Bg" TargetMode="External"/><Relationship Id="rId12" Type="http://schemas.openxmlformats.org/officeDocument/2006/relationships/image" Target="media/image4.png"/><Relationship Id="rId33" Type="http://schemas.openxmlformats.org/officeDocument/2006/relationships/image" Target="media/image14.jpeg"/><Relationship Id="rId108" Type="http://schemas.openxmlformats.org/officeDocument/2006/relationships/oleObject" Target="embeddings/oleObject3.bin"/><Relationship Id="rId129" Type="http://schemas.openxmlformats.org/officeDocument/2006/relationships/hyperlink" Target="http://images.google.com.tr/imgres?imgurl=http://www.vizyonreklam.com/degisimduvarsaati/230001-GS.jpg&amp;imgrefurl=http://www.vizyonreklam.com/degisimduvarsaati/&amp;usg=__k4z117SBkYucmfmIsHm4lfmE7YA=&amp;h=800&amp;w=800&amp;sz=115&amp;hl=tr&amp;start=1&amp;tbnid=c_8yiKxkg1FvQM:&amp;tbnh=143&amp;tbnw=143&amp;prev=/images?q=gs+duvar+saati&amp;gbv=2&amp;hl=tr&amp;sa=G" TargetMode="External"/><Relationship Id="rId280" Type="http://schemas.openxmlformats.org/officeDocument/2006/relationships/hyperlink" Target="http://images.google.com.tr/imgres?imgurl=http://www.artvinfenlisesi.k12.tr/cms/images/tatbikat.jpg&amp;imgrefurl=http://www.artvinfenlisesi.k12.tr/cms/index.php?option=com_content&amp;task=blogcategory&amp;id=1&amp;Itemid=165&amp;usg=__AWLroe8xEG0z-qNlBfNm0DKD-w4=&amp;h=524&amp;w=699&amp;sz=202&amp;hl=tr&amp;start=58&amp;tbnid=FZjm_G-b1hJL7M:&amp;tbnh=104&amp;tbnw=139&amp;prev=/images?q=s%C4%B1n%C4%B1fta+sivil+savunma+tatbikat%C4%B1&amp;gbv=2&amp;ndsp=20&amp;hl=tr&amp;sa=N&amp;start=40" TargetMode="External"/><Relationship Id="rId54" Type="http://schemas.openxmlformats.org/officeDocument/2006/relationships/image" Target="media/image24.png"/><Relationship Id="rId75" Type="http://schemas.openxmlformats.org/officeDocument/2006/relationships/hyperlink" Target="http://www.dersbirebir.com" TargetMode="External"/><Relationship Id="rId96" Type="http://schemas.openxmlformats.org/officeDocument/2006/relationships/image" Target="media/image43.jpeg"/><Relationship Id="rId140" Type="http://schemas.openxmlformats.org/officeDocument/2006/relationships/image" Target="media/image64.jpeg"/><Relationship Id="rId161" Type="http://schemas.openxmlformats.org/officeDocument/2006/relationships/image" Target="media/image75.jpeg"/><Relationship Id="rId182" Type="http://schemas.openxmlformats.org/officeDocument/2006/relationships/hyperlink" Target="http://images.google.com.tr/imgres?imgurl=http://www.mobiletisim.com/images/haberfoto/other/141208Telefonla_konusan_cocuk%20(2).jpg&amp;imgrefurl=http://www.mobiletisim.com/dosyalar/cep-telefonlarinin-obur-dunyasi&amp;usg=__qrQq7UFTYvExbSKXjxPQn5j2TGY=&amp;h=271&amp;w=180&amp;sz=9&amp;hl=tr&amp;start=3&amp;sig2=0cv-ZE5PwiIb1Tdy0c0PiQ&amp;tbnid=xGeARzIGlrnhnM:&amp;tbnh=113&amp;tbnw=75&amp;prev=/images?q=telefonla+konu%C5%9Fan+%C3%A7ocuk&amp;gbv=2&amp;hl=tr&amp;ei=-6vqSfSRN5GPsAaFsIH3Bg" TargetMode="External"/><Relationship Id="rId217" Type="http://schemas.openxmlformats.org/officeDocument/2006/relationships/image" Target="media/image102.jpeg"/><Relationship Id="rId6" Type="http://schemas.openxmlformats.org/officeDocument/2006/relationships/endnotes" Target="endnotes.xml"/><Relationship Id="rId238" Type="http://schemas.openxmlformats.org/officeDocument/2006/relationships/hyperlink" Target="http://images.google.com.tr/imgres?imgurl=http://www.ailem.com/images/library/cekul-vakfi.jpg&amp;imgrefurl=http://www.ailem.com/templates/library/1765.asp?id=13806&amp;usg=__wpnuYfXKeXMoJRLvyk4xIi2aEcM=&amp;h=200&amp;w=200&amp;sz=40&amp;hl=tr&amp;start=1&amp;sig2=ydyw0YWKgc3Xz-Csw8Rx_A&amp;um=1&amp;tbnid=bh4BKbc75C89IM:&amp;tbnh=104&amp;tbnw=104&amp;prev=/images?q=%C3%A7ek%C3%BCl&amp;ndsp=20&amp;hl=tr&amp;rlz=1T4GGLJ_en&amp;sa=N&amp;um=1&amp;ei=SCrrScuwLIaRsAaX3OjqBg" TargetMode="External"/><Relationship Id="rId259" Type="http://schemas.openxmlformats.org/officeDocument/2006/relationships/hyperlink" Target="http://images.google.com.tr/imgres?imgurl=http://crosscountry09.files.wordpress.com/2009/04/nato_logo.jpg&amp;imgrefurl=http://crosscountry09.wordpress.com/2009/04/06/nato/&amp;usg=__Uqfftb1npjMB3K5kEOa5ppSlaIE=&amp;h=375&amp;w=500&amp;sz=23&amp;hl=tr&amp;start=6&amp;sig2=cn_uq12Z_T1dctGwMUMnLA&amp;tbnid=Hzq2rUxMKwfP3M:&amp;tbnh=98&amp;tbnw=130&amp;prev=/images?q=NATO&amp;gbv=2&amp;hl=tr&amp;sa=G&amp;ei=lk7rSaCcEZSPsAbplvz6Bg" TargetMode="External"/><Relationship Id="rId23" Type="http://schemas.openxmlformats.org/officeDocument/2006/relationships/image" Target="media/image9.png"/><Relationship Id="rId119" Type="http://schemas.openxmlformats.org/officeDocument/2006/relationships/hyperlink" Target="http://images.google.com.tr/imgres?imgurl=http://www.dopag.com/upload/images/products/Stetoskop4.jpg&amp;imgrefurl=http://www.hilger-kern.com/index.cfm?dom=17&amp;usg=__33krKQHFrMdx1Twp1s3FJUv7JQg=&amp;h=400&amp;w=279&amp;sz=18&amp;hl=tr&amp;start=2&amp;tbnid=WOzY0nh_5IIdwM:&amp;tbnh=124&amp;tbnw=86&amp;prev=/images?q=stetoskop&amp;gbv=2&amp;hl=tr&amp;sa=X" TargetMode="External"/><Relationship Id="rId270" Type="http://schemas.openxmlformats.org/officeDocument/2006/relationships/hyperlink" Target="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Bg" TargetMode="External"/><Relationship Id="rId291" Type="http://schemas.openxmlformats.org/officeDocument/2006/relationships/hyperlink" Target="http://images.google.com.tr/imgres?imgurl=http://img509.imageshack.us/img509/517/keloglanzf5.jpg&amp;imgrefurl=http://www.graho.net/cizgi-kahramanlar.html&amp;usg=__8FDdXtxrad4O0n7j0CY9hpk4CcY=&amp;h=3980&amp;w=2558&amp;sz=636&amp;hl=tr&amp;start=4&amp;tbnid=7cBzFs2MSD8aZM:&amp;tbnh=150&amp;tbnw=96&amp;prev=/images?q=%C3%A7izgi+kahramanlar&amp;gbv=2&amp;hl=tr" TargetMode="External"/><Relationship Id="rId44" Type="http://schemas.openxmlformats.org/officeDocument/2006/relationships/hyperlink" Target="http://www.dersbirebir.com" TargetMode="External"/><Relationship Id="rId65" Type="http://schemas.openxmlformats.org/officeDocument/2006/relationships/hyperlink" Target="http://images.google.com.tr/imgres?imgurl=http://www.gumushane.gov.tr/haber/haber_resimleri/heyelan_2005.jpg&amp;imgrefurl=http://www.gumushane.gov.tr/haber/arsiv/haberarsiv.asp?id=461&amp;usg=__oVzcV1sptXJzsJwnaqsGbugy1Fc=&amp;h=315&amp;w=415&amp;sz=47&amp;hl=tr&amp;start=3&amp;sig2=CQrYmXKTnwp-qHPok-8QTQ&amp;tbnid=A5Ps1bjKzvOYfM:&amp;tbnh=95&amp;tbnw=125&amp;ei=Ls6kSb7CLKO1jAeG2vC3Bg&amp;prev=/images?q=heyelan&amp;gbv=2&amp;hl=tr&amp;sa=G" TargetMode="External"/><Relationship Id="rId86" Type="http://schemas.openxmlformats.org/officeDocument/2006/relationships/hyperlink" Target="http://images.google.com.tr/imgres?imgurl=http://www.gumushane.gov.tr/haber/haber_resimleri/heyelan_2005.jpg&amp;imgrefurl=http://www.gumushane.gov.tr/haber/arsiv/haberarsiv.asp?id=461&amp;usg=__oVzcV1sptXJzsJwnaqsGbugy1Fc=&amp;h=315&amp;w=415&amp;sz=47&amp;hl=tr&amp;start=3&amp;sig2=CQrYmXKTnwp-qHPok-8QTQ&amp;tbnid=A5Ps1bjKzvOYfM:&amp;tbnh=95&amp;tbnw=125&amp;ei=Ls6kSb7CLKO1jAeG2vC3Bg&amp;prev=/images?q=heyelan&amp;gbv=2&amp;hl=tr&amp;sa=G" TargetMode="External"/><Relationship Id="rId130" Type="http://schemas.openxmlformats.org/officeDocument/2006/relationships/image" Target="media/image59.jpeg"/><Relationship Id="rId151" Type="http://schemas.openxmlformats.org/officeDocument/2006/relationships/hyperlink" Target="http://images.google.com.tr/imgres?imgurl=http://www.savaspekdemir.com/iletisim/zarf4.jpg&amp;imgrefurl=http://www.savaspekdemir.com/iletisim/iletisim.html&amp;usg=__FPnHoMog0nYigl_-6W_YRtVnQ8o=&amp;h=363&amp;w=500&amp;sz=43&amp;hl=tr&amp;start=12&amp;sig2=qEXPK-b5fAzSwCxUfjNr4g&amp;tbnid=4yKEPsdLB6Gm9M:&amp;tbnh=94&amp;tbnw=130&amp;prev=/images?q=zarf&amp;gbv=2&amp;hl=tr&amp;ei=l5fqSau7OJSPsAbplvz6Bg" TargetMode="External"/><Relationship Id="rId172" Type="http://schemas.openxmlformats.org/officeDocument/2006/relationships/image" Target="media/image80.jpeg"/><Relationship Id="rId193" Type="http://schemas.openxmlformats.org/officeDocument/2006/relationships/hyperlink" Target="http://images.google.com.tr/imgres?imgurl=http://www.resimhayattir.com/data/media/159/www.resimcity.com_bilgisayar_resimleri_1.jpg&amp;imgrefurl=http://www.resimhayattir.com/r-bilgisayar-resimleri-159-dizustu-bilgisayar-resmi-6854.htm&amp;usg=__1OzxfWd4qG1c7sefy5h1yKId5fM=&amp;h=800&amp;w=788&amp;sz=58&amp;hl=tr&amp;start=15&amp;sig2=wuau7aNeCweIVcLgefZGhg&amp;tbnid=b-PjOu4ZKn5JvM:&amp;tbnh=143&amp;tbnw=141&amp;prev=/images?q=bilgisayar&amp;gbv=2&amp;hl=tr&amp;sa=G&amp;ei=9J_qScuME42HsAbxmJ3rBg" TargetMode="External"/><Relationship Id="rId207" Type="http://schemas.openxmlformats.org/officeDocument/2006/relationships/hyperlink" Target="http://images.google.com.tr/imgres?imgurl=http://www.e-bebek.com/imgProds/BR/42/ST74542BR.JPG&amp;imgrefurl=http://www.pozitifkurumsal.com/urundetay.aspx?detay=68639&amp;usg=__30ysTSSRBD2wcPSF3iMOyDJEhJs=&amp;h=420&amp;w=465&amp;sz=22&amp;hl=tr&amp;start=14&amp;sig2=t7g98s1EaqNt9KitED51cA&amp;tbnid=mIFdr5XxpSD0_M:&amp;tbnh=116&amp;tbnw=128&amp;prev=/images?q=konu%C5%9Fan+oyuncak+bebekler&amp;gbv=2&amp;hl=tr&amp;ei=FrrqSeXfPMmPsAbZ4sSEBw" TargetMode="External"/><Relationship Id="rId228" Type="http://schemas.openxmlformats.org/officeDocument/2006/relationships/hyperlink" Target="http://images.google.com.tr/imgres?imgurl=http://www.demircikml.k12.tr/kizilay.gif&amp;imgrefurl=http://www.demircikml.k12.tr/&amp;usg=__DjaqDhrYWsmOYFO6l3-MjVGn9D4=&amp;h=381&amp;w=500&amp;sz=25&amp;hl=tr&amp;start=4&amp;sig2=ksFYJVmYQcqBszcOmkhE6Q&amp;um=1&amp;tbnid=HVq0mrG0EIkJ_M:&amp;tbnh=99&amp;tbnw=130&amp;prev=/images?q=k%C4%B1z%C4%B1lay&amp;hl=tr&amp;rlz=1T4GGLJ_en&amp;um=1&amp;ei=tRfrScTlOcSOsAaghrGLBw" TargetMode="External"/><Relationship Id="rId249" Type="http://schemas.openxmlformats.org/officeDocument/2006/relationships/hyperlink" Target="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Bw" TargetMode="External"/><Relationship Id="rId13" Type="http://schemas.openxmlformats.org/officeDocument/2006/relationships/hyperlink" Target="http://images.google.com.tr/imgres?imgurl=http://www.bestweekever.tv/bwe/images/2007/11/Dr%20Julius%20Hibbert.JPG&amp;imgrefurl=http://www.eksiportal.com/print.html&amp;client=printer&amp;f=35&amp;t=36982&amp;usg=__kKIrt2XKUZvNtj_kwFlDPe-BAvI=&amp;h=465&amp;w=333&amp;sz=20&amp;hl=tr&amp;start=1&amp;sig2=5Jy0_fslwrrvqmZgfGhsVA&amp;tbnid=qzUN7X_AWpOCiM:&amp;tbnh=128&amp;tbnw=92&amp;ei=6KuiSaPZDIeW_gapvIXNCw&amp;prev=/images?q=%C3%A7izgi+doktor+resimleri&amp;gbv=2&amp;hl=tr&amp;sa=G" TargetMode="External"/><Relationship Id="rId109" Type="http://schemas.openxmlformats.org/officeDocument/2006/relationships/hyperlink" Target="http://images.google.com.tr/imgres?imgurl=http://www.isilkirtasiye.com/urun/urun_120_1022.jpg&amp;imgrefurl=http://www.isilkirtasiye.com/default.asp?part=urun&amp;grup=11&amp;usg=__zyFoLW-r2m-SkXRgpbVl3c-7bWs=&amp;h=282&amp;w=321&amp;sz=18&amp;hl=tr&amp;start=6&amp;tbnid=HW8Pk4KNxtRXpM:&amp;tbnh=104&amp;tbnw=118&amp;prev=/images?q=defter&amp;gbv=2&amp;hl=tr" TargetMode="External"/><Relationship Id="rId260" Type="http://schemas.openxmlformats.org/officeDocument/2006/relationships/image" Target="media/image124.jpeg"/><Relationship Id="rId281" Type="http://schemas.openxmlformats.org/officeDocument/2006/relationships/image" Target="media/image127.png"/><Relationship Id="rId34" Type="http://schemas.openxmlformats.org/officeDocument/2006/relationships/hyperlink" Target="http://images.google.com.tr/imgres?imgurl=http://z.about.com/d/toys/1/0/Y/O/Hulk_001.jpg&amp;imgrefurl=http://toys.about.com/od/actionfigures/ig/Hulk-Action-Figures/Hulk-Action-Figure.htm&amp;usg=__gdfINwsoTk3eysy6Rrd4ey2uVX8=&amp;h=500&amp;w=457&amp;sz=84&amp;hl=tr&amp;start=50&amp;sig2=vojlEB0v5CaTdfZ2eYPM3w&amp;tbnid=o3t1a8WIqfS7bM:&amp;tbnh=130&amp;tbnw=119&amp;ei=C-OjSfK_EYTB-Aa20sieBg&amp;prev=/images?q=hulk&amp;start=40&amp;gbv=2&amp;ndsp=20&amp;hl=tr&amp;sa=N" TargetMode="External"/><Relationship Id="rId55" Type="http://schemas.openxmlformats.org/officeDocument/2006/relationships/hyperlink" Target="http://images.google.com.tr/imgres?imgurl=http://www.resimresimler.com/data/media/1773/cami_resimleri%20(9).jpg&amp;imgrefurl=http://www.resimresimler.com/postcard.img3247.html&amp;usg=__cyRRA_VNsYWOhjwhjjg6QkR1kz0=&amp;h=494&amp;w=738&amp;sz=55&amp;hl=tr&amp;start=3&amp;sig2=23yjjXjwCEzb53sNhjljLA&amp;tbnid=CgoYl3YxZvUDWM:&amp;tbnh=94&amp;tbnw=141&amp;ei=28ukSb6rE-TIjAeDjMytBg&amp;prev=/images?q=cami&amp;gbv=2&amp;hl=tr&amp;sa=G" TargetMode="External"/><Relationship Id="rId76" Type="http://schemas.openxmlformats.org/officeDocument/2006/relationships/hyperlink" Target="http://images.google.com.tr/imgres?imgurl=http://www.canradyotv.com/arsiv/haberresim/ogretmen2.jpg&amp;imgrefurl=http://www.canradyotv.com/arsiv/yazdir.asp?hid=2306&amp;usg=__CAlUXQ2DBcy-ll4blADqUhiv7g4=&amp;h=257&amp;w=343&amp;sz=18&amp;hl=tr&amp;start=3&amp;sig2=IbFGCHOk4JKDwKcAQiFacg&amp;tbnid=XwnyyuQl1E2cqM:&amp;tbnh=90&amp;tbnw=120&amp;ei=WR-lSZvNN6O1jAf617i3Bg&amp;prev=/images?q=%C3%96%C4%9ERETMEN&amp;gbv=2&amp;hl=tr" TargetMode="External"/><Relationship Id="rId97" Type="http://schemas.openxmlformats.org/officeDocument/2006/relationships/hyperlink" Target="http://images.google.com.tr/imgres?imgurl=http://www.eakproductions.org/MackCARS_2_-_right_2.gif&amp;imgrefurl=http://www.eakproductions.org/Trucking.html&amp;usg=__XnDql_of9Npu_XYdTyeOujls16Y=&amp;h=231&amp;w=217&amp;sz=20&amp;hl=tr&amp;start=30&amp;sig2=9bkJjUlxWxbtw20t68b4Xg&amp;tbnid=Hp6XoSQYUdL99M:&amp;tbnh=108&amp;tbnw=101&amp;ei=cmanScyYA9Cb-gaT98mvAg&amp;prev=/images?q=cars+mack&amp;start=20&amp;gbv=2&amp;ndsp=20&amp;hl=tr&amp;sa=N" TargetMode="External"/><Relationship Id="rId120" Type="http://schemas.openxmlformats.org/officeDocument/2006/relationships/image" Target="media/image54.jpeg"/><Relationship Id="rId141" Type="http://schemas.openxmlformats.org/officeDocument/2006/relationships/hyperlink" Target="http://images.google.com.tr/imgres?imgurl=http://www.sirkecidogubank.com/images/135%20UTU.jpg&amp;imgrefurl=http://www.sirkecidogubank.com/index.php?cPath=103_115&amp;usg=__gT3-siowoJrRqg9fvh2g5l16b64=&amp;h=500&amp;w=500&amp;sz=29&amp;hl=tr&amp;start=4&amp;sig2=wQSnYavSN85TNp4xc4x9zA&amp;tbnid=c4wuuC28tyXGrM:&amp;tbnh=130&amp;tbnw=130&amp;prev=/images?q=%C3%BCt%C3%BC&amp;gbv=2&amp;hl=tr&amp;sa=G&amp;ei=4ZTqScDuENiNsAa4vrH3Bg" TargetMode="External"/><Relationship Id="rId7" Type="http://schemas.openxmlformats.org/officeDocument/2006/relationships/hyperlink" Target="http://images.google.com.tr/imgres?imgurl=http://arsiv.sabah.com.tr/2004/11/02/gny/im/EC5AEDAEBE0DE74DAC9358ADb.jpg&amp;imgrefurl=http://arsiv.sabah.com.tr/2004/11/02/gny/gna101-20041102-200.html&amp;usg=__JF6-limXhFxs6WR4xQ6vB96gH9E=&amp;h=160&amp;w=200&amp;sz=10&amp;hl=tr&amp;start=20&amp;sig2=OLKHKgkMKJI3BbccesO-5A&amp;tbnid=U7OMW7S8q2DBNM:&amp;tbnh=83&amp;tbnw=104&amp;ei=qJaiSaGBLpu80AW6vq2eDQ&amp;prev=/images?q=molfix&amp;gbv=2&amp;hl=tr&amp;sa=X" TargetMode="External"/><Relationship Id="rId71" Type="http://schemas.openxmlformats.org/officeDocument/2006/relationships/hyperlink" Target="http://images.google.com.tr/imgres?imgurl=http://www.esmerbilgi.com/images_up/tl2.jpg&amp;imgrefurl=http://www.esmerbilgi.com/Ekonomi/189-Yeniden-Turk-Lirasina-gecis.html&amp;usg=__7ClFKPmwymD6lERgVs84jEqB7Sw=&amp;h=257&amp;w=343&amp;sz=24&amp;hl=tr&amp;start=4&amp;sig2=WeKhjik0pQUuUoZ0s6xemw&amp;tbnid=sSqe99gyRQ2z4M:&amp;tbnh=90&amp;tbnw=120&amp;ei=LfukSdTOFoqU_gaHo42cBg&amp;prev=/images?q=t%C3%BCrk+liras%C4%B1&amp;gbv=2&amp;hl=tr&amp;sa=G" TargetMode="External"/><Relationship Id="rId92" Type="http://schemas.openxmlformats.org/officeDocument/2006/relationships/image" Target="media/image41.jpeg"/><Relationship Id="rId162" Type="http://schemas.openxmlformats.org/officeDocument/2006/relationships/hyperlink" Target="http://images.google.com.tr/imgres?imgurl=http://www.hipernex.com/im/pr/m/tepegoz_3m_2000T.jpg&amp;imgrefurl=http://www.hipernex.com/Pro.aspx?CID=1775&amp;IID=13767&amp;usg=__avmEyYIM_d0U3VYTjgk-3gdyTtc=&amp;h=200&amp;w=200&amp;sz=9&amp;hl=tr&amp;start=4&amp;sig2=Kp-3hAIR1Ohu7F89eN-xtA&amp;tbnid=CbRZt3yF1rr7PM:&amp;tbnh=104&amp;tbnw=104&amp;prev=/images?q=tepeg%C3%B6z&amp;gbv=2&amp;hl=tr&amp;sa=G&amp;ei=0p_qScf_N9yNsAbSrvjwBg" TargetMode="External"/><Relationship Id="rId183" Type="http://schemas.openxmlformats.org/officeDocument/2006/relationships/image" Target="media/image86.png"/><Relationship Id="rId213" Type="http://schemas.openxmlformats.org/officeDocument/2006/relationships/hyperlink" Target="http://images.google.com.tr/imgres?imgurl=http://img227.imageshack.us/img227/2678/recyclebinfullbg3.png&amp;imgrefurl=http://www.hercopatikdegildir.com/?p=12&amp;usg=__Hl8ic39OISRpEE1DHIH-29D7Y7g=&amp;h=256&amp;w=256&amp;sz=65&amp;hl=tr&amp;start=7&amp;sig2=5CtU3dL38-H6avP-4dxbEw&amp;tbnid=drIrNtIFHGmS6M:&amp;tbnh=111&amp;tbnw=111&amp;prev=/images?q=at%C4%B1k+pet+%C5%9Fi%C5%9Feler&amp;gbv=2&amp;ndsp=20&amp;hl=tr&amp;sa=N&amp;ei=JAbrSbqmPJeQsAbz8bX5Bg" TargetMode="External"/><Relationship Id="rId218" Type="http://schemas.openxmlformats.org/officeDocument/2006/relationships/hyperlink" Target="http://images.google.com.tr/imgres?imgurl=http://www.yarimada.net/gazete/images/stories/akut.gif&amp;imgrefurl=http://www.yarimada.net/gazete/index.php?option=com_content&amp;view=article&amp;catid=22:guendem&amp;id=1077:akut-yararna-konser-duezenlendi&amp;Itemid=34&amp;usg=__5kws6ArdY7cRF-v4KysDE6R1Ulo=&amp;h=300&amp;w=226&amp;sz=23&amp;hl=tr&amp;start=1&amp;sig2=llRYva0O-M9yVW9RjyIJOA&amp;tbnid=cWwMSBtaK5RM6M:&amp;tbnh=116&amp;tbnw=87&amp;prev=/images?q=akut&amp;gbv=2&amp;hl=tr&amp;ei=oBPrSZOYLcePsAbm7vjrBg" TargetMode="External"/><Relationship Id="rId234" Type="http://schemas.openxmlformats.org/officeDocument/2006/relationships/image" Target="media/image111.gif"/><Relationship Id="rId239" Type="http://schemas.openxmlformats.org/officeDocument/2006/relationships/image" Target="media/image115.jpeg"/><Relationship Id="rId2" Type="http://schemas.openxmlformats.org/officeDocument/2006/relationships/styles" Target="styles.xml"/><Relationship Id="rId29" Type="http://schemas.openxmlformats.org/officeDocument/2006/relationships/image" Target="media/image12.jpeg"/><Relationship Id="rId250" Type="http://schemas.openxmlformats.org/officeDocument/2006/relationships/hyperlink" Target="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Bw" TargetMode="External"/><Relationship Id="rId255" Type="http://schemas.openxmlformats.org/officeDocument/2006/relationships/hyperlink" Target="http://images.google.com.tr/imgres?imgurl=http://nergihanyesilyurt.files.wordpress.com/2009/01/kizilay.jpg&amp;imgrefurl=http://nergihanyesilyurt.wordpress.com/2009/01/21/corumda-gazze-icin-bagis-kampanyasi/&amp;usg=__RzAOpd0iTRltkNB7S2ncHj3j4G4=&amp;h=260&amp;w=348&amp;sz=26&amp;hl=tr&amp;start=1&amp;sig2=_-E5mAZpyIPA29AAvPYr1g&amp;tbnid=TDmbbEmfdQvqwM:&amp;tbnh=90&amp;tbnw=120&amp;prev=/images?q=K%C4%B1z%C4%B1lay&amp;gbv=2&amp;hl=tr&amp;sa=G&amp;ei=_k3rSfruPJuGsAb3z8XqBg" TargetMode="External"/><Relationship Id="rId271" Type="http://schemas.openxmlformats.org/officeDocument/2006/relationships/hyperlink" Target="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Bg" TargetMode="External"/><Relationship Id="rId276" Type="http://schemas.openxmlformats.org/officeDocument/2006/relationships/hyperlink" Target="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Bg" TargetMode="External"/><Relationship Id="rId292" Type="http://schemas.openxmlformats.org/officeDocument/2006/relationships/image" Target="media/image131.jpeg"/><Relationship Id="rId297" Type="http://schemas.openxmlformats.org/officeDocument/2006/relationships/hyperlink" Target="http://www.sorubak.com/" TargetMode="External"/><Relationship Id="rId24" Type="http://schemas.openxmlformats.org/officeDocument/2006/relationships/image" Target="media/image10.png"/><Relationship Id="rId40" Type="http://schemas.openxmlformats.org/officeDocument/2006/relationships/hyperlink" Target="http://images.google.com.tr/imgres?imgurl=http://haber.deuforum.com/resim/Yunanca_Ogretmen%5b1%5d.jpg&amp;imgrefurl=http://haber.deuforum.com/haberdetay.asp?bolum=1199&amp;uyeid=9&amp;usg=__1pKp3s0Sfw6AnyEcklKp1vdS7Ks=&amp;h=540&amp;w=720&amp;sz=37&amp;hl=tr&amp;start=1&amp;sig2=0fQIhouMs-1orn3h5YjP5Q&amp;tbnid=a2pVat3GNXjXvM:&amp;tbnh=105&amp;tbnw=140&amp;ei=cO-jSdCpCt-zjAe8vYC4Bg&amp;prev=/images?q=%C3%B6%C4%9Fretmen&amp;gbv=2&amp;hl=tr&amp;sa=G" TargetMode="External"/><Relationship Id="rId45" Type="http://schemas.openxmlformats.org/officeDocument/2006/relationships/hyperlink" Target="http://images.google.com.tr/imgres?imgurl=http://www.cevredostu.net/images/agac.jpg&amp;imgrefurl=http://www.cevredostu.net/&amp;usg=__QLJGtdQ5Kvadqof-nOdh6jyrt_w=&amp;h=1176&amp;w=920&amp;sz=240&amp;hl=tr&amp;start=8&amp;sig2=vVpHj3NXdhkXjIRNWNJDZw&amp;tbnid=MNqb5_nbr0_8qM:&amp;tbnh=150&amp;tbnw=117&amp;ei=JcakSefMOc_DjAfLpIC6Bg&amp;prev=/images?q=a%C4%9Fa%C3%A7&amp;gbv=2&amp;hl=tr" TargetMode="External"/><Relationship Id="rId66" Type="http://schemas.openxmlformats.org/officeDocument/2006/relationships/image" Target="media/image30.png"/><Relationship Id="rId87" Type="http://schemas.openxmlformats.org/officeDocument/2006/relationships/hyperlink" Target="http://images.google.com.tr/imgres?imgurl=http://www.timeturk.com/images/news/34389.jpg&amp;imgrefurl=http://www.timeturk.com/erzurumda-cig-uyarisi--48581-haberi.html&amp;usg=__yjdcjKQLQ73IuKQEnmGJt5vsJfA=&amp;h=452&amp;w=640&amp;sz=36&amp;hl=tr&amp;start=3&amp;sig2=P6506FmdFP4O_JyEyzKGUw&amp;tbnid=Qh0ibVzXkaisDM:&amp;tbnh=97&amp;tbnw=137&amp;ei=ZqSlSeSJBYXB-AbT9oGPBg&amp;prev=/images?q=%C3%A7%C4%B1%C4%9F&amp;gbv=2&amp;hl=tr&amp;sa=G" TargetMode="External"/><Relationship Id="rId110" Type="http://schemas.openxmlformats.org/officeDocument/2006/relationships/image" Target="media/image49.jpeg"/><Relationship Id="rId115" Type="http://schemas.openxmlformats.org/officeDocument/2006/relationships/hyperlink" Target="http://images.google.com.tr/imgres?imgurl=http://www.ogretmenlerpazari.com/images/kalem-muratata.jpg&amp;imgrefurl=http://www.ogretmenlerpazari.com/index.php?cPath=22&amp;usg=__pzhQjMKsSN-LntShkQOZVNLwGt8=&amp;h=476&amp;w=400&amp;sz=19&amp;hl=tr&amp;start=2&amp;tbnid=z2Z2v9jjKTBJCM:&amp;tbnh=129&amp;tbnw=108&amp;prev=/images?q=kalem&amp;gbv=2&amp;hl=tr" TargetMode="External"/><Relationship Id="rId131" Type="http://schemas.openxmlformats.org/officeDocument/2006/relationships/hyperlink" Target="http://images.google.com.tr/imgres?imgurl=http://www.mgmsportif.com.tr/Resimler/MS336.JPG&amp;imgrefurl=http://www.mgmsportif.com.tr/urunler.asp?P1=3&amp;P2=1&amp;usg=__WbGfm-c1bBixjojvbP7WTk96W7U=&amp;h=500&amp;w=308&amp;sz=154&amp;hl=tr&amp;start=18&amp;tbnid=isQryzvy0gJJ_M:&amp;tbnh=130&amp;tbnw=80&amp;prev=/images?q=gs+duvar+saati&amp;gbv=2&amp;hl=tr&amp;sa=G" TargetMode="External"/><Relationship Id="rId136" Type="http://schemas.openxmlformats.org/officeDocument/2006/relationships/hyperlink" Target="http://www.dersbirebir.com" TargetMode="External"/><Relationship Id="rId157" Type="http://schemas.openxmlformats.org/officeDocument/2006/relationships/image" Target="media/image73.jpeg"/><Relationship Id="rId178" Type="http://schemas.openxmlformats.org/officeDocument/2006/relationships/image" Target="media/image83.jpeg"/><Relationship Id="rId61" Type="http://schemas.openxmlformats.org/officeDocument/2006/relationships/hyperlink" Target="http://images.google.com.tr/imgres?imgurl=http://img46.imageshack.us/img46/2002/deprem4fullar7.jpg&amp;imgrefurl=http://www.highaqsociety.com/depremin-nedeni-escinsellik/&amp;usg=__5Yt0bh4Cf-aCZYy9hqdpcnGkqwI=&amp;h=370&amp;w=468&amp;sz=48&amp;hl=tr&amp;start=40&amp;sig2=wIA_EtFuOLQB7dhBLffozw&amp;tbnid=uENNBLqSH_JRJM:&amp;tbnh=101&amp;tbnw=128&amp;ei=ac2kSf3YBKOyjAeqgv2vBg&amp;prev=/images?q=deprem&amp;start=20&amp;gbv=2&amp;ndsp=20&amp;hl=tr&amp;sa=N" TargetMode="External"/><Relationship Id="rId82" Type="http://schemas.openxmlformats.org/officeDocument/2006/relationships/hyperlink" Target="http://images.google.com.tr/imgres?imgurl=http://www.bodrumlu.com/images/rehber/bebek-doktor.jpg&amp;imgrefurl=http://www.bodrumlu.com/Bodrum-Doktorlar-Hekimler.html&amp;usg=__sW5NB2boYESl6wb6htag8Rc9Ra8=&amp;h=365&amp;w=340&amp;sz=61&amp;hl=tr&amp;start=3&amp;sig2=i6OFnuqTpfoBwE_Wm9TbDg&amp;tbnid=5HYvZetmikmrPM:&amp;tbnh=121&amp;tbnw=113&amp;ei=iTSlSYvLLoHEjAf90sy0Bg&amp;prev=/images?q=doktor&amp;gbv=2&amp;hl=tr&amp;sa=G" TargetMode="External"/><Relationship Id="rId152" Type="http://schemas.openxmlformats.org/officeDocument/2006/relationships/image" Target="media/image70.jpeg"/><Relationship Id="rId173" Type="http://schemas.openxmlformats.org/officeDocument/2006/relationships/hyperlink" Target="http://images.google.com.tr/imgres?imgurl=http://www.bingolum.com/haberinresmi/traktor.jpg&amp;imgrefurl=http://www.bingolum.com/modules.php?name=News&amp;file=article&amp;sid=1881&amp;usg=__SR72rz8oxnQQt4eCm_5vtHMAeNw=&amp;h=250&amp;w=250&amp;sz=9&amp;hl=tr&amp;start=16&amp;sig2=xHryOnazEAZvs2oMvnz6KA&amp;tbnid=moYQsKcRYE9MaM:&amp;tbnh=111&amp;tbnw=111&amp;prev=/images?q=trakt%C3%B6r&amp;gbv=2&amp;hl=tr&amp;ei=GKTqSYKCIcKOsAaynPT6Bg" TargetMode="External"/><Relationship Id="rId194" Type="http://schemas.openxmlformats.org/officeDocument/2006/relationships/hyperlink" Target="http://images.google.com.tr/imgres?imgurl=http://www.gadget-box.com/images/boeing-737.jpg&amp;imgrefurl=http://www.gadget-box.com/advanced_search_result.php?keywords=radio&amp;search_in_description=1&amp;usg=__s8Aodlj5_HLb9L8FCRZYG6MeNiU=&amp;h=349&amp;w=600&amp;sz=20&amp;hl=tr&amp;start=10&amp;sig2=MTlcCfxxwDOPR8XKt3-7SA&amp;tbnid=LJ1U1kHgJ8kfYM:&amp;tbnh=79&amp;tbnw=135&amp;prev=/images?q=boeing+737&amp;gbv=2&amp;hl=tr&amp;sa=X&amp;ei=IaPqSb3pJM-RsAbplOjwBg" TargetMode="External"/><Relationship Id="rId199" Type="http://schemas.openxmlformats.org/officeDocument/2006/relationships/hyperlink" Target="http://images.google.com.tr/imgres?imgurl=http://www.sibertek.com/images/products/00/40/10/4010_buyuk.jpg&amp;imgrefurl=http://www.sibertek.com/pinfo.asp?pid=4010&amp;usg=__qTKxi9et1HA8hfJBJLzXkCTymiQ=&amp;h=450&amp;w=450&amp;sz=25&amp;hl=tr&amp;start=53&amp;sig2=WbnbP4jegZbQrMdzqsJbmg&amp;tbnid=NMOox7YfrYCGmM:&amp;tbnh=127&amp;tbnw=127&amp;prev=/images?q=kol+saati&amp;gbv=2&amp;ndsp=20&amp;hl=tr&amp;sa=N&amp;start=40&amp;ei=_rPqSfuiBdiOsAactNyHBw" TargetMode="External"/><Relationship Id="rId203" Type="http://schemas.openxmlformats.org/officeDocument/2006/relationships/hyperlink" Target="http://www.dersbirebir.com" TargetMode="External"/><Relationship Id="rId208" Type="http://schemas.openxmlformats.org/officeDocument/2006/relationships/image" Target="media/image96.jpeg"/><Relationship Id="rId229" Type="http://schemas.openxmlformats.org/officeDocument/2006/relationships/image" Target="media/image108.jpeg"/><Relationship Id="rId19" Type="http://schemas.openxmlformats.org/officeDocument/2006/relationships/hyperlink" Target="http://images.google.com.tr/imgres?imgurl=http://www.neoeskisehir.com/images/gorsel_alisveris.gif&amp;imgrefurl=http://www.neoeskisehir.com/alisveris_alisverisyaparken.asp&amp;usg=__kvcqgUe8vpJojqRSYkhdflEDubA=&amp;h=328&amp;w=221&amp;sz=38&amp;hl=tr&amp;start=19&amp;sig2=fksTTit6PKP1j0YTMkWEAA&amp;tbnid=EDwxQSidfC10zM:&amp;tbnh=118&amp;tbnw=80&amp;ei=c62iSafoA9b__Qa61dzQCw&amp;prev=/images?q=al%C4%B1%C5%9Fveri%C5%9F&amp;gbv=2&amp;ndsp=20&amp;hl=tr&amp;sa=N" TargetMode="External"/><Relationship Id="rId224" Type="http://schemas.openxmlformats.org/officeDocument/2006/relationships/hyperlink" Target="http://images.google.com.tr/imgres?imgurl=http://www.inalertekin.com/images/haber/b/59.jpg&amp;imgrefurl=http://www.inalertekin.com/?page=nread&amp;group=0&amp;nid=59&amp;usg=__lyncPmYiUcy_CpEEJS2lxsPb5Ro=&amp;h=407&amp;w=500&amp;sz=35&amp;hl=tr&amp;start=32&amp;sig2=HWveCS3y5HrqrGTffPAHPQ&amp;tbnid=0wFbjGH2WZqx4M:&amp;tbnh=106&amp;tbnw=130&amp;prev=/images?q=birlik+beraberlik&amp;gbv=2&amp;ndsp=20&amp;hl=tr&amp;sa=N&amp;start=20&amp;ei=9hTrSfvNDIqTsAbywrWGBw" TargetMode="External"/><Relationship Id="rId240" Type="http://schemas.openxmlformats.org/officeDocument/2006/relationships/hyperlink" Target="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Bw" TargetMode="External"/><Relationship Id="rId245" Type="http://schemas.openxmlformats.org/officeDocument/2006/relationships/hyperlink" Target="http://images.google.com.tr/imgres?imgurl=http://www.kesaphem.gov.tr/tr/userfiles/image/footer/HKO_weblogo.gif&amp;imgrefurl=http://www.kesaphem.gov.tr/tr/default.asp?iId=JLFJI&amp;usg=__x02yN3Ka0LiM-YgZKGgJP1I_d7g=&amp;h=563&amp;w=600&amp;sz=18&amp;hl=tr&amp;start=2&amp;sig2=uyNORN32bISMcpRgZcNa3A&amp;um=1&amp;tbnid=RUtj3Su5jROBPM:&amp;tbnh=127&amp;tbnw=135&amp;prev=/images?q=haydi+k%C4%B1zlar+okula&amp;hl=tr&amp;rlz=1T4GGLJ_en&amp;um=1&amp;ei=RCzrSdssyZGwBr2rnf8G" TargetMode="External"/><Relationship Id="rId261" Type="http://schemas.openxmlformats.org/officeDocument/2006/relationships/hyperlink" Target="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Bg" TargetMode="External"/><Relationship Id="rId266" Type="http://schemas.openxmlformats.org/officeDocument/2006/relationships/hyperlink" Target="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Bw" TargetMode="External"/><Relationship Id="rId287" Type="http://schemas.openxmlformats.org/officeDocument/2006/relationships/hyperlink" Target="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Bg" TargetMode="External"/><Relationship Id="rId14" Type="http://schemas.openxmlformats.org/officeDocument/2006/relationships/image" Target="media/image5.png"/><Relationship Id="rId30" Type="http://schemas.openxmlformats.org/officeDocument/2006/relationships/hyperlink" Target="http://images.google.com.tr/imgres?imgurl=http://i165.photobucket.com/albums/u53/adbrasil_renders/Filmes/super%20man/superman.png&amp;imgrefurl=http://www.ashabilyemin.com/superman-gifleri-t81158.html&amp;usg=__8k3XDw8ihkEJr23jGZhvMRQw6w0=&amp;h=510&amp;w=360&amp;sz=102&amp;hl=tr&amp;start=31&amp;sig2=z9NunqLW26IxjEqySOSFHQ&amp;tbnid=4p_TrqXj6Qx83M:&amp;tbnh=131&amp;tbnw=92&amp;ei=iuKjSZ2NMcPA-AaUgqmRBg&amp;prev=/images?q=s%C3%BCperman&amp;start=20&amp;gbv=2&amp;ndsp=20&amp;hl=tr&amp;sa=N" TargetMode="External"/><Relationship Id="rId35" Type="http://schemas.openxmlformats.org/officeDocument/2006/relationships/image" Target="media/image15.jpeg"/><Relationship Id="rId56" Type="http://schemas.openxmlformats.org/officeDocument/2006/relationships/image" Target="media/image25.png"/><Relationship Id="rId77" Type="http://schemas.openxmlformats.org/officeDocument/2006/relationships/image" Target="media/image35.png"/><Relationship Id="rId100" Type="http://schemas.openxmlformats.org/officeDocument/2006/relationships/image" Target="media/image45.jpeg"/><Relationship Id="rId105" Type="http://schemas.openxmlformats.org/officeDocument/2006/relationships/image" Target="media/image47.png"/><Relationship Id="rId126" Type="http://schemas.openxmlformats.org/officeDocument/2006/relationships/image" Target="media/image57.jpeg"/><Relationship Id="rId147" Type="http://schemas.openxmlformats.org/officeDocument/2006/relationships/hyperlink" Target="http://images.google.com.tr/imgres?imgurl=http://www.muhasebeburosu.com/haberresim/telefon.jpg&amp;imgrefurl=http://www.muhasebeburosu.com/kategori.asp?katid=27&amp;usg=__CvMssF-HmDM_CqcxPkbnJiYNApU=&amp;h=500&amp;w=500&amp;sz=59&amp;hl=tr&amp;start=2&amp;sig2=muebDh_AKNraABrMGhFwyA&amp;tbnid=PthkaKibEt3h9M:&amp;tbnh=130&amp;tbnw=130&amp;prev=/images?q=telefon&amp;gbv=2&amp;hl=tr&amp;ei=PZfqSZKTOMWOsAbk89WEBw" TargetMode="External"/><Relationship Id="rId168" Type="http://schemas.openxmlformats.org/officeDocument/2006/relationships/hyperlink" Target="http://www.dersbirebir.com" TargetMode="External"/><Relationship Id="rId282" Type="http://schemas.openxmlformats.org/officeDocument/2006/relationships/hyperlink" Target="http://images.google.com.tr/imgres?imgurl=http://www.loadtr.com/b-47944-garfield_kedi_turuncu_garfiy%C4%B1ld_%C3%A7izgi_roman_%C3%A7izgi_roman.jpg&amp;imgrefurl=http://www.delinetciler.net/forum/cizgi-film-kahramanlari/56827-garfield-garfield-resimleri.html&amp;usg=__KBETOImI5v4Zc5mUdu_SrVPyt7I=&amp;h=401&amp;w=400&amp;sz=18&amp;hl=tr&amp;start=66&amp;tbnid=MPLcLV7On3YsZM:&amp;tbnh=124&amp;tbnw=124&amp;prev=/images?q=%C3%A7izgi+kahramanlar&amp;gbv=2&amp;ndsp=20&amp;hl=tr&amp;sa=N&amp;start=60" TargetMode="External"/><Relationship Id="rId8" Type="http://schemas.openxmlformats.org/officeDocument/2006/relationships/image" Target="media/image2.png"/><Relationship Id="rId51" Type="http://schemas.openxmlformats.org/officeDocument/2006/relationships/hyperlink" Target="http://images.google.com.tr/imgres?imgurl=http://img213.imageshack.us/img213/4583/wheatqe9.jpg&amp;imgrefurl=http://www.ziraatcim.net/news.php?readmore=1162&amp;usg=__jHGj39BuDgFrXJvrYpgNmvkUCI4=&amp;h=500&amp;w=500&amp;sz=40&amp;hl=tr&amp;start=64&amp;sig2=7OuycY8gGDi8-arlKBGK3A&amp;tbnid=j1kbd1Qs4XAgcM:&amp;tbnh=130&amp;tbnw=130&amp;ei=UMekSaO_KYHEjAf50sy0Bg&amp;prev=/images?q=bu%C4%9Fday&amp;start=60&amp;gbv=2&amp;ndsp=20&amp;hl=tr&amp;sa=N" TargetMode="External"/><Relationship Id="rId72" Type="http://schemas.openxmlformats.org/officeDocument/2006/relationships/image" Target="media/image33.png"/><Relationship Id="rId93" Type="http://schemas.openxmlformats.org/officeDocument/2006/relationships/hyperlink" Target="http://images.google.com.tr/imgres?imgurl=http://www.brandora.de/DBImages/lizenzen/cars-1.JPG&amp;imgrefurl=http://urun.gittigidiyor.com/ORJINAL-DISNEY-quot-THE-CARS-quot-T-SHIRTLER-3-4-YAS_W0QQidZZ13654979&amp;usg=__gNiCxPu-oa9n77_9bftIK3wB2YE=&amp;h=400&amp;w=400&amp;sz=26&amp;hl=tr&amp;start=23&amp;sig2=aG0bN_lJ1M7roWT73QgsaA&amp;tbnid=f98xbocIjCBEmM:&amp;tbnh=124&amp;tbnw=124&amp;ei=jmWnSf-aBoXM-AadqNjQAg&amp;prev=/images?q=cars&amp;start=20&amp;gbv=2&amp;ndsp=20&amp;hl=tr&amp;sa=N" TargetMode="External"/><Relationship Id="rId98" Type="http://schemas.openxmlformats.org/officeDocument/2006/relationships/image" Target="media/image44.jpeg"/><Relationship Id="rId121" Type="http://schemas.openxmlformats.org/officeDocument/2006/relationships/hyperlink" Target="http://images.google.com.tr/imgres?imgurl=http://www.medikaldunya.net/images/m6%20SMALL.jpg&amp;imgrefurl=http://www.medikaldunya.net/product_info.php?cPath=41_44&amp;products_id=106&amp;usg=__3bpZ3nR-jlPy7Z0t9TTK8cuu5OY=&amp;h=323&amp;w=336&amp;sz=62&amp;hl=tr&amp;start=6&amp;tbnid=GJHqapldWngw3M:&amp;tbnh=114&amp;tbnw=119&amp;prev=/images?q=tansiyon+aleti&amp;gbv=2&amp;hl=tr" TargetMode="External"/><Relationship Id="rId142" Type="http://schemas.openxmlformats.org/officeDocument/2006/relationships/image" Target="media/image65.jpeg"/><Relationship Id="rId163" Type="http://schemas.openxmlformats.org/officeDocument/2006/relationships/image" Target="media/image76.jpeg"/><Relationship Id="rId184" Type="http://schemas.openxmlformats.org/officeDocument/2006/relationships/hyperlink" Target="http://images.google.com.tr/imgres?imgurl=http://www.buzlu.org/images/tekerlek23.jpg&amp;imgrefurl=http://www.buzlu.org/2007/01/page/2/&amp;usg=__FA1xImmrVvpGceoMd9q4F7Dvoug=&amp;h=250&amp;w=250&amp;sz=13&amp;hl=tr&amp;start=3&amp;sig2=r8FNFZTFKCD7p9WR3jTOzg&amp;tbnid=fVAicRJp3PmQsM:&amp;tbnh=111&amp;tbnw=111&amp;prev=/images?q=tekerlek&amp;gbv=2&amp;hl=tr&amp;ei=aLDqSZHMPJiGsAbW-oiIBw" TargetMode="External"/><Relationship Id="rId189" Type="http://schemas.openxmlformats.org/officeDocument/2006/relationships/image" Target="media/image89.jpeg"/><Relationship Id="rId219" Type="http://schemas.openxmlformats.org/officeDocument/2006/relationships/image" Target="media/image103.jpeg"/><Relationship Id="rId3" Type="http://schemas.openxmlformats.org/officeDocument/2006/relationships/settings" Target="settings.xml"/><Relationship Id="rId214" Type="http://schemas.openxmlformats.org/officeDocument/2006/relationships/image" Target="media/image100.jpeg"/><Relationship Id="rId230" Type="http://schemas.openxmlformats.org/officeDocument/2006/relationships/hyperlink" Target="http://images.google.com.tr/imgres?imgurl=http://www.tev.org.tr/tr-tr/guncel/haberler/PublishingImages/tev%20logo.jpg&amp;imgrefurl=http://www.tev.org.tr/tr-tr/guncel/haberler/Sayfalar/yurtdisiburs.aspx&amp;usg=__MSJ-2Yo84OHnS0NRkkh1PL7wihg=&amp;h=1050&amp;w=1086&amp;sz=68&amp;hl=tr&amp;start=3&amp;sig2=P_G_Uv1B0TUi0maAqDaZVA&amp;um=1&amp;tbnid=Bmy_FVjFRimmlM:&amp;tbnh=145&amp;tbnw=150&amp;prev=/images?q=t%C3%BCrk+e%C4%9Fitim+vakf%C4%B1&amp;hl=tr&amp;rlz=1T4GGLJ_en&amp;um=1&amp;ei=5BfrSZq5FZeGsAb9m-HmBg" TargetMode="External"/><Relationship Id="rId235" Type="http://schemas.openxmlformats.org/officeDocument/2006/relationships/image" Target="media/image112.png"/><Relationship Id="rId251" Type="http://schemas.openxmlformats.org/officeDocument/2006/relationships/hyperlink" Target="http://images.google.com.tr/imgres?imgurl=http://demirci.meb.gov.tr/haberfoto/meb.gif&amp;imgrefurl=http://demirci.meb.gov.tr/&amp;usg=__xMbwcj3QWOLmcwauOCPdHQPN-oQ=&amp;h=298&amp;w=300&amp;sz=16&amp;hl=tr&amp;start=1&amp;sig2=2EHbRXVDKHgdUbEDHqzKUg&amp;um=1&amp;tbnid=1ilrwWSXsTVpSM:&amp;tbnh=115&amp;tbnw=116&amp;prev=/images?q=meb&amp;hl=tr&amp;rlz=1T4GGLJ_en&amp;sa=G&amp;um=1&amp;ei=4C7rSZH7HM6RsAaPrJiCBw" TargetMode="External"/><Relationship Id="rId256" Type="http://schemas.openxmlformats.org/officeDocument/2006/relationships/image" Target="media/image122.jpeg"/><Relationship Id="rId277" Type="http://schemas.openxmlformats.org/officeDocument/2006/relationships/hyperlink" Target="http://images.google.com.tr/imgres?imgurl=http://sivilsavunma.sakarya.gov.tr/Images/logo-kucuk.gif&amp;imgrefurl=http://sivilsavunma.sakarya.gov.tr/siginak.asp&amp;usg=__bItT4hBOfHeqLd-PxB-DUd7BmBg=&amp;h=228&amp;w=173&amp;sz=234&amp;hl=tr&amp;start=3&amp;sig2=NKXzeQQjZASg8BwV3Zqq8g&amp;tbnid=LvW-cLa-d-FQ2M:&amp;tbnh=108&amp;tbnw=82&amp;prev=/images?q=S%C4%B0V%C4%B0L+SAVUNMA+LOGO&amp;gbv=2&amp;hl=tr&amp;ei=fZHrSdTCCdyPsAatvLX3Bg" TargetMode="External"/><Relationship Id="rId298" Type="http://schemas.openxmlformats.org/officeDocument/2006/relationships/header" Target="header1.xml"/><Relationship Id="rId25" Type="http://schemas.openxmlformats.org/officeDocument/2006/relationships/oleObject" Target="embeddings/oleObject1.bin"/><Relationship Id="rId46" Type="http://schemas.openxmlformats.org/officeDocument/2006/relationships/image" Target="media/image20.png"/><Relationship Id="rId67" Type="http://schemas.openxmlformats.org/officeDocument/2006/relationships/hyperlink" Target="http://images.google.com.tr/imgres?imgurl=http://www.egitimux.com/UserFiles/Image/trafik_kazasi.jpg&amp;imgrefurl=http://www.egitimux.com/modules/news/print.php?storyid=1191&amp;usg=__MtMTXwuhDBpKT3ls0wScbNIHnrY=&amp;h=390&amp;w=530&amp;sz=35&amp;hl=tr&amp;start=18&amp;sig2=23_J3RQOlUfr70L_5XVPAw&amp;tbnid=hrOsUvbLc52utM:&amp;tbnh=97&amp;tbnw=132&amp;ei=Zs6kSbvELtS0jAfjn7ywBg&amp;prev=/images?q=trafik+kazas%C4%B1&amp;gbv=2&amp;hl=tr&amp;sa=G" TargetMode="External"/><Relationship Id="rId116" Type="http://schemas.openxmlformats.org/officeDocument/2006/relationships/image" Target="media/image52.jpeg"/><Relationship Id="rId137" Type="http://schemas.openxmlformats.org/officeDocument/2006/relationships/hyperlink" Target="http://images.google.com.tr/imgres?imgurl=http://www.bilgestore.com/ProductImages/59156/PZT66547_111.jpg&amp;imgrefurl=http://www.bilgestore.com/store/ProductDetails.aspx?productId=59156&amp;usg=__32So2fXGLEUJz0z0Ji1MHptrZx4=&amp;h=300&amp;w=300&amp;sz=10&amp;hl=tr&amp;start=11&amp;sig2=sm-V7LEVmIuvGYA_Kqqp5Q&amp;tbnid=U902hFG5qDmd2M:&amp;tbnh=116&amp;tbnw=116&amp;prev=/images?q=%C3%A7ama%C5%9F%C4%B1r+makinesi&amp;gbv=2&amp;hl=tr&amp;ei=VZTqSbfwEpCQsAaC8pj_Bg" TargetMode="External"/><Relationship Id="rId158" Type="http://schemas.openxmlformats.org/officeDocument/2006/relationships/hyperlink" Target="http://images.google.com.tr/imgres?imgurl=http://mahiryilmaz.files.wordpress.com/2009/02/geri-donusum.jpg&amp;imgrefurl=http://mahiryilmaz.wordpress.com/2009/02/10/toplumsal-donusum/&amp;usg=__FFjdspiIW3H7USylzEJVxrNWyzI=&amp;h=286&amp;w=285&amp;sz=15&amp;hl=tr&amp;start=2&amp;sig2=Tlov1ia4BY1uPJrWqna3tQ&amp;tbnid=6oPNK0JrXvE6MM:&amp;tbnh=115&amp;tbnw=115&amp;prev=/images?q=geri+d%C3%B6n%C3%BC%C5%9F%C3%BCm&amp;gbv=2&amp;hl=tr&amp;ei=o57qSaaUJcOPsAacxMj6Bg" TargetMode="External"/><Relationship Id="rId272" Type="http://schemas.openxmlformats.org/officeDocument/2006/relationships/hyperlink" Target="http://images.google.com.tr/imgres?imgurl=http://www.demircikml.k12.tr/kizilay.gif&amp;imgrefurl=http://www.demircikml.k12.tr/&amp;usg=__DjaqDhrYWsmOYFO6l3-MjVGn9D4=&amp;h=381&amp;w=500&amp;sz=25&amp;hl=tr&amp;start=4&amp;sig2=ksFYJVmYQcqBszcOmkhE6Q&amp;um=1&amp;tbnid=HVq0mrG0EIkJ_M:&amp;tbnh=99&amp;tbnw=130&amp;prev=/images?q=k%C4%B1z%C4%B1lay&amp;hl=tr&amp;rlz=1T4GGLJ_en&amp;um=1&amp;ei=tRfrScTlOcSOsAaghrGLBw" TargetMode="External"/><Relationship Id="rId293" Type="http://schemas.openxmlformats.org/officeDocument/2006/relationships/hyperlink" Target="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Bw" TargetMode="External"/><Relationship Id="rId20" Type="http://schemas.openxmlformats.org/officeDocument/2006/relationships/image" Target="media/image8.jpeg"/><Relationship Id="rId41" Type="http://schemas.openxmlformats.org/officeDocument/2006/relationships/image" Target="media/image18.jpeg"/><Relationship Id="rId62" Type="http://schemas.openxmlformats.org/officeDocument/2006/relationships/image" Target="media/image28.png"/><Relationship Id="rId83" Type="http://schemas.openxmlformats.org/officeDocument/2006/relationships/image" Target="media/image38.png"/><Relationship Id="rId88" Type="http://schemas.openxmlformats.org/officeDocument/2006/relationships/image" Target="media/image39.png"/><Relationship Id="rId111" Type="http://schemas.openxmlformats.org/officeDocument/2006/relationships/hyperlink" Target="http://images.google.com.tr/imgres?imgurl=http://img237.imageshack.us/img237/8408/800pxpelikanradiergummiiz3.jpg&amp;imgrefurl=http://www.forumpaylas.net/forum-oyunlari/4444-ustteki-uyeye-hediye-verelim-ama-resimli.html&amp;usg=__hMhcK4kdm9d52m1WNkYWgMcxU2Y=&amp;h=495&amp;w=800&amp;sz=46&amp;hl=tr&amp;start=2&amp;tbnid=f9h7dHo1nX3i5M:&amp;tbnh=88&amp;tbnw=143&amp;prev=/images?q=silgi&amp;gbv=2&amp;hl=tr" TargetMode="External"/><Relationship Id="rId132" Type="http://schemas.openxmlformats.org/officeDocument/2006/relationships/image" Target="media/image60.jpeg"/><Relationship Id="rId153" Type="http://schemas.openxmlformats.org/officeDocument/2006/relationships/hyperlink" Target="http://images.google.com.tr/imgres?imgurl=http://www.rehberalem.com/firmalar/22795/urun/fax_4.jpg&amp;imgrefurl=http://www.rehberalem.com/urun/yilmaz+elektronik/8398/fax.html&amp;usg=__p8mY8JjV4Q1X0xeVzF__6UwPD6M=&amp;h=600&amp;w=600&amp;sz=31&amp;hl=tr&amp;start=4&amp;sig2=fODGMO-wzrHd3ZuICkFMlQ&amp;tbnid=oqFXrXPmqecuDM:&amp;tbnh=135&amp;tbnw=135&amp;prev=/images?q=fax&amp;gbv=2&amp;hl=tr&amp;ei=65fqSZbPPMSEsAbRp-mCBw" TargetMode="External"/><Relationship Id="rId174" Type="http://schemas.openxmlformats.org/officeDocument/2006/relationships/image" Target="media/image81.jpeg"/><Relationship Id="rId179" Type="http://schemas.openxmlformats.org/officeDocument/2006/relationships/image" Target="media/image84.jpeg"/><Relationship Id="rId195" Type="http://schemas.openxmlformats.org/officeDocument/2006/relationships/hyperlink" Target="http://images.google.com.tr/imgres?imgurl=http://www.genesbmx.com/schwinn/2006-Powermatic-bmx.jpg&amp;imgrefurl=http://resim.donanimhaber.com/fb.asp?m=24017352&amp;usg=__pIkIFmyH375hmq5BYZlkF6eYPrU=&amp;h=384&amp;w=384&amp;sz=19&amp;hl=tr&amp;start=8&amp;sig2=0j4CJ2jvvfHtNtSa3fLNzw&amp;tbnid=SMS0ITW-7mwmNM:&amp;tbnh=123&amp;tbnw=123&amp;prev=/images?q=bmx&amp;gbv=2&amp;hl=tr&amp;ei=krLqSdqhCZCMsAbf7tz-Bg" TargetMode="External"/><Relationship Id="rId209" Type="http://schemas.openxmlformats.org/officeDocument/2006/relationships/hyperlink" Target="http://www.dersbirebir.com" TargetMode="External"/><Relationship Id="rId190" Type="http://schemas.openxmlformats.org/officeDocument/2006/relationships/hyperlink" Target="http://images.google.com.tr/imgres?imgurl=http://www.hitresim.com/upload/Volkswagen%20Bora-Iqz.jpg&amp;imgrefurl=http://www.hitresim.com/Volkswagen/Volkswagen-Bora.html&amp;usg=__VAKLuOmBHaT2VpyMUsdPbUuiXbU=&amp;h=210&amp;w=300&amp;sz=9&amp;hl=tr&amp;start=14&amp;sig2=mTHlvq6lwifUMZ5luXq6tA&amp;tbnid=W9R22f1etlNnAM:&amp;tbnh=81&amp;tbnw=116&amp;prev=/images?q=ww+bora&amp;gbv=2&amp;ndsp=20&amp;hl=tr&amp;sa=N&amp;ei=TrHqScbsHY2RsAbZhJ3rBg" TargetMode="External"/><Relationship Id="rId204" Type="http://schemas.openxmlformats.org/officeDocument/2006/relationships/image" Target="media/image94.png"/><Relationship Id="rId220" Type="http://schemas.openxmlformats.org/officeDocument/2006/relationships/hyperlink" Target="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Bw" TargetMode="External"/><Relationship Id="rId225" Type="http://schemas.openxmlformats.org/officeDocument/2006/relationships/image" Target="media/image106.jpeg"/><Relationship Id="rId241" Type="http://schemas.openxmlformats.org/officeDocument/2006/relationships/image" Target="media/image116.jpeg"/><Relationship Id="rId246" Type="http://schemas.openxmlformats.org/officeDocument/2006/relationships/image" Target="media/image118.jpeg"/><Relationship Id="rId267" Type="http://schemas.openxmlformats.org/officeDocument/2006/relationships/hyperlink" Target="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Bw" TargetMode="External"/><Relationship Id="rId288" Type="http://schemas.openxmlformats.org/officeDocument/2006/relationships/hyperlink" Target="http://images.google.com.tr/imgres?imgurl=http://images.gittigidiyor.com/1601/16013714_1.jpg&amp;imgrefurl=http://urun.gittigidiyor.com/BEN-10-SAATI-BENTEN_W0QQidZZ16187494&amp;usg=__j5GaxCLUYozJat0LHXSazPrEk5w=&amp;h=500&amp;w=278&amp;sz=19&amp;hl=tr&amp;start=34&amp;tbnid=SUJZJfhwm4BylM:&amp;tbnh=130&amp;tbnw=72&amp;prev=/images?q=ben+10+oyuncaklar%C4%B1&amp;gbv=2&amp;ndsp=20&amp;hl=tr&amp;sa=N&amp;start=20" TargetMode="External"/><Relationship Id="rId15" Type="http://schemas.openxmlformats.org/officeDocument/2006/relationships/hyperlink" Target="http://images.google.com.tr/imgres?imgurl=http://www.faydalibilgiler.com/Resimler/kategoriler/YiyecekIcecek_SaglikliBeslenme.jpg&amp;imgrefurl=http://www.faydalibilgiler.com/AnaKategoriGoster.aspx?&amp;anaKategori=Yiyecek%20%C4%B0%C3%A7ecek&amp;anaKategoriId=39&amp;usg=__U8GywHhan_MsjeUcqZmSgkeHWb8=&amp;h=230&amp;w=300&amp;sz=28&amp;hl=tr&amp;start=27&amp;sig2=rsnZoNunjcdJOQS6xJf6Nw&amp;tbnid=SV_PJwdXiLMInM:&amp;tbnh=89&amp;tbnw=116&amp;ei=KqyiSdGZJJOI_gaxxaDYCw&amp;prev=/images?q=%C3%A7izgi+beslenme&amp;start=20&amp;gbv=2&amp;ndsp=20&amp;hl=tr&amp;sa=N" TargetMode="External"/><Relationship Id="rId36" Type="http://schemas.openxmlformats.org/officeDocument/2006/relationships/hyperlink" Target="http://images.google.com.tr/imgres?imgurl=http://www.bingursonmez.com/images/2.Hayatiniza_baslarken_resim/DIS.jpg&amp;imgrefurl=http://www.bingursonmez.com/ikincihc111111111.htm&amp;usg=__04vZVEBcdpI4HxCFZ0rfp1FZrhc=&amp;h=626&amp;w=600&amp;sz=56&amp;hl=tr&amp;start=3&amp;sig2=j9-AiwTw-cBY5JjTEJ51Vg&amp;tbnid=tgu5minyJgoBaM:&amp;tbnh=136&amp;tbnw=130&amp;ei=hhukSaapM4iV-gaHuJmMBg&amp;prev=/images?q=di%C5%9F+doktoru&amp;gbv=2&amp;hl=tr&amp;sa=G" TargetMode="External"/><Relationship Id="rId57" Type="http://schemas.openxmlformats.org/officeDocument/2006/relationships/hyperlink" Target="http://images.google.com.tr/imgres?imgurl=http://cayeli.meb.gov.tr/Resim/buyukkoy_ikogretim.JPG&amp;imgrefurl=http://cayeli.meb.gov.tr/default.asp?ekran=okulbul&amp;y=ac&amp;id=8&amp;usg=__GDUsE0gGF4wq93WTanDebPShlIg=&amp;h=1122&amp;w=1565&amp;sz=281&amp;hl=tr&amp;start=1&amp;sig2=4RXKfxJCrP-o0xXXbU1hcA&amp;tbnid=oujIQCFF2LiSVM:&amp;tbnh=108&amp;tbnw=150&amp;ei=OMykSe3hDuTIjAenioDNCw&amp;prev=/images?q=b%C3%BCy%C3%BCkk%C3%B6y+ilk%C3%B6%C4%9Fretim+okulu&amp;gbv=2&amp;hl=tr" TargetMode="External"/><Relationship Id="rId106" Type="http://schemas.openxmlformats.org/officeDocument/2006/relationships/hyperlink" Target="http://www.dersbirebir.com" TargetMode="External"/><Relationship Id="rId127" Type="http://schemas.openxmlformats.org/officeDocument/2006/relationships/hyperlink" Target="http://images.google.com.tr/imgres?imgurl=http://zop.karidegiliz.biz/hourglass.jpg&amp;imgrefurl=http://zop.karidegiliz.biz/2005/04/akilli.html&amp;usg=__RL_EN6cHj4yXvX06mHqiFVT6_HM=&amp;h=394&amp;w=225&amp;sz=14&amp;hl=tr&amp;start=5&amp;tbnid=fGdqkJbEEVyQbM:&amp;tbnh=124&amp;tbnw=71&amp;prev=/images?q=kum+saati&amp;gbv=2&amp;hl=tr" TargetMode="External"/><Relationship Id="rId262" Type="http://schemas.openxmlformats.org/officeDocument/2006/relationships/hyperlink" Target="http://images.google.com.tr/imgres?imgurl=http://habercininyeri.files.wordpress.com/2008/09/denizfeneri2.jpg&amp;imgrefurl=http://habercininyeri.wordpress.com/2008/09/17/deniz-feneri-aciklamasi-video/&amp;usg=__AWutM6JikCOaU2KNUE3fau6nJAo=&amp;h=315&amp;w=300&amp;sz=34&amp;hl=tr&amp;start=1&amp;sig2=Oa6Y4LH9zsEALb3fs8GtTQ&amp;um=1&amp;tbnid=arzkiLvoVnhipM:&amp;tbnh=117&amp;tbnw=111&amp;prev=/images?q=deniz+feneri+derne%C4%9Fi&amp;hl=tr&amp;rlz=1T4GGLJ_en&amp;sa=N&amp;um=1&amp;ei=ZBfrSfONApCQsAaC8pj_Bg" TargetMode="External"/><Relationship Id="rId283" Type="http://schemas.openxmlformats.org/officeDocument/2006/relationships/image" Target="media/image128.jpeg"/><Relationship Id="rId10" Type="http://schemas.openxmlformats.org/officeDocument/2006/relationships/image" Target="media/image3.jpeg"/><Relationship Id="rId31" Type="http://schemas.openxmlformats.org/officeDocument/2006/relationships/image" Target="media/image13.jpeg"/><Relationship Id="rId52" Type="http://schemas.openxmlformats.org/officeDocument/2006/relationships/image" Target="media/image23.png"/><Relationship Id="rId73" Type="http://schemas.openxmlformats.org/officeDocument/2006/relationships/image" Target="media/image34.png"/><Relationship Id="rId78" Type="http://schemas.openxmlformats.org/officeDocument/2006/relationships/hyperlink" Target="http://images.google.com.tr/imgres?imgurl=http://www.kaliteliresimler.com/data/media/548/ROONEY_Wayne_20051112_GH_R.jpg&amp;imgrefurl=http://www.almina.net/wayne-rooney-cok-hirsli-ve-guclu-bir-futbolcu-resimleri/&amp;usg=__o-FNJfIdOTIkL3b0l_os4jgbSJY=&amp;h=1061&amp;w=800&amp;sz=133&amp;hl=tr&amp;start=32&amp;sig2=kFlBdaqHom7qt6d2wvilXg&amp;tbnid=-XPhmXJzy3qg4M:&amp;tbnh=150&amp;tbnw=113&amp;ei=vjOlSan7KtSHjAe20fG1Bg&amp;prev=/images?q=FUTBOLCU&amp;start=20&amp;gbv=2&amp;ndsp=20&amp;hl=tr&amp;sa=N" TargetMode="External"/><Relationship Id="rId94" Type="http://schemas.openxmlformats.org/officeDocument/2006/relationships/image" Target="media/image42.jpeg"/><Relationship Id="rId99" Type="http://schemas.openxmlformats.org/officeDocument/2006/relationships/hyperlink" Target="http://images.google.com.tr/imgres?imgurl=http://image.motortrend.com/f/8579118/112_0606_cars_27z+disney_pixar_film_cars+tow_mater.jpg&amp;imgrefurl=http://www.motortrend.com/womt/112_0607_disney_pixar_cars/photo_14.html&amp;usg=__qZorCz-YceFpC2o6i8Ox5aWNQ00=&amp;h=300&amp;w=480&amp;sz=25&amp;hl=tr&amp;start=1&amp;sig2=hqbKqUts40r7tFBnVMdbSA&amp;tbnid=UiOwZLShYa42SM:&amp;tbnh=81&amp;tbnw=129&amp;ei=IGynSdnQOcLN-AaEi4y0Ag&amp;prev=/images?q=mater&amp;gbv=2&amp;hl=tr" TargetMode="External"/><Relationship Id="rId101" Type="http://schemas.openxmlformats.org/officeDocument/2006/relationships/hyperlink" Target="http://images.google.com.tr/imgres?imgurl=http://www.yeniresim.com/data/media/1296/www.resimcity.com_para_resimleri.jpg&amp;imgrefurl=http://www.sevgiadasi.com/paranin-hikayesi-para-nedir.html&amp;usg=__PGSalmtxAC0Ilfw8BYvPdpqVGdw=&amp;h=600&amp;w=600&amp;sz=44&amp;hl=tr&amp;start=2&amp;sig2=vIOm1cJFS2Hz9Vw0orud0A&amp;tbnid=KNfcLv4mzffGKM:&amp;tbnh=135&amp;tbnw=135&amp;ei=rm-nScfMBtnN-Qb2gsncAg&amp;prev=/images?q=para&amp;gbv=2&amp;hl=tr" TargetMode="External"/><Relationship Id="rId122" Type="http://schemas.openxmlformats.org/officeDocument/2006/relationships/image" Target="media/image55.jpeg"/><Relationship Id="rId143" Type="http://schemas.openxmlformats.org/officeDocument/2006/relationships/hyperlink" Target="http://images.google.com.tr/imgres?imgurl=http://www.mikroskop-kaufen.de/mikroskop/forschungsmikroskop.jpg&amp;imgrefurl=http://ikokmen.blogcu.com/page2&amp;usg=__70mcHHJ3S75SPwbP29tdsZxVKr8=&amp;h=280&amp;w=270&amp;sz=10&amp;hl=tr&amp;start=6&amp;sig2=O641bQ6nB3dv_ImeZr0j2w&amp;tbnid=JGVdSI6tWa6vLM:&amp;tbnh=114&amp;tbnw=110&amp;prev=/images?q=mikroskop&amp;gbv=2&amp;hl=tr&amp;sa=G&amp;ei=EZXqSf7LII2LsAbu8rSLBw" TargetMode="External"/><Relationship Id="rId148" Type="http://schemas.openxmlformats.org/officeDocument/2006/relationships/image" Target="media/image68.jpeg"/><Relationship Id="rId164" Type="http://schemas.openxmlformats.org/officeDocument/2006/relationships/hyperlink" Target="http://images.google.com.tr/imgres?imgurl=http://www.resimhayattir.com/data/media/159/www.resimcity.com_bilgisayar_resimleri_1.jpg&amp;imgrefurl=http://www.resimhayattir.com/r-bilgisayar-resimleri-159-dizustu-bilgisayar-resmi-6854.htm&amp;usg=__1OzxfWd4qG1c7sefy5h1yKId5fM=&amp;h=800&amp;w=788&amp;sz=58&amp;hl=tr&amp;start=15&amp;sig2=wuau7aNeCweIVcLgefZGhg&amp;tbnid=b-PjOu4ZKn5JvM:&amp;tbnh=143&amp;tbnw=141&amp;prev=/images?q=bilgisayar&amp;gbv=2&amp;hl=tr&amp;sa=G&amp;ei=9J_qScuME42HsAbxmJ3rBg" TargetMode="External"/><Relationship Id="rId169" Type="http://schemas.openxmlformats.org/officeDocument/2006/relationships/hyperlink" Target="http://images.google.com.tr/imgres?imgurl=http://www.gadget-box.com/images/boeing-737.jpg&amp;imgrefurl=http://www.gadget-box.com/advanced_search_result.php?keywords=radio&amp;search_in_description=1&amp;usg=__s8Aodlj5_HLb9L8FCRZYG6MeNiU=&amp;h=349&amp;w=600&amp;sz=20&amp;hl=tr&amp;start=10&amp;sig2=MTlcCfxxwDOPR8XKt3-7SA&amp;tbnid=LJ1U1kHgJ8kfYM:&amp;tbnh=79&amp;tbnw=135&amp;prev=/images?q=boeing+737&amp;gbv=2&amp;hl=tr&amp;sa=X&amp;ei=IaPqSb3pJM-RsAbplOjwBg" TargetMode="External"/><Relationship Id="rId185" Type="http://schemas.openxmlformats.org/officeDocument/2006/relationships/image" Target="media/image87.jpeg"/><Relationship Id="rId4" Type="http://schemas.openxmlformats.org/officeDocument/2006/relationships/webSettings" Target="webSettings.xml"/><Relationship Id="rId9" Type="http://schemas.openxmlformats.org/officeDocument/2006/relationships/hyperlink" Target="http://images.google.com.tr/imgres?imgurl=http://talentedapps.files.wordpress.com/2009/02/shrek.jpg&amp;imgrefurl=http://talentedapps.wordpress.com/2009/02/01/how-is-an-airliner-not-like-shrek/&amp;usg=__iNm5W3xIgo2JivrgOO-bXzwGCz8=&amp;h=460&amp;w=300&amp;sz=20&amp;hl=tr&amp;start=8&amp;sig2=LT3LAJ_7salAYEq6EgOBgg&amp;tbnid=moggBLlg6inoxM:&amp;tbnh=128&amp;tbnw=83&amp;ei=a5iiSbO5K5Gm0AXu7MSCDQ&amp;prev=/images?q=shrek&amp;gbv=2&amp;hl=tr&amp;sa=G" TargetMode="External"/><Relationship Id="rId180" Type="http://schemas.openxmlformats.org/officeDocument/2006/relationships/image" Target="media/image85.jpeg"/><Relationship Id="rId210" Type="http://schemas.openxmlformats.org/officeDocument/2006/relationships/image" Target="media/image97.jpeg"/><Relationship Id="rId215" Type="http://schemas.openxmlformats.org/officeDocument/2006/relationships/image" Target="media/image101.jpeg"/><Relationship Id="rId236" Type="http://schemas.openxmlformats.org/officeDocument/2006/relationships/image" Target="media/image113.png"/><Relationship Id="rId257" Type="http://schemas.openxmlformats.org/officeDocument/2006/relationships/hyperlink" Target="http://images.google.com.tr/imgres?imgurl=http://www.brandsoftheworld.com/brands/0015/1705/brand.gif&amp;imgrefurl=http://www.brandsoftheworld.com/catalogue/T/151705.html&amp;usg=__kAuwSViQCRESFDp2XDvv8uKUDmU=&amp;h=200&amp;w=200&amp;sz=15&amp;hl=tr&amp;start=3&amp;sig2=KjAAttRP8Qi8z-vvrHCICg&amp;tbnid=Df1uNNeogh03fM:&amp;tbnh=104&amp;tbnw=104&amp;prev=/images?q=%C3%87ocuk+Esirgeme+Kurumu+logo&amp;gbv=2&amp;hl=tr&amp;ei=Uk7rSeGsCI-QsAaC04XnBg" TargetMode="External"/><Relationship Id="rId278" Type="http://schemas.openxmlformats.org/officeDocument/2006/relationships/image" Target="media/image126.jpeg"/><Relationship Id="rId26" Type="http://schemas.openxmlformats.org/officeDocument/2006/relationships/hyperlink" Target="http://images.google.com.tr/imgres?imgurl=http://www.cakircaekmek.com/ekmek.jpg&amp;imgrefurl=http://www.cakircaekmek.com/&amp;usg=__ruA_UqKm5LaZpDG0zYhDMUaspY8=&amp;h=469&amp;w=800&amp;sz=35&amp;hl=tr&amp;start=1&amp;sig2=e2jzstNcZtuomzxGixW7yg&amp;tbnid=rKAPOaRP6g_s2M:&amp;tbnh=84&amp;tbnw=143&amp;ei=ut2jSZr_GcLB-Ab6tfWTBg&amp;prev=/images?q=ekmek&amp;gbv=2&amp;hl=tr" TargetMode="External"/><Relationship Id="rId231" Type="http://schemas.openxmlformats.org/officeDocument/2006/relationships/image" Target="media/image109.jpeg"/><Relationship Id="rId252" Type="http://schemas.openxmlformats.org/officeDocument/2006/relationships/image" Target="media/image120.jpeg"/><Relationship Id="rId273" Type="http://schemas.openxmlformats.org/officeDocument/2006/relationships/hyperlink" Target="http://images.google.com.tr/imgres?imgurl=http://www.tev.org.tr/tr-tr/guncel/haberler/PublishingImages/tev%20logo.jpg&amp;imgrefurl=http://www.tev.org.tr/tr-tr/guncel/haberler/Sayfalar/yurtdisiburs.aspx&amp;usg=__MSJ-2Yo84OHnS0NRkkh1PL7wihg=&amp;h=1050&amp;w=1086&amp;sz=68&amp;hl=tr&amp;start=3&amp;sig2=P_G_Uv1B0TUi0maAqDaZVA&amp;um=1&amp;tbnid=Bmy_FVjFRimmlM:&amp;tbnh=145&amp;tbnw=150&amp;prev=/images?q=t%C3%BCrk+e%C4%9Fitim+vakf%C4%B1&amp;hl=tr&amp;rlz=1T4GGLJ_en&amp;um=1&amp;ei=5BfrSZq5FZeGsAb9m-HmBg" TargetMode="External"/><Relationship Id="rId294" Type="http://schemas.openxmlformats.org/officeDocument/2006/relationships/hyperlink" Target="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Bg" TargetMode="External"/><Relationship Id="rId47" Type="http://schemas.openxmlformats.org/officeDocument/2006/relationships/hyperlink" Target="http://images.google.com.tr/imgres?imgurl=http://trade.globalmt.net/imagearea/SellingImages/1300-k.jpg&amp;imgrefurl=http://trade.globalmt.net/sellingpage.asp?p=2&amp;CategoryID=4412&amp;usg=__VQrLTgnEjgw6HnyRUsQtUQlbWDk=&amp;h=270&amp;w=360&amp;sz=20&amp;hl=tr&amp;start=3&amp;sig2=dS34lE_z9TOSe7HE67BPzg&amp;tbnid=V3OTTuiOf4BSMM:&amp;tbnh=91&amp;tbnw=121&amp;ei=esakSYDPKdjGjAfd_ZW_Bg&amp;prev=/images?q=bisk%C3%BCvi&amp;gbv=2&amp;hl=tr&amp;sa=G" TargetMode="External"/><Relationship Id="rId68" Type="http://schemas.openxmlformats.org/officeDocument/2006/relationships/image" Target="media/image31.png"/><Relationship Id="rId89" Type="http://schemas.openxmlformats.org/officeDocument/2006/relationships/hyperlink" Target="http://images.google.com/imgres?imgurl=http://www.kayakardeslerun.com/images/normal_ekmek.jpg&amp;imgrefurl=http://www.kayakardeslerun.com/ekmeknasil.htm&amp;usg=__o-t9u5_Rcuf_lWB_eQUO9z-g14c=&amp;h=260&amp;w=260&amp;sz=32&amp;hl=tr&amp;start=20&amp;sig2=xKv9ndqfkbO9_shUa2Ag_w&amp;um=1&amp;tbnid=M6Mp6SRp2WDmQM:&amp;tbnh=112&amp;tbnw=112&amp;ei=5VumSaeFE47M0AXikcnVAg&amp;prev=/images?q=ekmek&amp;ndsp=20&amp;um=1&amp;hl=tr&amp;rls=p,com.microsoft:tr:IE-SearchBox&amp;rlz=1I7GGLJ&amp;sa=N" TargetMode="External"/><Relationship Id="rId112" Type="http://schemas.openxmlformats.org/officeDocument/2006/relationships/image" Target="media/image50.jpeg"/><Relationship Id="rId133" Type="http://schemas.openxmlformats.org/officeDocument/2006/relationships/hyperlink" Target="http://images.google.com.tr/imgres?imgurl=http://www.bilim-teknoloji.net/images/termometre.jpg&amp;imgrefurl=http://www.bilim-teknoloji.net/termometrenin-icadi-ve-termometre-cesitleri/&amp;usg=__C56KAwO_PhaOJ-YXzMaKOUMhZD4=&amp;h=1010&amp;w=385&amp;sz=58&amp;hl=tr&amp;start=1&amp;tbnid=8HkbdMXbqVuGjM:&amp;tbnh=150&amp;tbnw=57&amp;prev=/images?q=termometre&amp;gbv=2&amp;hl=tr&amp;sa=G" TargetMode="External"/><Relationship Id="rId154" Type="http://schemas.openxmlformats.org/officeDocument/2006/relationships/image" Target="media/image71.jpeg"/><Relationship Id="rId175" Type="http://schemas.openxmlformats.org/officeDocument/2006/relationships/hyperlink" Target="http://images.google.com.tr/imgres?imgurl=http://www.tulomsas.com.tr/upload/resim/40.jpg&amp;imgrefurl=http://www.tulomsas.com.tr/main.php?kid=67&amp;usg=__-FOIeIvU-X2LtRCRYRVYq2ayXaI=&amp;h=266&amp;w=400&amp;sz=35&amp;hl=tr&amp;start=12&amp;sig2=yMNgMALu3CwtwApF8SdIzA&amp;tbnid=TYPAlYyQwIjADM:&amp;tbnh=82&amp;tbnw=124&amp;prev=/images?q=lokomotif&amp;gbv=2&amp;hl=tr&amp;ei=5aPqSbqdCtKLsAbY1vyCBw" TargetMode="External"/><Relationship Id="rId196" Type="http://schemas.openxmlformats.org/officeDocument/2006/relationships/image" Target="media/image91.jpeg"/><Relationship Id="rId200" Type="http://schemas.openxmlformats.org/officeDocument/2006/relationships/image" Target="media/image93.jpeg"/><Relationship Id="rId16" Type="http://schemas.openxmlformats.org/officeDocument/2006/relationships/image" Target="media/image6.jpeg"/><Relationship Id="rId221" Type="http://schemas.openxmlformats.org/officeDocument/2006/relationships/image" Target="media/image104.jpeg"/><Relationship Id="rId242" Type="http://schemas.openxmlformats.org/officeDocument/2006/relationships/hyperlink" Target="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Bw" TargetMode="External"/><Relationship Id="rId263" Type="http://schemas.openxmlformats.org/officeDocument/2006/relationships/hyperlink" Target="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Bw" TargetMode="External"/><Relationship Id="rId284" Type="http://schemas.openxmlformats.org/officeDocument/2006/relationships/hyperlink" Target="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Bw" TargetMode="External"/><Relationship Id="rId37" Type="http://schemas.openxmlformats.org/officeDocument/2006/relationships/image" Target="media/image16.jpeg"/><Relationship Id="rId58" Type="http://schemas.openxmlformats.org/officeDocument/2006/relationships/image" Target="media/image26.png"/><Relationship Id="rId79" Type="http://schemas.openxmlformats.org/officeDocument/2006/relationships/image" Target="media/image36.png"/><Relationship Id="rId102" Type="http://schemas.openxmlformats.org/officeDocument/2006/relationships/image" Target="media/image46.png"/><Relationship Id="rId123" Type="http://schemas.openxmlformats.org/officeDocument/2006/relationships/hyperlink" Target="http://images.google.com.tr/imgres?imgurl=http://www.buzlu.org/images/Teleskop.jpg&amp;imgrefurl=http://www.buzlu.org/kategori/icatlar/page/8/&amp;usg=__00PDa9WGqHiaX3VFuK9NviSSDl4=&amp;h=600&amp;w=374&amp;sz=20&amp;hl=tr&amp;start=3&amp;tbnid=8GHx6UkAW2wS5M:&amp;tbnh=135&amp;tbnw=84&amp;prev=/images?q=teleskop&amp;gbv=2&amp;hl=tr&amp;sa=G" TargetMode="External"/><Relationship Id="rId144" Type="http://schemas.openxmlformats.org/officeDocument/2006/relationships/image" Target="media/image66.jpeg"/><Relationship Id="rId90" Type="http://schemas.openxmlformats.org/officeDocument/2006/relationships/image" Target="media/image40.png"/><Relationship Id="rId165" Type="http://schemas.openxmlformats.org/officeDocument/2006/relationships/image" Target="media/image77.jpeg"/><Relationship Id="rId186" Type="http://schemas.openxmlformats.org/officeDocument/2006/relationships/hyperlink" Target="http://images.google.com.tr/imgres?imgurl=http://www.sanalmagaza.com.tr/Images/300/54812.jpg&amp;imgrefurl=http://www.sanalmagaza.com.tr/ProductDetails.aspx?Cid=1145&amp;Pid=784&amp;ProductID=54812&amp;usg=__22d6XQGzpH8osWlME3UgI2yAFME=&amp;h=300&amp;w=300&amp;sz=16&amp;hl=tr&amp;start=23&amp;sig2=vd9UAkNdyPBsxdStrgpPVg&amp;tbnid=E02iei0O_KVhnM:&amp;tbnh=116&amp;tbnw=116&amp;prev=/images?q=d%C3%BCrb%C3%BCn&amp;gbv=2&amp;ndsp=20&amp;hl=tr&amp;sa=N&amp;start=20&amp;ei=rbDqSdmrJYuLsAbqsuDnBg" TargetMode="External"/><Relationship Id="rId211" Type="http://schemas.openxmlformats.org/officeDocument/2006/relationships/image" Target="media/image98.jpeg"/><Relationship Id="rId232" Type="http://schemas.openxmlformats.org/officeDocument/2006/relationships/hyperlink" Target="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Bg" TargetMode="External"/><Relationship Id="rId253" Type="http://schemas.openxmlformats.org/officeDocument/2006/relationships/hyperlink" Target="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Bg" TargetMode="External"/><Relationship Id="rId274" Type="http://schemas.openxmlformats.org/officeDocument/2006/relationships/hyperlink" Target="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Bg" TargetMode="External"/><Relationship Id="rId295" Type="http://schemas.openxmlformats.org/officeDocument/2006/relationships/hyperlink" Target="http://images.google.com.tr/imgres?imgurl=http://www.yenihaber.be/photcat/photos/001/p_00147_o.jpg&amp;imgrefurl=http://www.yenihaber.be/go.php?go=306047a&amp;do=details&amp;return=summary&amp;pg=47&amp;usg=__JdybT8JudQXjj-FIMc9KaHgo04g=&amp;h=803&amp;w=1024&amp;sz=160&amp;hl=tr&amp;start=20&amp;tbnid=4Jltx53EE_wCZM:&amp;tbnh=118&amp;tbnw=150&amp;prev=/images?q=tbmm&amp;gbv=2&amp;hl=tr&amp;sa=G" TargetMode="External"/><Relationship Id="rId27" Type="http://schemas.openxmlformats.org/officeDocument/2006/relationships/image" Target="media/image11.png"/><Relationship Id="rId48" Type="http://schemas.openxmlformats.org/officeDocument/2006/relationships/image" Target="media/image21.png"/><Relationship Id="rId69" Type="http://schemas.openxmlformats.org/officeDocument/2006/relationships/hyperlink" Target="http://images.google.com.tr/imgres?imgurl=http://www.comcast.com/MediaLibrary/1/1/About/PressRoom/Images/LogoAndMediaLibrary/Photography/CableNetworks/Caillou2.jpg&amp;imgrefurl=http://www.comcast.com/corporate/about/pressroom/logoandmedialibrary/photography.html&amp;usg=__C56uWyvzLSqU0UHNe3F6A6zdckA=&amp;h=2613&amp;w=1921&amp;sz=719&amp;hl=tr&amp;start=3&amp;sig2=u2UlKmNpBJ4ODxHp9s8iwQ&amp;tbnid=PTps8vxoqCIEgM:&amp;tbnh=150&amp;tbnw=110&amp;ei=0fGkSfDuMpOI_gbC1smYBg&amp;prev=/images?q=caillou&amp;gbv=2&amp;hl=tr&amp;sa=G" TargetMode="External"/><Relationship Id="rId113" Type="http://schemas.openxmlformats.org/officeDocument/2006/relationships/hyperlink" Target="http://images.google.com.tr/imgres?imgurl=http://www.guzel-resimler.com/data/media/13/ok_kaliteli_bir_bisiklet.jpg&amp;imgrefurl=http://www.guzel-resimler.com/resim-2566.html&amp;usg=___RHMWLVJTqL8lL4wIZ9SXjJdVuU=&amp;h=600&amp;w=800&amp;sz=76&amp;hl=tr&amp;start=2&amp;tbnid=5gjBQRTon8mtaM:&amp;tbnh=107&amp;tbnw=143&amp;prev=/images?q=bisiklet&amp;gbv=2&amp;hl=tr" TargetMode="External"/><Relationship Id="rId134" Type="http://schemas.openxmlformats.org/officeDocument/2006/relationships/image" Target="media/image61.jpeg"/><Relationship Id="rId80" Type="http://schemas.openxmlformats.org/officeDocument/2006/relationships/hyperlink" Target="http://images.google.com.tr/imgres?imgurl=http://www.hosresimler.com/Asker-Resimleri/asker-nisan-alma.jpg&amp;imgrefurl=http://www.hosresimler.com/Asker-Resimleri/index.php?start=2&amp;usg=__EzJzVWv_VEsBEYZXemyvriDHuMM=&amp;h=642&amp;w=800&amp;sz=153&amp;hl=tr&amp;start=2&amp;sig2=FtXdi-lfr9egBAKPOCXoMA&amp;tbnid=1qWRL3hEc1NNnM:&amp;tbnh=115&amp;tbnw=143&amp;ei=PjSlScCpLqO1jAfK2Ny3Bg&amp;prev=/images?q=ASKER&amp;gbv=2&amp;hl=tr&amp;sa=G" TargetMode="External"/><Relationship Id="rId155" Type="http://schemas.openxmlformats.org/officeDocument/2006/relationships/hyperlink" Target="http://www.dersbirebir.com" TargetMode="External"/><Relationship Id="rId176" Type="http://schemas.openxmlformats.org/officeDocument/2006/relationships/image" Target="media/image82.jpeg"/><Relationship Id="rId197" Type="http://schemas.openxmlformats.org/officeDocument/2006/relationships/hyperlink" Target="http://images.google.com.tr/imgres?imgurl=http://www.pckoloji.com/attachments/sirket-haberleri/3784d1210163591-efsane-televizyon-lg-scarlet-turkiyede-1.jpg&amp;imgrefurl=http://www.pckoloji.com/6780-post1.html&amp;usg=__nA9Lgg7yMmZxHL6keZgpOy5B5lU=&amp;h=542&amp;w=550&amp;sz=24&amp;hl=tr&amp;start=9&amp;sig2=tJMaANvlQnBuxlpFKoX4Fg&amp;tbnid=hQFfzsI3nZ6EZM:&amp;tbnh=131&amp;tbnw=133&amp;prev=/images?q=televizyon&amp;gbv=2&amp;hl=tr&amp;ei=p7PqSerkPMGPsAaOj5TrBg" TargetMode="External"/><Relationship Id="rId201" Type="http://schemas.openxmlformats.org/officeDocument/2006/relationships/hyperlink" Target="http://images.google.com.tr/imgres?imgurl=http://www.zirveiletisim.net/wp-content/uploads/2007/11/google-telefon.jpg&amp;imgrefurl=http://vazgecilmez.org/blog/telefon-numarasi-kimin-uzerine-kayitli-ogrenme.html&amp;usg=__15nTMmG6ZSn-r6s-SC57c-aO1IY=&amp;h=333&amp;w=333&amp;sz=26&amp;hl=tr&amp;start=6&amp;sig2=6joXYZeet0Zf6g0Lb3TNUQ&amp;tbnid=3dkkFCaQjcdTmM:&amp;tbnh=119&amp;tbnw=119&amp;prev=/images?q=telefon&amp;gbv=2&amp;hl=tr&amp;ei=PZfqSZKTOMWOsAbk89WEBw" TargetMode="External"/><Relationship Id="rId222" Type="http://schemas.openxmlformats.org/officeDocument/2006/relationships/hyperlink" Target="http://images.google.com.tr/imgres?imgurl=http://www.domatessuyu.com/wp-content/uploads/2008/11/losev.jpg&amp;imgrefurl=http://www.domatessuyu.com/kurban-bayraminda-losevli-cocuklarimiza-bagis-yapalim/&amp;usg=__EGR7l_0FJHZTxTJghFVb-RREUnU=&amp;h=346&amp;w=650&amp;sz=93&amp;hl=tr&amp;start=1&amp;sig2=Lsw19_U0AipkNPt3Xk0Fdw&amp;tbnid=-C6hfLdOJkXJWM:&amp;tbnh=73&amp;tbnw=137&amp;prev=/images?q=l%C3%B6sev&amp;gbv=2&amp;hl=tr&amp;ei=9BPrSZrRKZOMsAbozKT-Bg" TargetMode="External"/><Relationship Id="rId243" Type="http://schemas.openxmlformats.org/officeDocument/2006/relationships/hyperlink" Target="http://images.google.com.tr/imgres?imgurl=http://3.bp.blogspot.com/_MpGF9uCkolQ/R0c4g-z6WuI/AAAAAAAAAB4/n0N15s93cas/S240/ACEV.gif&amp;imgrefurl=http://mirelamuco.blogspot.com/2009/04/egitim-ve-toplumsal-degismeye-iliskin.html&amp;usg=__-koQgZOpKJum1SjcVlrB25kOKaU=&amp;h=109&amp;w=160&amp;sz=4&amp;hl=tr&amp;start=4&amp;sig2=_x72KxYkAi9ivWA9w5G1NQ&amp;um=1&amp;tbnid=6YCEp0VQwvjrjM:&amp;tbnh=67&amp;tbnw=98&amp;prev=/images?q=a%C3%A7ev&amp;hl=tr&amp;rlz=1T4GGLJ_en&amp;sa=G&amp;um=1&amp;ei=gyvrSeXeLtyPsAatvLX3Bg" TargetMode="External"/><Relationship Id="rId264" Type="http://schemas.openxmlformats.org/officeDocument/2006/relationships/hyperlink" Target="http://images.google.com.tr/imgres?imgurl=http://www.tire.gov.tr/pictures/polisamblem.JPG&amp;imgrefurl=http://www.tire.gov.tr/kurum_view.asp?eylem=link&amp;id=10&amp;usg=__i2hD58gGRuNlVBofVMMaOiv8-7Q=&amp;h=295&amp;w=360&amp;sz=21&amp;hl=tr&amp;start=2&amp;sig2=duj3qgPGHKFGtCXglGBrkQ&amp;tbnid=ROTijZjCgry9FM:&amp;tbnh=99&amp;tbnw=121&amp;prev=/images?q=EMN%C4%B0YET+M%C3%9CD%C3%9CRL%C3%9C%C4%9E%C3%9C&amp;gbv=2&amp;hl=tr&amp;ei=AYzrSYeKOJKSsAaFmvnuBg" TargetMode="External"/><Relationship Id="rId285" Type="http://schemas.openxmlformats.org/officeDocument/2006/relationships/hyperlink" Target="http://images.google.com.tr/imgres?imgurl=http://www.kadirstreehouses.com/kadirstreehouses/kadirs/images/akut_logo.gif&amp;imgrefurl=http://www.kadirstreehouses.com/kadirstreehouses/kadirs/tr/akut.htm&amp;usg=__FJESAfmQmPfFRFzXiLy7aGvKBtc=&amp;h=150&amp;w=150&amp;sz=14&amp;hl=tr&amp;start=5&amp;sig2=b1kCYRAQFub932CyIo8ANQ&amp;um=1&amp;tbnid=oA00jXxUBKjtfM:&amp;tbnh=96&amp;tbnw=96&amp;prev=/images?q=akut&amp;hl=tr&amp;rlz=1T4GGLJ_en&amp;um=1&amp;ei=pyrrSc-rB5iQsAaJzvCLBw" TargetMode="External"/><Relationship Id="rId17" Type="http://schemas.openxmlformats.org/officeDocument/2006/relationships/hyperlink" Target="http://images.google.com.tr/imgres?imgurl=http://www.uzaktan-egitim.eu/uzaktan-egitim.jpg&amp;imgrefurl=http://www.uzaktan-egitim.eu/&amp;usg=__m-OYYYsB4QqB4uybbtKrMiIZPFo=&amp;h=336&amp;w=397&amp;sz=17&amp;hl=tr&amp;start=1&amp;sig2=Z7hH-8jo4viMdbdZLDbzGQ&amp;tbnid=6sYsXpjecnEtNM:&amp;tbnh=105&amp;tbnw=124&amp;ei=YqyiSd62HdOR_ga2jJ3KCw&amp;prev=/images?q=e%C4%9Fitim++resimleri&amp;gbv=2&amp;hl=tr&amp;sa=G" TargetMode="External"/><Relationship Id="rId38" Type="http://schemas.openxmlformats.org/officeDocument/2006/relationships/hyperlink" Target="http://images.google.com.tr/imgres?imgurl=http://www.yenibursa.com/img/haber/large/emmzz_doktor.jpg&amp;imgrefurl=http://www.yenibursa.com/Doktorlar-Tam-Gune-Basladi-10657.html&amp;usg=__2BUMPkea9aen7kPsygP0wYKwsUY=&amp;h=225&amp;w=250&amp;sz=26&amp;hl=tr&amp;start=4&amp;sig2=fx_D5mn0Jt0L7krAQn_JAg&amp;tbnid=9fAHN9YhVjlz3M:&amp;tbnh=100&amp;tbnw=111&amp;ei=re6jScO6FNS0jAeXnqiwBg&amp;prev=/images?q=doktor&amp;gbv=2&amp;hl=tr&amp;sa=G" TargetMode="External"/><Relationship Id="rId59" Type="http://schemas.openxmlformats.org/officeDocument/2006/relationships/hyperlink" Target="http://images.google.com.tr/imgres?imgurl=http://haberler.canim.net/resimler/aslantepe.jpg&amp;imgrefurl=http://haberler.canim.net/29174_seyrantepe-de-yeni-ihale-sureci.html&amp;usg=__HEm0EaYlbgrS1-pTopSuWeU-3sY=&amp;h=160&amp;w=200&amp;sz=19&amp;hl=tr&amp;start=4&amp;sig2=ZCp3_9F6yKw1gcE633SnlA&amp;tbnid=XCqzwwmgdvKRuM:&amp;tbnh=83&amp;tbnw=104&amp;ei=vMykScOtMc_DjAffpZy7Bg&amp;prev=/images?q=aslantepe&amp;gbv=2&amp;hl=tr" TargetMode="External"/><Relationship Id="rId103" Type="http://schemas.openxmlformats.org/officeDocument/2006/relationships/hyperlink" Target="http://www.dersbirebir.com" TargetMode="External"/><Relationship Id="rId124" Type="http://schemas.openxmlformats.org/officeDocument/2006/relationships/image" Target="media/image56.jpeg"/><Relationship Id="rId70" Type="http://schemas.openxmlformats.org/officeDocument/2006/relationships/image" Target="media/image32.jpeg"/><Relationship Id="rId91" Type="http://schemas.openxmlformats.org/officeDocument/2006/relationships/hyperlink" Target="http://images.google.com.tr/imgres?imgurl=http://www.channel4.com/4car/media/features/2006/cars-film-review/03-large/cars-chick-hicks.jpg&amp;imgrefurl=http://www.channel4.com/4car/gl/gallery/gallery/1859/11&amp;usg=__pgc1Br9KDXfFO3lurdqgneeU5g4=&amp;h=305&amp;w=440&amp;sz=30&amp;hl=tr&amp;start=1&amp;sig2=GkQEUyvYiw0gSXTdcofmjQ&amp;tbnid=3bfNKbhzw5pqdM:&amp;tbnh=88&amp;tbnw=127&amp;ei=8GWnSfLLKcS2-Aa8nrG3Ag&amp;prev=/images?q=chick+hick&amp;gbv=2&amp;hl=tr&amp;sa=X" TargetMode="External"/><Relationship Id="rId145" Type="http://schemas.openxmlformats.org/officeDocument/2006/relationships/hyperlink" Target="http://images.google.com.tr/imgres?imgurl=http://www.guzelresimler.name.tr/data/media/7/ataturk-turkiye.jpg&amp;imgrefurl=http://www.guzelresimler.name.tr/resim-turk-bayra%F0%FD-resimleri-7-turkiye-haritas%FD-uzerinde-ataturk-13.htm&amp;usg=__TYqXnjfiarrsi2XB0XMUxK23fNo=&amp;h=79&amp;w=162&amp;sz=6&amp;hl=tr&amp;start=19&amp;sig2=6QDO6bi6n6szNse0OqKasQ&amp;tbnid=rwrEMxD9xR2_2M:&amp;tbnh=48&amp;tbnw=98&amp;prev=/images?q=atat%C3%BCrkl%C3%BC+t%C3%BCrkiye+haritas%C4%B1&amp;gbv=2&amp;ndsp=20&amp;hl=tr&amp;sa=N&amp;ei=BpbqSdy1Go-PsAaE06GPBw" TargetMode="External"/><Relationship Id="rId166" Type="http://schemas.openxmlformats.org/officeDocument/2006/relationships/hyperlink" Target="http://images.google.com.tr/imgres?imgurl=http://www.kardelendavetiyeleri.com/images/products/51256.jpg&amp;imgrefurl=http://www.kardelendavetiyeleri.com/?mod=cat&amp;cat_id=16&amp;usg=__o6u31eTogJifMDCq6Rbx5vdlAVU=&amp;h=400&amp;w=400&amp;sz=16&amp;hl=tr&amp;start=7&amp;sig2=7izdq3YNR17W29uBl_YS1w&amp;tbnid=Ol4xlvzRz3I5aM:&amp;tbnh=124&amp;tbnw=124&amp;prev=/images?q=termometre&amp;gbv=2&amp;hl=tr&amp;sa=G&amp;ei=GaDqSYDGLZKMsAaxm5nzBg" TargetMode="External"/><Relationship Id="rId187" Type="http://schemas.openxmlformats.org/officeDocument/2006/relationships/image" Target="media/image88.jpeg"/><Relationship Id="rId1" Type="http://schemas.openxmlformats.org/officeDocument/2006/relationships/numbering" Target="numbering.xml"/><Relationship Id="rId212" Type="http://schemas.openxmlformats.org/officeDocument/2006/relationships/image" Target="media/image99.png"/><Relationship Id="rId233" Type="http://schemas.openxmlformats.org/officeDocument/2006/relationships/image" Target="media/image110.jpeg"/><Relationship Id="rId254" Type="http://schemas.openxmlformats.org/officeDocument/2006/relationships/image" Target="media/image121.png"/><Relationship Id="rId28" Type="http://schemas.openxmlformats.org/officeDocument/2006/relationships/hyperlink" Target="http://images.google.com.tr/imgres?imgurl=http://sinemam.net/galeri/files/3/spiderman3/c5.jpg&amp;imgrefurl=http://sinemam.net/sinema-film-dizi/genel/page/27&amp;usg=__cRmt-MBdmxG5f9IAxvvdLd-M6do=&amp;h=336&amp;w=450&amp;sz=23&amp;hl=tr&amp;start=166&amp;sig2=-9Tr0CHgczq6OSoMtWe7iQ&amp;tbnid=4Udlm2geIc_MDM:&amp;tbnh=95&amp;tbnw=127&amp;ei=ouGjSb-XC8SO-Ab-xvGNBg&amp;prev=/images?q=%C3%B6r%C3%BCmcek+adam&amp;start=160&amp;gbv=2&amp;ndsp=20&amp;hl=tr&amp;sa=N" TargetMode="External"/><Relationship Id="rId49" Type="http://schemas.openxmlformats.org/officeDocument/2006/relationships/hyperlink" Target="http://images.google.com.tr/imgres?imgurl=http://www.buzlu.org/images/demir2.jpg&amp;imgrefurl=http://www.buzlu.org/demir-elementi/&amp;usg=__rRltNJL7tmq5UrKJ8zSF6GQh_xo=&amp;h=336&amp;w=336&amp;sz=14&amp;hl=tr&amp;start=2&amp;sig2=xA4aNosPrIygjy2xfX4qJg&amp;tbnid=HE1ceRkJuAXgOM:&amp;tbnh=119&amp;tbnw=119&amp;ei=2MakSaulONS0jAeSn7iwBg&amp;prev=/images?q=demir&amp;gbv=2&amp;hl=tr&amp;sa=G" TargetMode="External"/><Relationship Id="rId114" Type="http://schemas.openxmlformats.org/officeDocument/2006/relationships/image" Target="media/image51.jpeg"/><Relationship Id="rId275" Type="http://schemas.openxmlformats.org/officeDocument/2006/relationships/hyperlink" Target="http://images.google.com.tr/imgres?imgurl=http://www.itusozluk.com/img.php/8deb680e6895abc7ea6790a06bddabc413196/tema+vakf%FD&amp;imgrefurl=http://www.itusozluk.com/gorseller.php/tema+vakf%FD/22911&amp;usg=__OonBKZRc9bGvh2XEgo0mTusg5Go=&amp;h=374&amp;w=964&amp;sz=27&amp;hl=tr&amp;start=5&amp;sig2=AlbC9sob24ajy7goOqNztg&amp;tbnid=8gt_ahbKhlkc8M:&amp;tbnh=57&amp;tbnw=148&amp;prev=/images?q=tema&amp;gbv=2&amp;hl=tr&amp;ei=xhPrSZjPM9mOsAaoxpGPBw" TargetMode="External"/><Relationship Id="rId296" Type="http://schemas.openxmlformats.org/officeDocument/2006/relationships/image" Target="media/image132.png"/><Relationship Id="rId300" Type="http://schemas.openxmlformats.org/officeDocument/2006/relationships/theme" Target="theme/theme1.xml"/><Relationship Id="rId60" Type="http://schemas.openxmlformats.org/officeDocument/2006/relationships/image" Target="media/image27.png"/><Relationship Id="rId81" Type="http://schemas.openxmlformats.org/officeDocument/2006/relationships/image" Target="media/image37.png"/><Relationship Id="rId135" Type="http://schemas.openxmlformats.org/officeDocument/2006/relationships/image" Target="media/image62.png"/><Relationship Id="rId156" Type="http://schemas.openxmlformats.org/officeDocument/2006/relationships/image" Target="media/image72.png"/><Relationship Id="rId177" Type="http://schemas.openxmlformats.org/officeDocument/2006/relationships/hyperlink" Target="http://images.google.com.tr/imgres?imgurl=http://www.airnewstimes.com/resimler/CDD_19443.jpg&amp;imgrefurl=http://www.airnewstimes.com/haber/716--bilgi-bankas--havaclk-tarihine-ksa-bir-bak.html&amp;usg=__0zZANyFTmZpQ9e9FUaHRsbhSGlY=&amp;h=204&amp;w=272&amp;sz=9&amp;hl=tr&amp;start=7&amp;sig2=YZ9oUUhwJQpPpS7y9qUTZg&amp;tbnid=KUvmiTxIZFiW0M:&amp;tbnh=85&amp;tbnw=113&amp;prev=/images?q=hazerfen+ahmet+%C3%A7elebi&amp;gbv=2&amp;hl=tr&amp;sa=G&amp;ei=EqXqSbShG5KMsAaxm5nzBg" TargetMode="External"/><Relationship Id="rId198" Type="http://schemas.openxmlformats.org/officeDocument/2006/relationships/image" Target="media/image92.jpeg"/><Relationship Id="rId202" Type="http://schemas.openxmlformats.org/officeDocument/2006/relationships/hyperlink" Target="http://images.google.com.tr/imgres?imgurl=http://www.resimhayattir.com/data/media/159/www.resimcity.com_bilgisayar_resimleri_1.jpg&amp;imgrefurl=http://www.resimhayattir.com/r-bilgisayar-resimleri-159-dizustu-bilgisayar-resmi-6854.htm&amp;usg=__1OzxfWd4qG1c7sefy5h1yKId5fM=&amp;h=800&amp;w=788&amp;sz=58&amp;hl=tr&amp;start=15&amp;sig2=wuau7aNeCweIVcLgefZGhg&amp;tbnid=b-PjOu4ZKn5JvM:&amp;tbnh=143&amp;tbnw=141&amp;prev=/images?q=bilgisayar&amp;gbv=2&amp;hl=tr&amp;sa=G&amp;ei=9J_qScuME42HsAbxmJ3rBg" TargetMode="External"/><Relationship Id="rId223" Type="http://schemas.openxmlformats.org/officeDocument/2006/relationships/image" Target="media/image105.jpeg"/><Relationship Id="rId244" Type="http://schemas.openxmlformats.org/officeDocument/2006/relationships/image" Target="media/image117.jpeg"/><Relationship Id="rId18" Type="http://schemas.openxmlformats.org/officeDocument/2006/relationships/image" Target="media/image7.jpeg"/><Relationship Id="rId39" Type="http://schemas.openxmlformats.org/officeDocument/2006/relationships/image" Target="media/image17.jpeg"/><Relationship Id="rId265" Type="http://schemas.openxmlformats.org/officeDocument/2006/relationships/image" Target="media/image125.jpeg"/><Relationship Id="rId286" Type="http://schemas.openxmlformats.org/officeDocument/2006/relationships/hyperlink" Target="http://images.google.com.tr/imgres?imgurl=http://www.kastamonupostasi.com/kposta3/himages/yesilay.gif&amp;imgrefurl=http://www.kastamonupostasi.com/kposta3/index.asp?fuseaction=home.dsp_news&amp;catid=7&amp;cid=18621&amp;usg=__3MAsCLbd7Fm6Xij7Eklsvp6uf-E=&amp;h=269&amp;w=296&amp;sz=6&amp;hl=tr&amp;start=2&amp;sig2=ryPTBndfEaroDL26swNjTg&amp;um=1&amp;tbnid=apxfufG0PBX5hM:&amp;tbnh=105&amp;tbnw=116&amp;prev=/images?q=ye%C5%9Filay&amp;hl=tr&amp;rlz=1T4GGLJ_en&amp;um=1&amp;ei=EhjrSYvhFo2RsAbZhJ3rBg" TargetMode="External"/><Relationship Id="rId50" Type="http://schemas.openxmlformats.org/officeDocument/2006/relationships/image" Target="media/image22.png"/><Relationship Id="rId104" Type="http://schemas.openxmlformats.org/officeDocument/2006/relationships/hyperlink" Target="http://images.google.com.tr/imgres?imgurl=http://upload.wikimedia.org/wikipedia/tr/2/2a/Sekerpancari.gif&amp;imgrefurl=http://tr.pandapedia.com/wiki/%C5%9Eeker_pancar%C4%B1&amp;usg=__iTAme3WlpU5RIm6RTwCmfdIY780=&amp;h=293&amp;w=191&amp;sz=26&amp;hl=tr&amp;start=9&amp;sig2=pjt4cXLTAOjacVbepvnxWw&amp;tbnid=uTM_j53RfatnxM:&amp;tbnh=115&amp;tbnw=75&amp;ei=EnOnSbidL8yb-gbVi5jNAg&amp;prev=/images?q=%C5%9Feker+pancar%C4%B1&amp;gbv=2&amp;hl=tr&amp;sa=G" TargetMode="External"/><Relationship Id="rId125" Type="http://schemas.openxmlformats.org/officeDocument/2006/relationships/hyperlink" Target="http://images.google.com.tr/imgres?imgurl=http://www.medikal-market.com/cgi-bin/resimler/enjektor_contasiz.jpg&amp;imgrefurl=http://www.medikal-market.com/shop/urunler.asp?choice=1168&amp;usg=___S1eWTQsOt2Kpe-jPVzM6cfWBhc=&amp;h=200&amp;w=200&amp;sz=10&amp;hl=tr&amp;start=5&amp;tbnid=xdmbg1WY8EH6gM:&amp;tbnh=104&amp;tbnw=104&amp;prev=/images?q=enjekt%C3%B6r&amp;gbv=2&amp;hl=tr" TargetMode="External"/><Relationship Id="rId146" Type="http://schemas.openxmlformats.org/officeDocument/2006/relationships/image" Target="media/image67.jpeg"/><Relationship Id="rId167" Type="http://schemas.openxmlformats.org/officeDocument/2006/relationships/image" Target="media/image78.jpeg"/><Relationship Id="rId188" Type="http://schemas.openxmlformats.org/officeDocument/2006/relationships/hyperlink" Target="http://images.google.com.tr/imgres?imgurl=http://www.mugladh.com/web/resim/telefon.jpg&amp;imgrefurl=http://www.mugladh.com/&amp;usg=__pcQDhP5kplowT8ngYBYOFPIfooQ=&amp;h=303&amp;w=480&amp;sz=25&amp;hl=tr&amp;start=4&amp;sig2=I8e1dlCZ0avZQ8V6pndtXA&amp;tbnid=HFMXe8b1iYpFVM:&amp;tbnh=81&amp;tbnw=129&amp;prev=/images?q=telefon&amp;gbv=2&amp;hl=tr&amp;ei=27DqSY78KZyPsAa5--z6B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TotalTime>
  <Pages>22</Pages>
  <Words>15583</Words>
  <Characters>-32766</Characters>
  <Application>Microsoft Office Outlook</Application>
  <DocSecurity>0</DocSecurity>
  <Lines>0</Lines>
  <Paragraphs>0</Paragraphs>
  <ScaleCrop>false</ScaleCrop>
  <Manager>www.sorubak.com</Manager>
  <Company>bora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tuncer</dc:creator>
  <cp:keywords>www.sorubak.com</cp:keywords>
  <dc:description>www.sorubak.com</dc:description>
  <cp:lastModifiedBy>edanur</cp:lastModifiedBy>
  <cp:revision>5</cp:revision>
  <dcterms:created xsi:type="dcterms:W3CDTF">2009-04-21T20:42:00Z</dcterms:created>
  <dcterms:modified xsi:type="dcterms:W3CDTF">2012-12-12T19:20:00Z</dcterms:modified>
  <cp:category>www.sorubak.com</cp:category>
  <cp:version>www.sorubak.com</cp:version>
</cp:coreProperties>
</file>