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702"/>
        <w:tblW w:w="10153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378"/>
        <w:gridCol w:w="685"/>
        <w:gridCol w:w="3242"/>
        <w:gridCol w:w="585"/>
        <w:gridCol w:w="567"/>
        <w:gridCol w:w="567"/>
        <w:gridCol w:w="549"/>
        <w:gridCol w:w="585"/>
        <w:gridCol w:w="567"/>
        <w:gridCol w:w="567"/>
        <w:gridCol w:w="992"/>
        <w:gridCol w:w="709"/>
        <w:gridCol w:w="160"/>
      </w:tblGrid>
      <w:tr w:rsidR="00DF3C55" w:rsidRPr="00A31A60" w:rsidTr="0006468D">
        <w:trPr>
          <w:gridAfter w:val="1"/>
          <w:wAfter w:w="160" w:type="dxa"/>
          <w:trHeight w:val="3816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 w:rsidRPr="001B3D45">
              <w:rPr>
                <w:color w:val="000000"/>
                <w:lang w:eastAsia="tr-TR"/>
              </w:rPr>
              <w:t> 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55" w:rsidRPr="00A31A60" w:rsidRDefault="00DF3C55" w:rsidP="00E967AD">
            <w:pPr>
              <w:rPr>
                <w:rFonts w:ascii="Arial Narrow" w:hAnsi="Arial Narrow"/>
                <w:sz w:val="20"/>
                <w:szCs w:val="20"/>
              </w:rPr>
            </w:pPr>
            <w:r w:rsidRPr="00A31A60">
              <w:rPr>
                <w:rFonts w:ascii="Arial Narrow" w:hAnsi="Arial Narrow" w:cs="Arial"/>
                <w:b/>
                <w:sz w:val="20"/>
                <w:szCs w:val="20"/>
              </w:rPr>
              <w:t xml:space="preserve">Değerlendirme: </w:t>
            </w:r>
            <w:r w:rsidRPr="00A31A60">
              <w:rPr>
                <w:rFonts w:ascii="Arial Narrow" w:hAnsi="Arial Narrow" w:cs="Arial"/>
                <w:sz w:val="20"/>
                <w:szCs w:val="20"/>
              </w:rPr>
              <w:t xml:space="preserve">Öğrenci bu etkinlikten en fazla 28 puan alabilir. Öğrencinin düzeyi yüzde olarak </w:t>
            </w:r>
          </w:p>
          <w:p w:rsidR="00DF3C55" w:rsidRPr="00A31A60" w:rsidRDefault="00DF3C55" w:rsidP="00E967AD">
            <w:pPr>
              <w:rPr>
                <w:rFonts w:ascii="Arial Narrow" w:hAnsi="Arial Narrow"/>
                <w:sz w:val="20"/>
                <w:szCs w:val="20"/>
              </w:rPr>
            </w:pPr>
            <w:r w:rsidRPr="00A31A60">
              <w:rPr>
                <w:rFonts w:ascii="Arial Narrow" w:hAnsi="Arial Narrow"/>
                <w:sz w:val="20"/>
                <w:szCs w:val="20"/>
              </w:rPr>
              <w:t xml:space="preserve">Puan Hesaplama: </w:t>
            </w:r>
            <w:r w:rsidRPr="00A31A60">
              <w:rPr>
                <w:rFonts w:ascii="Arial Narrow" w:hAnsi="Arial Narrow"/>
                <w:sz w:val="20"/>
                <w:szCs w:val="20"/>
                <w:u w:val="single"/>
              </w:rPr>
              <w:t>Alınan Puan</w:t>
            </w:r>
            <w:r w:rsidRPr="00A31A60">
              <w:rPr>
                <w:rFonts w:ascii="Arial Narrow" w:hAnsi="Arial Narrow"/>
                <w:sz w:val="20"/>
                <w:szCs w:val="20"/>
              </w:rPr>
              <w:t xml:space="preserve"> x 100</w:t>
            </w:r>
          </w:p>
          <w:p w:rsidR="00DF3C55" w:rsidRPr="00A31A60" w:rsidRDefault="00DF3C55" w:rsidP="00E967AD">
            <w:pPr>
              <w:rPr>
                <w:rFonts w:ascii="Arial Narrow" w:hAnsi="Arial Narrow"/>
                <w:sz w:val="20"/>
                <w:szCs w:val="20"/>
              </w:rPr>
            </w:pPr>
            <w:r w:rsidRPr="00A31A60">
              <w:rPr>
                <w:rFonts w:ascii="Arial Narrow" w:hAnsi="Arial Narrow"/>
                <w:sz w:val="20"/>
                <w:szCs w:val="20"/>
              </w:rPr>
              <w:t xml:space="preserve">                                     28                                            </w:t>
            </w:r>
          </w:p>
          <w:p w:rsidR="00DF3C55" w:rsidRPr="00A31A60" w:rsidRDefault="00DF3C55" w:rsidP="00E967AD">
            <w:pPr>
              <w:rPr>
                <w:rFonts w:ascii="Arial Narrow" w:hAnsi="Arial Narrow"/>
                <w:sz w:val="20"/>
                <w:szCs w:val="20"/>
              </w:rPr>
            </w:pPr>
            <w:r w:rsidRPr="00A31A60">
              <w:rPr>
                <w:rFonts w:ascii="Arial Narrow" w:hAnsi="Arial Narrow"/>
                <w:sz w:val="20"/>
                <w:szCs w:val="20"/>
              </w:rPr>
              <w:t xml:space="preserve">                                    </w:t>
            </w:r>
          </w:p>
          <w:p w:rsidR="00DF3C55" w:rsidRPr="00A31A60" w:rsidRDefault="00DF3C55" w:rsidP="00E967AD">
            <w:pPr>
              <w:rPr>
                <w:rFonts w:ascii="Arial Narrow" w:hAnsi="Arial Narrow"/>
                <w:sz w:val="20"/>
                <w:szCs w:val="20"/>
              </w:rPr>
            </w:pPr>
            <w:r w:rsidRPr="00A31A60">
              <w:rPr>
                <w:rFonts w:ascii="Arial Narrow" w:hAnsi="Arial Narrow"/>
                <w:sz w:val="20"/>
                <w:szCs w:val="20"/>
              </w:rPr>
              <w:t xml:space="preserve">            </w:t>
            </w:r>
          </w:p>
          <w:p w:rsidR="00DF3C55" w:rsidRPr="00A31A60" w:rsidRDefault="00DF3C55" w:rsidP="00E967AD">
            <w:pPr>
              <w:rPr>
                <w:rFonts w:ascii="Arial Narrow" w:hAnsi="Arial Narrow"/>
                <w:sz w:val="20"/>
                <w:szCs w:val="20"/>
              </w:rPr>
            </w:pPr>
          </w:p>
          <w:p w:rsidR="00DF3C55" w:rsidRPr="00A31A60" w:rsidRDefault="00DF3C55" w:rsidP="00E967AD">
            <w:pPr>
              <w:rPr>
                <w:rFonts w:ascii="Arial Narrow" w:hAnsi="Arial Narrow"/>
                <w:sz w:val="20"/>
                <w:szCs w:val="20"/>
              </w:rPr>
            </w:pPr>
            <w:r w:rsidRPr="00A31A60">
              <w:rPr>
                <w:rFonts w:ascii="Arial Narrow" w:hAnsi="Arial Narrow"/>
                <w:sz w:val="20"/>
                <w:szCs w:val="20"/>
              </w:rPr>
              <w:t xml:space="preserve">            </w:t>
            </w:r>
          </w:p>
          <w:p w:rsidR="00DF3C55" w:rsidRPr="00972227" w:rsidRDefault="00DF3C55" w:rsidP="00E967AD">
            <w:pPr>
              <w:spacing w:after="0" w:line="240" w:lineRule="auto"/>
              <w:rPr>
                <w:rFonts w:ascii="Arial Narrow" w:hAnsi="Arial Narrow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DF3C55" w:rsidRPr="00A31A60" w:rsidRDefault="00DF3C55" w:rsidP="00243C93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31A60">
              <w:rPr>
                <w:rFonts w:ascii="Arial Narrow" w:hAnsi="Arial Narrow"/>
                <w:sz w:val="20"/>
                <w:szCs w:val="20"/>
              </w:rPr>
              <w:t>Konu ile ilgili araştırma yapılmış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DF3C55" w:rsidRPr="00A31A60" w:rsidRDefault="00DF3C55" w:rsidP="00BA4900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31A60">
              <w:rPr>
                <w:rFonts w:ascii="Arial Narrow" w:hAnsi="Arial Narrow"/>
                <w:sz w:val="20"/>
                <w:szCs w:val="20"/>
              </w:rPr>
              <w:t>Kartona kronolojik sıralama doğru yapılmış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DF3C55" w:rsidRPr="00A31A60" w:rsidRDefault="00DF3C55" w:rsidP="001C37F4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31A60">
              <w:rPr>
                <w:rFonts w:ascii="Arial Narrow" w:hAnsi="Arial Narrow"/>
                <w:sz w:val="20"/>
                <w:szCs w:val="20"/>
              </w:rPr>
              <w:t>Çalışmasında uygun görseller kullanılmış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DF3C55" w:rsidRPr="00A31A60" w:rsidRDefault="00DF3C55" w:rsidP="001C37F4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31A60">
              <w:rPr>
                <w:rFonts w:ascii="Arial Narrow" w:hAnsi="Arial Narrow"/>
                <w:sz w:val="20"/>
                <w:szCs w:val="20"/>
              </w:rPr>
              <w:t>Çalışmasında düzen, temizlik ve tertibe dikkat etmiş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DF3C55" w:rsidRPr="00A31A60" w:rsidRDefault="00DF3C55" w:rsidP="001C37F4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31A60">
              <w:rPr>
                <w:rFonts w:ascii="Arial Narrow" w:eastAsia="MS Mincho" w:hAnsi="Arial Narrow"/>
                <w:sz w:val="20"/>
                <w:szCs w:val="20"/>
                <w:lang w:eastAsia="ja-JP"/>
              </w:rPr>
              <w:t>Yazım, imlâ ve dilbilgisine dikkat edilmiş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DF3C55" w:rsidRPr="00A31A60" w:rsidRDefault="00DF3C55" w:rsidP="001C37F4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31A60">
              <w:rPr>
                <w:rFonts w:ascii="Arial Narrow" w:hAnsi="Arial Narrow"/>
                <w:sz w:val="20"/>
                <w:szCs w:val="20"/>
              </w:rPr>
              <w:t>Ödevini zamanında teslim etmiş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DF3C55" w:rsidRPr="00A31A60" w:rsidRDefault="00DF3C55" w:rsidP="001C37F4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31A60">
              <w:rPr>
                <w:rFonts w:ascii="Arial Narrow" w:hAnsi="Arial Narrow"/>
                <w:sz w:val="20"/>
                <w:szCs w:val="20"/>
              </w:rPr>
              <w:t>Kaynaklar yazılmış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DF3C55" w:rsidRDefault="00DF3C55" w:rsidP="00107CCB">
            <w:r w:rsidRPr="0006468D">
              <w:rPr>
                <w:rFonts w:ascii="Arial Narrow" w:hAnsi="Arial Narrow" w:cs="Arial"/>
                <w:b/>
                <w:bCs/>
                <w:sz w:val="24"/>
                <w:szCs w:val="24"/>
                <w:lang w:eastAsia="tr-TR"/>
              </w:rPr>
              <w:t>Toplam</w:t>
            </w:r>
            <w:r>
              <w:rPr>
                <w:rFonts w:ascii="Arial Narrow" w:hAnsi="Arial Narrow" w:cs="Arial"/>
                <w:b/>
                <w:bCs/>
                <w:sz w:val="24"/>
                <w:szCs w:val="24"/>
                <w:lang w:eastAsia="tr-TR"/>
              </w:rPr>
              <w:t xml:space="preserve"> </w:t>
            </w:r>
            <w:hyperlink r:id="rId6" w:history="1">
              <w:r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  <w:p w:rsidR="00DF3C55" w:rsidRPr="0006468D" w:rsidRDefault="00DF3C55" w:rsidP="001C37F4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4"/>
                <w:szCs w:val="24"/>
                <w:lang w:eastAsia="tr-TR"/>
              </w:rPr>
            </w:pPr>
          </w:p>
          <w:p w:rsidR="00DF3C55" w:rsidRPr="00972227" w:rsidRDefault="00DF3C55" w:rsidP="001C37F4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0"/>
                <w:szCs w:val="20"/>
                <w:lang w:eastAsia="tr-TR"/>
              </w:rPr>
            </w:pPr>
          </w:p>
          <w:p w:rsidR="00DF3C55" w:rsidRPr="00972227" w:rsidRDefault="00DF3C55" w:rsidP="001C37F4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60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 w:rsidRPr="001B3D45">
              <w:rPr>
                <w:color w:val="000000"/>
                <w:lang w:eastAsia="tr-TR"/>
              </w:rPr>
              <w:t>No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 w:rsidRPr="001B3D45">
              <w:rPr>
                <w:color w:val="000000"/>
                <w:lang w:eastAsia="tr-TR"/>
              </w:rPr>
              <w:t>Adı soyadı</w:t>
            </w: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55" w:rsidRPr="001B3D45" w:rsidRDefault="00DF3C55" w:rsidP="0064475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55" w:rsidRPr="001B3D45" w:rsidRDefault="00DF3C55" w:rsidP="0064475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55" w:rsidRPr="001B3D45" w:rsidRDefault="00DF3C55" w:rsidP="0064475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55" w:rsidRPr="001B3D45" w:rsidRDefault="00DF3C55" w:rsidP="0064475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55" w:rsidRPr="001B3D45" w:rsidRDefault="00DF3C55" w:rsidP="0064475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55" w:rsidRPr="001B3D45" w:rsidRDefault="00DF3C55" w:rsidP="0064475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55" w:rsidRPr="001B3D45" w:rsidRDefault="00DF3C55" w:rsidP="0064475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55" w:rsidRPr="001B3D45" w:rsidRDefault="00DF3C55" w:rsidP="00644752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1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2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3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4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5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6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7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8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9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10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 w:rsidRPr="001B3D45">
              <w:rPr>
                <w:color w:val="000000"/>
                <w:lang w:eastAsia="tr-TR"/>
              </w:rPr>
              <w:t>1</w:t>
            </w:r>
            <w:r>
              <w:rPr>
                <w:color w:val="000000"/>
                <w:lang w:eastAsia="tr-TR"/>
              </w:rPr>
              <w:t>1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 w:rsidRPr="001B3D45">
              <w:rPr>
                <w:color w:val="000000"/>
                <w:lang w:eastAsia="tr-TR"/>
              </w:rPr>
              <w:t>1</w:t>
            </w:r>
            <w:r>
              <w:rPr>
                <w:color w:val="000000"/>
                <w:lang w:eastAsia="tr-TR"/>
              </w:rPr>
              <w:t>2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 w:rsidRPr="001B3D45">
              <w:rPr>
                <w:color w:val="000000"/>
                <w:lang w:eastAsia="tr-TR"/>
              </w:rPr>
              <w:t>1</w:t>
            </w:r>
            <w:r>
              <w:rPr>
                <w:color w:val="000000"/>
                <w:lang w:eastAsia="tr-TR"/>
              </w:rPr>
              <w:t>3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 w:rsidRPr="001B3D45">
              <w:rPr>
                <w:color w:val="000000"/>
                <w:lang w:eastAsia="tr-TR"/>
              </w:rPr>
              <w:t>1</w:t>
            </w:r>
            <w:r>
              <w:rPr>
                <w:color w:val="000000"/>
                <w:lang w:eastAsia="tr-TR"/>
              </w:rPr>
              <w:t>4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 w:rsidRPr="001B3D45">
              <w:rPr>
                <w:color w:val="000000"/>
                <w:lang w:eastAsia="tr-TR"/>
              </w:rPr>
              <w:t>1</w:t>
            </w:r>
            <w:r>
              <w:rPr>
                <w:color w:val="000000"/>
                <w:lang w:eastAsia="tr-TR"/>
              </w:rPr>
              <w:t>5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 w:rsidRPr="001B3D45">
              <w:rPr>
                <w:color w:val="000000"/>
                <w:lang w:eastAsia="tr-TR"/>
              </w:rPr>
              <w:t>1</w:t>
            </w:r>
            <w:r>
              <w:rPr>
                <w:color w:val="000000"/>
                <w:lang w:eastAsia="tr-TR"/>
              </w:rPr>
              <w:t>6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 w:rsidRPr="001B3D45">
              <w:rPr>
                <w:color w:val="000000"/>
                <w:lang w:eastAsia="tr-TR"/>
              </w:rPr>
              <w:t>1</w:t>
            </w:r>
            <w:r>
              <w:rPr>
                <w:color w:val="000000"/>
                <w:lang w:eastAsia="tr-TR"/>
              </w:rPr>
              <w:t>7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 w:rsidRPr="001B3D45">
              <w:rPr>
                <w:color w:val="000000"/>
                <w:lang w:eastAsia="tr-TR"/>
              </w:rPr>
              <w:t>1</w:t>
            </w:r>
            <w:r>
              <w:rPr>
                <w:color w:val="000000"/>
                <w:lang w:eastAsia="tr-TR"/>
              </w:rPr>
              <w:t>8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19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 w:rsidRPr="001B3D45">
              <w:rPr>
                <w:color w:val="000000"/>
                <w:lang w:eastAsia="tr-TR"/>
              </w:rPr>
              <w:t>2</w:t>
            </w:r>
            <w:r>
              <w:rPr>
                <w:color w:val="000000"/>
                <w:lang w:eastAsia="tr-TR"/>
              </w:rPr>
              <w:t>0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 w:rsidRPr="001B3D45">
              <w:rPr>
                <w:color w:val="000000"/>
                <w:lang w:eastAsia="tr-TR"/>
              </w:rPr>
              <w:t>2</w:t>
            </w:r>
            <w:r>
              <w:rPr>
                <w:color w:val="000000"/>
                <w:lang w:eastAsia="tr-TR"/>
              </w:rPr>
              <w:t>1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 w:rsidRPr="001B3D45">
              <w:rPr>
                <w:color w:val="000000"/>
                <w:lang w:eastAsia="tr-TR"/>
              </w:rPr>
              <w:t>2</w:t>
            </w:r>
            <w:r>
              <w:rPr>
                <w:color w:val="000000"/>
                <w:lang w:eastAsia="tr-TR"/>
              </w:rPr>
              <w:t>2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 w:rsidRPr="001B3D45">
              <w:rPr>
                <w:color w:val="000000"/>
                <w:lang w:eastAsia="tr-TR"/>
              </w:rPr>
              <w:t>2</w:t>
            </w:r>
            <w:r>
              <w:rPr>
                <w:color w:val="000000"/>
                <w:lang w:eastAsia="tr-TR"/>
              </w:rPr>
              <w:t>3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 w:rsidRPr="001B3D45">
              <w:rPr>
                <w:color w:val="000000"/>
                <w:lang w:eastAsia="tr-TR"/>
              </w:rPr>
              <w:t>2</w:t>
            </w:r>
            <w:r>
              <w:rPr>
                <w:color w:val="000000"/>
                <w:lang w:eastAsia="tr-TR"/>
              </w:rPr>
              <w:t>4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 w:rsidRPr="001B3D45">
              <w:rPr>
                <w:color w:val="000000"/>
                <w:lang w:eastAsia="tr-TR"/>
              </w:rPr>
              <w:t>2</w:t>
            </w:r>
            <w:r>
              <w:rPr>
                <w:color w:val="000000"/>
                <w:lang w:eastAsia="tr-TR"/>
              </w:rPr>
              <w:t>5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26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27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28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29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C55" w:rsidRPr="00E967AD" w:rsidRDefault="00DF3C55" w:rsidP="00644752">
            <w:pPr>
              <w:spacing w:after="0" w:line="240" w:lineRule="auto"/>
              <w:rPr>
                <w:color w:val="FFFFFF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C55" w:rsidRPr="00E967AD" w:rsidRDefault="00DF3C55" w:rsidP="00644752">
            <w:pPr>
              <w:spacing w:after="0" w:line="240" w:lineRule="auto"/>
              <w:rPr>
                <w:color w:val="FFFFFF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C55" w:rsidRPr="00E967AD" w:rsidRDefault="00DF3C55" w:rsidP="00644752">
            <w:pPr>
              <w:spacing w:after="0" w:line="240" w:lineRule="auto"/>
              <w:jc w:val="center"/>
              <w:rPr>
                <w:b/>
                <w:bCs/>
                <w:color w:val="FFFFFF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C55" w:rsidRPr="00E967AD" w:rsidRDefault="00DF3C55" w:rsidP="00644752">
            <w:pPr>
              <w:spacing w:after="0" w:line="240" w:lineRule="auto"/>
              <w:jc w:val="center"/>
              <w:rPr>
                <w:b/>
                <w:bCs/>
                <w:color w:val="FFFFFF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C55" w:rsidRPr="00E967AD" w:rsidRDefault="00DF3C55" w:rsidP="00644752">
            <w:pPr>
              <w:spacing w:after="0" w:line="240" w:lineRule="auto"/>
              <w:jc w:val="center"/>
              <w:rPr>
                <w:b/>
                <w:bCs/>
                <w:color w:val="FFFFFF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C55" w:rsidRPr="00E967AD" w:rsidRDefault="00DF3C55" w:rsidP="00644752">
            <w:pPr>
              <w:spacing w:after="0" w:line="240" w:lineRule="auto"/>
              <w:jc w:val="center"/>
              <w:rPr>
                <w:b/>
                <w:bCs/>
                <w:color w:val="FFFFFF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C55" w:rsidRPr="00E967AD" w:rsidRDefault="00DF3C55" w:rsidP="00644752">
            <w:pPr>
              <w:spacing w:after="0" w:line="240" w:lineRule="auto"/>
              <w:jc w:val="center"/>
              <w:rPr>
                <w:b/>
                <w:bCs/>
                <w:color w:val="FFFFFF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C55" w:rsidRPr="00E967AD" w:rsidRDefault="00DF3C55" w:rsidP="00644752">
            <w:pPr>
              <w:spacing w:after="0" w:line="240" w:lineRule="auto"/>
              <w:jc w:val="center"/>
              <w:rPr>
                <w:b/>
                <w:bCs/>
                <w:color w:val="FFFFFF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C55" w:rsidRPr="00E967AD" w:rsidRDefault="00DF3C55" w:rsidP="00644752">
            <w:pPr>
              <w:spacing w:after="0" w:line="240" w:lineRule="auto"/>
              <w:jc w:val="center"/>
              <w:rPr>
                <w:b/>
                <w:bCs/>
                <w:color w:val="FFFFFF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C55" w:rsidRPr="00E967AD" w:rsidRDefault="00DF3C55" w:rsidP="00644752">
            <w:pPr>
              <w:spacing w:after="0" w:line="240" w:lineRule="auto"/>
              <w:rPr>
                <w:b/>
                <w:bCs/>
                <w:color w:val="FFFFFF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C55" w:rsidRPr="00E967AD" w:rsidRDefault="00DF3C55" w:rsidP="00644752">
            <w:pPr>
              <w:spacing w:after="0" w:line="240" w:lineRule="auto"/>
              <w:rPr>
                <w:b/>
                <w:bCs/>
                <w:color w:val="FFFFFF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30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31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32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E75DAE" w:rsidRDefault="00DF3C55" w:rsidP="00644752">
            <w:pPr>
              <w:spacing w:after="0" w:line="240" w:lineRule="auto"/>
              <w:rPr>
                <w:color w:val="000000"/>
                <w:highlight w:val="black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E75DAE" w:rsidRDefault="00DF3C55" w:rsidP="00644752">
            <w:pPr>
              <w:spacing w:after="0" w:line="240" w:lineRule="auto"/>
              <w:rPr>
                <w:color w:val="000000"/>
                <w:highlight w:val="black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1B3D45" w:rsidRDefault="00DF3C55" w:rsidP="00644752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33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160" w:type="dxa"/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34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rPr>
                <w:color w:val="000000"/>
                <w:highlight w:val="cyan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rPr>
                <w:color w:val="000000"/>
                <w:highlight w:val="cyan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highlight w:val="cyan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highlight w:val="cyan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highlight w:val="cyan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highlight w:val="cyan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highlight w:val="cyan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highlight w:val="cyan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highlight w:val="cyan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rPr>
                <w:b/>
                <w:bCs/>
                <w:color w:val="FF0000"/>
                <w:highlight w:val="cyan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E75DAE" w:rsidRDefault="00DF3C55" w:rsidP="00E967AD">
            <w:pPr>
              <w:spacing w:after="0" w:line="240" w:lineRule="auto"/>
              <w:rPr>
                <w:b/>
                <w:bCs/>
                <w:color w:val="FF0000"/>
                <w:highlight w:val="cyan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35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36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rPr>
                <w:color w:val="FFFFFF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rPr>
                <w:color w:val="FFFFFF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FFFFFF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FFFFFF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FFFFFF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FFFFFF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FFFFFF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FFFFFF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FFFFFF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rPr>
                <w:b/>
                <w:bCs/>
                <w:color w:val="FFFFFF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vAlign w:val="bottom"/>
          </w:tcPr>
          <w:p w:rsidR="00DF3C55" w:rsidRPr="00E75DAE" w:rsidRDefault="00DF3C55" w:rsidP="00E967AD">
            <w:pPr>
              <w:spacing w:after="0" w:line="240" w:lineRule="auto"/>
              <w:rPr>
                <w:b/>
                <w:bCs/>
                <w:color w:val="FFFFFF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37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38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rPr>
                <w:color w:val="548DD4"/>
                <w:lang w:eastAsia="tr-TR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rPr>
                <w:color w:val="548DD4"/>
                <w:lang w:eastAsia="tr-TR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548DD4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548DD4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548DD4"/>
                <w:lang w:eastAsia="tr-TR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548DD4"/>
                <w:lang w:eastAsia="tr-TR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548DD4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548DD4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E75DAE" w:rsidRDefault="00DF3C55" w:rsidP="00E967AD">
            <w:pPr>
              <w:spacing w:after="0" w:line="240" w:lineRule="auto"/>
              <w:jc w:val="center"/>
              <w:rPr>
                <w:b/>
                <w:bCs/>
                <w:color w:val="548DD4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</w:tcPr>
          <w:p w:rsidR="00DF3C55" w:rsidRPr="00E75DAE" w:rsidRDefault="00DF3C55" w:rsidP="00E967AD">
            <w:pPr>
              <w:spacing w:after="0" w:line="240" w:lineRule="auto"/>
              <w:rPr>
                <w:b/>
                <w:bCs/>
                <w:color w:val="548DD4"/>
                <w:lang w:eastAsia="tr-T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:rsidR="00DF3C55" w:rsidRPr="00E75DAE" w:rsidRDefault="00DF3C55" w:rsidP="00E967AD">
            <w:pPr>
              <w:spacing w:after="0" w:line="240" w:lineRule="auto"/>
              <w:rPr>
                <w:b/>
                <w:bCs/>
                <w:color w:val="548DD4"/>
                <w:lang w:eastAsia="tr-TR"/>
              </w:rPr>
            </w:pPr>
          </w:p>
        </w:tc>
      </w:tr>
      <w:tr w:rsidR="00DF3C55" w:rsidRPr="00A31A60" w:rsidTr="0006468D">
        <w:trPr>
          <w:gridAfter w:val="1"/>
          <w:wAfter w:w="160" w:type="dxa"/>
          <w:trHeight w:val="22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39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E967AD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55" w:rsidRPr="001B3D45" w:rsidRDefault="00DF3C55" w:rsidP="00E967AD">
            <w:pPr>
              <w:spacing w:after="0" w:line="240" w:lineRule="auto"/>
              <w:rPr>
                <w:b/>
                <w:bCs/>
                <w:color w:val="FF0000"/>
                <w:lang w:eastAsia="tr-TR"/>
              </w:rPr>
            </w:pPr>
          </w:p>
        </w:tc>
      </w:tr>
    </w:tbl>
    <w:p w:rsidR="00DF3C55" w:rsidRDefault="00DF3C55" w:rsidP="0011190A">
      <w:pPr>
        <w:tabs>
          <w:tab w:val="left" w:pos="1418"/>
        </w:tabs>
        <w:spacing w:after="0" w:line="240" w:lineRule="auto"/>
        <w:jc w:val="center"/>
      </w:pPr>
      <w:r>
        <w:rPr>
          <w:b/>
          <w:bCs/>
          <w:color w:val="000000"/>
          <w:lang w:eastAsia="tr-TR"/>
        </w:rPr>
        <w:t xml:space="preserve">4-K Sınıfı Sosyal Bilgiler Dersi </w:t>
      </w:r>
      <w:r w:rsidRPr="001B3D45">
        <w:rPr>
          <w:b/>
          <w:bCs/>
          <w:color w:val="000000"/>
          <w:lang w:eastAsia="tr-TR"/>
        </w:rPr>
        <w:t>Performans Görevi Değerlendirme Ölçeği</w:t>
      </w:r>
      <w:r>
        <w:rPr>
          <w:b/>
          <w:bCs/>
          <w:color w:val="000000"/>
          <w:lang w:eastAsia="tr-TR"/>
        </w:rPr>
        <w:t xml:space="preserve"> </w:t>
      </w:r>
    </w:p>
    <w:sectPr w:rsidR="00DF3C55" w:rsidSect="00C24AD4">
      <w:pgSz w:w="11906" w:h="16838"/>
      <w:pgMar w:top="426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C55" w:rsidRDefault="00DF3C55" w:rsidP="00726841">
      <w:pPr>
        <w:spacing w:after="0" w:line="240" w:lineRule="auto"/>
      </w:pPr>
      <w:r>
        <w:separator/>
      </w:r>
    </w:p>
  </w:endnote>
  <w:endnote w:type="continuationSeparator" w:id="0">
    <w:p w:rsidR="00DF3C55" w:rsidRDefault="00DF3C55" w:rsidP="00726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C55" w:rsidRDefault="00DF3C55" w:rsidP="00726841">
      <w:pPr>
        <w:spacing w:after="0" w:line="240" w:lineRule="auto"/>
      </w:pPr>
      <w:r>
        <w:separator/>
      </w:r>
    </w:p>
  </w:footnote>
  <w:footnote w:type="continuationSeparator" w:id="0">
    <w:p w:rsidR="00DF3C55" w:rsidRDefault="00DF3C55" w:rsidP="007268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3D45"/>
    <w:rsid w:val="0006468D"/>
    <w:rsid w:val="000A5EE9"/>
    <w:rsid w:val="00105236"/>
    <w:rsid w:val="00107CCB"/>
    <w:rsid w:val="0011190A"/>
    <w:rsid w:val="001B3D45"/>
    <w:rsid w:val="001C37F4"/>
    <w:rsid w:val="00240AE2"/>
    <w:rsid w:val="00243C93"/>
    <w:rsid w:val="002513CA"/>
    <w:rsid w:val="00290802"/>
    <w:rsid w:val="002B3FEF"/>
    <w:rsid w:val="002C78A1"/>
    <w:rsid w:val="002D40A7"/>
    <w:rsid w:val="00350B17"/>
    <w:rsid w:val="00395AE1"/>
    <w:rsid w:val="003C6C30"/>
    <w:rsid w:val="00410B3A"/>
    <w:rsid w:val="00411B42"/>
    <w:rsid w:val="00523CE6"/>
    <w:rsid w:val="00557E5B"/>
    <w:rsid w:val="005A52FD"/>
    <w:rsid w:val="00616C9D"/>
    <w:rsid w:val="0062768D"/>
    <w:rsid w:val="00644752"/>
    <w:rsid w:val="006750DD"/>
    <w:rsid w:val="006A2F20"/>
    <w:rsid w:val="0070562F"/>
    <w:rsid w:val="00714B8C"/>
    <w:rsid w:val="00724469"/>
    <w:rsid w:val="00726841"/>
    <w:rsid w:val="007E4A1C"/>
    <w:rsid w:val="00843EA2"/>
    <w:rsid w:val="00845158"/>
    <w:rsid w:val="00862529"/>
    <w:rsid w:val="008811EF"/>
    <w:rsid w:val="0088427D"/>
    <w:rsid w:val="008A0D2B"/>
    <w:rsid w:val="00910C82"/>
    <w:rsid w:val="00972227"/>
    <w:rsid w:val="009A5037"/>
    <w:rsid w:val="009A557E"/>
    <w:rsid w:val="009C1B14"/>
    <w:rsid w:val="00A309CC"/>
    <w:rsid w:val="00A31A60"/>
    <w:rsid w:val="00A33CDE"/>
    <w:rsid w:val="00A553C9"/>
    <w:rsid w:val="00B43738"/>
    <w:rsid w:val="00BA4900"/>
    <w:rsid w:val="00BB6C79"/>
    <w:rsid w:val="00BC40C7"/>
    <w:rsid w:val="00BE0E4B"/>
    <w:rsid w:val="00C24056"/>
    <w:rsid w:val="00C24AD4"/>
    <w:rsid w:val="00CE6294"/>
    <w:rsid w:val="00CF124A"/>
    <w:rsid w:val="00D1231F"/>
    <w:rsid w:val="00D9412F"/>
    <w:rsid w:val="00DB6A34"/>
    <w:rsid w:val="00DF3C55"/>
    <w:rsid w:val="00E02D34"/>
    <w:rsid w:val="00E307C7"/>
    <w:rsid w:val="00E46D5E"/>
    <w:rsid w:val="00E62D72"/>
    <w:rsid w:val="00E75DAE"/>
    <w:rsid w:val="00E967AD"/>
    <w:rsid w:val="00EC32FE"/>
    <w:rsid w:val="00F06E51"/>
    <w:rsid w:val="00F43EEF"/>
    <w:rsid w:val="00FD1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29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26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2684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26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26841"/>
    <w:rPr>
      <w:rFonts w:cs="Times New Roman"/>
    </w:rPr>
  </w:style>
  <w:style w:type="character" w:styleId="Hyperlink">
    <w:name w:val="Hyperlink"/>
    <w:basedOn w:val="DefaultParagraphFont"/>
    <w:uiPriority w:val="99"/>
    <w:rsid w:val="00107CC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50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192</Words>
  <Characters>1098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SEFKAN</dc:creator>
  <cp:keywords>www.sorubak.com</cp:keywords>
  <dc:description/>
  <cp:lastModifiedBy>edanur</cp:lastModifiedBy>
  <cp:revision>5</cp:revision>
  <dcterms:created xsi:type="dcterms:W3CDTF">2012-11-18T20:59:00Z</dcterms:created>
  <dcterms:modified xsi:type="dcterms:W3CDTF">2012-12-09T12:38:00Z</dcterms:modified>
  <cp:category>www.sorubak.com</cp:category>
  <cp:version>www.sorubak.com</cp:version>
</cp:coreProperties>
</file>