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295" w:rsidRDefault="00971295" w:rsidP="00B1021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Adı:</w:t>
      </w:r>
    </w:p>
    <w:p w:rsidR="00971295" w:rsidRDefault="00971295" w:rsidP="00B1021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Soyadı:</w:t>
      </w:r>
    </w:p>
    <w:p w:rsidR="00971295" w:rsidRDefault="00971295" w:rsidP="00B1021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Sınıfı:</w:t>
      </w:r>
    </w:p>
    <w:p w:rsidR="00971295" w:rsidRDefault="00971295" w:rsidP="00B1021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Numarası: </w:t>
      </w:r>
      <w:hyperlink r:id="rId5" w:history="1">
        <w:r>
          <w:rPr>
            <w:rStyle w:val="Hyperlink"/>
            <w:i/>
            <w:iCs/>
            <w:noProof/>
            <w:lang w:eastAsia="tr-TR"/>
          </w:rPr>
          <w:t>www.sorubak.com</w:t>
        </w:r>
      </w:hyperlink>
      <w:r>
        <w:rPr>
          <w:i/>
          <w:iCs/>
          <w:noProof/>
          <w:lang w:eastAsia="tr-TR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971295" w:rsidRPr="009D6B12" w:rsidRDefault="00971295" w:rsidP="00B10210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971295" w:rsidRDefault="00971295" w:rsidP="00B1021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2012-</w:t>
      </w:r>
      <w:r w:rsidRPr="007F3EFB">
        <w:rPr>
          <w:rFonts w:ascii="Times New Roman" w:hAnsi="Times New Roman"/>
          <w:b/>
          <w:sz w:val="28"/>
          <w:szCs w:val="28"/>
        </w:rPr>
        <w:t>2013 EĞİTİM ÖĞRETİM YILI 75.YIL İLKOKULU</w:t>
      </w:r>
      <w:r>
        <w:rPr>
          <w:rFonts w:ascii="Times New Roman" w:hAnsi="Times New Roman"/>
          <w:b/>
          <w:sz w:val="28"/>
          <w:szCs w:val="28"/>
        </w:rPr>
        <w:t xml:space="preserve"> SOSYAL BİLGİLER DERSİ 1.DÖNEM 3</w:t>
      </w:r>
      <w:r w:rsidRPr="007F3EFB">
        <w:rPr>
          <w:rFonts w:ascii="Times New Roman" w:hAnsi="Times New Roman"/>
          <w:b/>
          <w:sz w:val="28"/>
          <w:szCs w:val="28"/>
        </w:rPr>
        <w:t>.YAZILISI</w:t>
      </w:r>
    </w:p>
    <w:p w:rsidR="00971295" w:rsidRDefault="00971295" w:rsidP="00B10210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71295" w:rsidRDefault="00971295" w:rsidP="00B10210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 w:rsidRPr="00FC3AA5">
        <w:rPr>
          <w:rFonts w:ascii="Times New Roman" w:hAnsi="Times New Roman"/>
          <w:b/>
        </w:rPr>
        <w:t xml:space="preserve">Aşağıdaki </w:t>
      </w:r>
      <w:r>
        <w:rPr>
          <w:rFonts w:ascii="Times New Roman" w:hAnsi="Times New Roman"/>
          <w:b/>
        </w:rPr>
        <w:t>cümlelerde doğru olanının başına D, yanlış olanının başına Y yazınız.(10 P)</w:t>
      </w:r>
    </w:p>
    <w:p w:rsidR="00971295" w:rsidRDefault="00971295" w:rsidP="00FC3AA5">
      <w:pPr>
        <w:pStyle w:val="ListParagraph"/>
        <w:spacing w:after="0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(  ) Ara yönler, ana yönler arasındaki yönlerdir.</w:t>
      </w:r>
    </w:p>
    <w:p w:rsidR="00971295" w:rsidRDefault="00971295" w:rsidP="00FC3AA5">
      <w:pPr>
        <w:pStyle w:val="ListParagraph"/>
        <w:spacing w:after="0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(  ) Bir yere kuş bakışı bakıldığında cisimler olduğundan büyük görünür.</w:t>
      </w:r>
    </w:p>
    <w:p w:rsidR="00971295" w:rsidRDefault="00971295" w:rsidP="00FC3AA5">
      <w:pPr>
        <w:pStyle w:val="ListParagraph"/>
        <w:spacing w:after="0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(  ) Ağaçların yosunlu ve kalın kabuklu tarafları kuzeyi gösterir.</w:t>
      </w:r>
    </w:p>
    <w:p w:rsidR="00971295" w:rsidRDefault="00971295" w:rsidP="00FC3AA5">
      <w:pPr>
        <w:pStyle w:val="ListParagraph"/>
        <w:spacing w:after="0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(  ) Akarsular, göller, dağ ve ovalar çevremizdeki beşeri varlıklardır.</w:t>
      </w:r>
    </w:p>
    <w:p w:rsidR="00971295" w:rsidRDefault="00971295" w:rsidP="00FC3AA5">
      <w:pPr>
        <w:pStyle w:val="ListParagraph"/>
        <w:spacing w:after="0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(  ) Mustafa Kemal Paşa, Kurtuluş Savaşı’nı Erzurum’dan başlatmıştır.</w:t>
      </w:r>
    </w:p>
    <w:p w:rsidR="00971295" w:rsidRDefault="00971295" w:rsidP="00FC3AA5">
      <w:pPr>
        <w:pStyle w:val="ListParagraph"/>
        <w:spacing w:after="0"/>
        <w:ind w:left="284"/>
        <w:rPr>
          <w:rFonts w:ascii="Times New Roman" w:hAnsi="Times New Roman"/>
        </w:rPr>
      </w:pPr>
    </w:p>
    <w:p w:rsidR="00971295" w:rsidRPr="00C4150F" w:rsidRDefault="00971295" w:rsidP="00EA77D3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 w:rsidRPr="00C4150F">
        <w:rPr>
          <w:rFonts w:ascii="Times New Roman" w:hAnsi="Times New Roman"/>
          <w:b/>
        </w:rPr>
        <w:t>Aşağıdaki cümlelerde boşluklara uygun olan kelimeleri yazınız.</w:t>
      </w:r>
      <w:r>
        <w:rPr>
          <w:rFonts w:ascii="Times New Roman" w:hAnsi="Times New Roman"/>
          <w:b/>
        </w:rPr>
        <w:t>(10 P)</w:t>
      </w:r>
    </w:p>
    <w:p w:rsidR="00971295" w:rsidRDefault="00971295" w:rsidP="00EA77D3">
      <w:pPr>
        <w:pStyle w:val="ListParagraph"/>
        <w:spacing w:after="0"/>
        <w:rPr>
          <w:rFonts w:ascii="Times New Roman" w:hAnsi="Times New Roman"/>
        </w:rPr>
      </w:pPr>
    </w:p>
    <w:p w:rsidR="00971295" w:rsidRPr="00A558C8" w:rsidRDefault="00971295" w:rsidP="00EA77D3">
      <w:pPr>
        <w:pStyle w:val="ListParagraph"/>
        <w:spacing w:after="0"/>
        <w:rPr>
          <w:rFonts w:ascii="Times New Roman" w:hAnsi="Times New Roman"/>
          <w:i/>
        </w:rPr>
      </w:pPr>
      <w:r w:rsidRPr="00A558C8">
        <w:rPr>
          <w:rFonts w:ascii="Times New Roman" w:hAnsi="Times New Roman"/>
          <w:i/>
        </w:rPr>
        <w:t>doğal</w:t>
      </w:r>
      <w:r w:rsidRPr="00A558C8">
        <w:rPr>
          <w:rFonts w:ascii="Times New Roman" w:hAnsi="Times New Roman"/>
          <w:i/>
        </w:rPr>
        <w:tab/>
      </w:r>
      <w:r w:rsidRPr="00A558C8">
        <w:rPr>
          <w:rFonts w:ascii="Times New Roman" w:hAnsi="Times New Roman"/>
          <w:i/>
        </w:rPr>
        <w:tab/>
        <w:t>-</w:t>
      </w:r>
      <w:r w:rsidRPr="00A558C8">
        <w:rPr>
          <w:rFonts w:ascii="Times New Roman" w:hAnsi="Times New Roman"/>
          <w:i/>
        </w:rPr>
        <w:tab/>
        <w:t>ailenin</w:t>
      </w:r>
      <w:r w:rsidRPr="00A558C8">
        <w:rPr>
          <w:rFonts w:ascii="Times New Roman" w:hAnsi="Times New Roman"/>
          <w:i/>
        </w:rPr>
        <w:tab/>
      </w:r>
      <w:r w:rsidRPr="00A558C8">
        <w:rPr>
          <w:rFonts w:ascii="Times New Roman" w:hAnsi="Times New Roman"/>
          <w:i/>
        </w:rPr>
        <w:tab/>
        <w:t>-</w:t>
      </w:r>
      <w:r w:rsidRPr="00A558C8">
        <w:rPr>
          <w:rFonts w:ascii="Times New Roman" w:hAnsi="Times New Roman"/>
          <w:i/>
        </w:rPr>
        <w:tab/>
        <w:t>kuzey</w:t>
      </w:r>
      <w:r w:rsidRPr="00A558C8">
        <w:rPr>
          <w:rFonts w:ascii="Times New Roman" w:hAnsi="Times New Roman"/>
          <w:i/>
        </w:rPr>
        <w:tab/>
      </w:r>
      <w:r w:rsidRPr="00A558C8">
        <w:rPr>
          <w:rFonts w:ascii="Times New Roman" w:hAnsi="Times New Roman"/>
          <w:i/>
        </w:rPr>
        <w:tab/>
        <w:t>-</w:t>
      </w:r>
      <w:r w:rsidRPr="00A558C8">
        <w:rPr>
          <w:rFonts w:ascii="Times New Roman" w:hAnsi="Times New Roman"/>
          <w:i/>
        </w:rPr>
        <w:tab/>
        <w:t>ara</w:t>
      </w:r>
      <w:r w:rsidRPr="00A558C8">
        <w:rPr>
          <w:rFonts w:ascii="Times New Roman" w:hAnsi="Times New Roman"/>
          <w:i/>
        </w:rPr>
        <w:tab/>
      </w:r>
      <w:r w:rsidRPr="00A558C8">
        <w:rPr>
          <w:rFonts w:ascii="Times New Roman" w:hAnsi="Times New Roman"/>
          <w:i/>
        </w:rPr>
        <w:tab/>
        <w:t>-</w:t>
      </w:r>
      <w:r w:rsidRPr="00A558C8">
        <w:rPr>
          <w:rFonts w:ascii="Times New Roman" w:hAnsi="Times New Roman"/>
          <w:i/>
        </w:rPr>
        <w:tab/>
        <w:t>yön</w:t>
      </w:r>
      <w:r w:rsidRPr="00A558C8">
        <w:rPr>
          <w:rFonts w:ascii="Times New Roman" w:hAnsi="Times New Roman"/>
          <w:i/>
        </w:rPr>
        <w:tab/>
      </w:r>
    </w:p>
    <w:p w:rsidR="00971295" w:rsidRPr="00A558C8" w:rsidRDefault="00971295" w:rsidP="00A558C8">
      <w:pPr>
        <w:pStyle w:val="ListParagraph"/>
        <w:spacing w:after="0"/>
        <w:ind w:hanging="436"/>
        <w:rPr>
          <w:rFonts w:ascii="Times New Roman" w:hAnsi="Times New Roman"/>
          <w:i/>
        </w:rPr>
      </w:pPr>
      <w:r w:rsidRPr="00A558C8">
        <w:rPr>
          <w:rFonts w:ascii="Times New Roman" w:hAnsi="Times New Roman"/>
          <w:i/>
        </w:rPr>
        <w:t>beşeri</w:t>
      </w:r>
      <w:r w:rsidRPr="00A558C8">
        <w:rPr>
          <w:rFonts w:ascii="Times New Roman" w:hAnsi="Times New Roman"/>
          <w:i/>
        </w:rPr>
        <w:tab/>
      </w:r>
      <w:r w:rsidRPr="00A558C8">
        <w:rPr>
          <w:rFonts w:ascii="Times New Roman" w:hAnsi="Times New Roman"/>
          <w:i/>
        </w:rPr>
        <w:tab/>
        <w:t>-</w:t>
      </w:r>
      <w:r w:rsidRPr="00A558C8">
        <w:rPr>
          <w:rFonts w:ascii="Times New Roman" w:hAnsi="Times New Roman"/>
          <w:i/>
        </w:rPr>
        <w:tab/>
        <w:t>deprem</w:t>
      </w:r>
      <w:r w:rsidRPr="00A558C8">
        <w:rPr>
          <w:rFonts w:ascii="Times New Roman" w:hAnsi="Times New Roman"/>
          <w:i/>
        </w:rPr>
        <w:tab/>
      </w:r>
      <w:r w:rsidRPr="00A558C8">
        <w:rPr>
          <w:rFonts w:ascii="Times New Roman" w:hAnsi="Times New Roman"/>
          <w:i/>
        </w:rPr>
        <w:tab/>
        <w:t>-</w:t>
      </w:r>
      <w:r w:rsidRPr="00A558C8">
        <w:rPr>
          <w:rFonts w:ascii="Times New Roman" w:hAnsi="Times New Roman"/>
          <w:i/>
        </w:rPr>
        <w:tab/>
        <w:t>horon</w:t>
      </w:r>
      <w:r w:rsidRPr="00A558C8">
        <w:rPr>
          <w:rFonts w:ascii="Times New Roman" w:hAnsi="Times New Roman"/>
          <w:i/>
        </w:rPr>
        <w:tab/>
      </w:r>
      <w:r w:rsidRPr="00A558C8">
        <w:rPr>
          <w:rFonts w:ascii="Times New Roman" w:hAnsi="Times New Roman"/>
          <w:i/>
        </w:rPr>
        <w:tab/>
        <w:t>-</w:t>
      </w:r>
      <w:r w:rsidRPr="00A558C8">
        <w:rPr>
          <w:rFonts w:ascii="Times New Roman" w:hAnsi="Times New Roman"/>
          <w:i/>
        </w:rPr>
        <w:tab/>
        <w:t>hava durumu</w:t>
      </w:r>
      <w:r w:rsidRPr="00A558C8">
        <w:rPr>
          <w:rFonts w:ascii="Times New Roman" w:hAnsi="Times New Roman"/>
          <w:i/>
        </w:rPr>
        <w:tab/>
        <w:t>-</w:t>
      </w:r>
      <w:r w:rsidRPr="00A558C8">
        <w:rPr>
          <w:rFonts w:ascii="Times New Roman" w:hAnsi="Times New Roman"/>
          <w:i/>
        </w:rPr>
        <w:tab/>
        <w:t>kroki</w:t>
      </w:r>
      <w:r w:rsidRPr="00A558C8">
        <w:rPr>
          <w:rFonts w:ascii="Times New Roman" w:hAnsi="Times New Roman"/>
          <w:i/>
        </w:rPr>
        <w:tab/>
      </w:r>
    </w:p>
    <w:p w:rsidR="00971295" w:rsidRPr="00EA77D3" w:rsidRDefault="00971295" w:rsidP="00EA77D3">
      <w:pPr>
        <w:pStyle w:val="ListParagraph"/>
        <w:spacing w:after="0"/>
        <w:rPr>
          <w:rFonts w:ascii="Times New Roman" w:hAnsi="Times New Roman"/>
        </w:rPr>
      </w:pPr>
    </w:p>
    <w:p w:rsidR="00971295" w:rsidRDefault="00971295" w:rsidP="00ED4FC4">
      <w:pPr>
        <w:pStyle w:val="ListParagraph"/>
        <w:numPr>
          <w:ilvl w:val="0"/>
          <w:numId w:val="2"/>
        </w:numPr>
        <w:spacing w:after="0"/>
        <w:ind w:left="851" w:hanging="578"/>
        <w:rPr>
          <w:rFonts w:ascii="Times New Roman" w:hAnsi="Times New Roman"/>
        </w:rPr>
      </w:pPr>
      <w:r>
        <w:rPr>
          <w:rFonts w:ascii="Times New Roman" w:hAnsi="Times New Roman"/>
        </w:rPr>
        <w:t>Türk toplumunda ……………………temelini evlilik kurumu oluşturur.</w:t>
      </w:r>
    </w:p>
    <w:p w:rsidR="00971295" w:rsidRDefault="00971295" w:rsidP="00ED4FC4">
      <w:pPr>
        <w:pStyle w:val="ListParagraph"/>
        <w:numPr>
          <w:ilvl w:val="0"/>
          <w:numId w:val="2"/>
        </w:numPr>
        <w:spacing w:after="0"/>
        <w:ind w:left="851" w:hanging="578"/>
        <w:rPr>
          <w:rFonts w:ascii="Times New Roman" w:hAnsi="Times New Roman"/>
        </w:rPr>
      </w:pPr>
      <w:r>
        <w:rPr>
          <w:rFonts w:ascii="Times New Roman" w:hAnsi="Times New Roman"/>
        </w:rPr>
        <w:t>Kuzeybatı bir …………………………yöndür.</w:t>
      </w:r>
    </w:p>
    <w:p w:rsidR="00971295" w:rsidRDefault="00971295" w:rsidP="00ED4FC4">
      <w:pPr>
        <w:pStyle w:val="ListParagraph"/>
        <w:numPr>
          <w:ilvl w:val="0"/>
          <w:numId w:val="2"/>
        </w:numPr>
        <w:spacing w:after="0"/>
        <w:ind w:left="851" w:hanging="578"/>
        <w:rPr>
          <w:rFonts w:ascii="Times New Roman" w:hAnsi="Times New Roman"/>
        </w:rPr>
      </w:pPr>
      <w:r>
        <w:rPr>
          <w:rFonts w:ascii="Times New Roman" w:hAnsi="Times New Roman"/>
        </w:rPr>
        <w:t>Okul, ev birer …………………. unsurdur.</w:t>
      </w:r>
    </w:p>
    <w:p w:rsidR="00971295" w:rsidRDefault="00971295" w:rsidP="00ED4FC4">
      <w:pPr>
        <w:pStyle w:val="ListParagraph"/>
        <w:numPr>
          <w:ilvl w:val="0"/>
          <w:numId w:val="2"/>
        </w:numPr>
        <w:spacing w:after="0"/>
        <w:ind w:left="851" w:hanging="578"/>
        <w:rPr>
          <w:rFonts w:ascii="Times New Roman" w:hAnsi="Times New Roman"/>
        </w:rPr>
      </w:pPr>
      <w:r>
        <w:rPr>
          <w:rFonts w:ascii="Times New Roman" w:hAnsi="Times New Roman"/>
        </w:rPr>
        <w:t>Pusuladan ……………………………….bulmada yararlanılır.</w:t>
      </w:r>
    </w:p>
    <w:p w:rsidR="00971295" w:rsidRDefault="00971295" w:rsidP="00ED4FC4">
      <w:pPr>
        <w:pStyle w:val="ListParagraph"/>
        <w:numPr>
          <w:ilvl w:val="0"/>
          <w:numId w:val="2"/>
        </w:numPr>
        <w:spacing w:after="0"/>
        <w:ind w:left="851" w:hanging="578"/>
        <w:rPr>
          <w:rFonts w:ascii="Times New Roman" w:hAnsi="Times New Roman"/>
        </w:rPr>
      </w:pPr>
      <w:r>
        <w:rPr>
          <w:rFonts w:ascii="Times New Roman" w:hAnsi="Times New Roman"/>
        </w:rPr>
        <w:t>Belirli bir alanda hava olaylarının gösterdiği kısa süreli değişimlere …………………………………….. denir.</w:t>
      </w:r>
    </w:p>
    <w:p w:rsidR="00971295" w:rsidRDefault="00971295" w:rsidP="00ED4FC4">
      <w:pPr>
        <w:pStyle w:val="ListParagraph"/>
        <w:numPr>
          <w:ilvl w:val="0"/>
          <w:numId w:val="2"/>
        </w:numPr>
        <w:spacing w:after="0"/>
        <w:ind w:left="851" w:hanging="578"/>
        <w:rPr>
          <w:rFonts w:ascii="Times New Roman" w:hAnsi="Times New Roman"/>
        </w:rPr>
      </w:pPr>
      <w:r>
        <w:rPr>
          <w:rFonts w:ascii="Times New Roman" w:hAnsi="Times New Roman"/>
        </w:rPr>
        <w:t>Yerkabuğunda meydana gelen kısa süreli salınım hareketine ……………………………..denir.</w:t>
      </w:r>
    </w:p>
    <w:p w:rsidR="00971295" w:rsidRDefault="00971295" w:rsidP="00ED4FC4">
      <w:pPr>
        <w:pStyle w:val="ListParagraph"/>
        <w:numPr>
          <w:ilvl w:val="0"/>
          <w:numId w:val="2"/>
        </w:numPr>
        <w:spacing w:after="0"/>
        <w:ind w:left="851" w:hanging="578"/>
        <w:rPr>
          <w:rFonts w:ascii="Times New Roman" w:hAnsi="Times New Roman"/>
        </w:rPr>
      </w:pPr>
      <w:r>
        <w:rPr>
          <w:rFonts w:ascii="Times New Roman" w:hAnsi="Times New Roman"/>
        </w:rPr>
        <w:t>Pusulanın renkli ucu …………………….. yönünü gösterir.</w:t>
      </w:r>
    </w:p>
    <w:p w:rsidR="00971295" w:rsidRDefault="00971295" w:rsidP="00ED4FC4">
      <w:pPr>
        <w:pStyle w:val="ListParagraph"/>
        <w:numPr>
          <w:ilvl w:val="0"/>
          <w:numId w:val="2"/>
        </w:numPr>
        <w:spacing w:after="0"/>
        <w:ind w:left="851" w:hanging="578"/>
        <w:rPr>
          <w:rFonts w:ascii="Times New Roman" w:hAnsi="Times New Roman"/>
        </w:rPr>
      </w:pPr>
      <w:r>
        <w:rPr>
          <w:rFonts w:ascii="Times New Roman" w:hAnsi="Times New Roman"/>
        </w:rPr>
        <w:t>Bir yerin kuşbakışı görünüşünün kağıt üzerine kabataslak çizimine …………………………….. denir.</w:t>
      </w:r>
    </w:p>
    <w:p w:rsidR="00971295" w:rsidRDefault="00971295" w:rsidP="00ED4FC4">
      <w:pPr>
        <w:pStyle w:val="ListParagraph"/>
        <w:numPr>
          <w:ilvl w:val="0"/>
          <w:numId w:val="2"/>
        </w:numPr>
        <w:spacing w:after="0"/>
        <w:ind w:left="851" w:hanging="578"/>
        <w:rPr>
          <w:rFonts w:ascii="Times New Roman" w:hAnsi="Times New Roman"/>
        </w:rPr>
      </w:pPr>
      <w:r>
        <w:rPr>
          <w:rFonts w:ascii="Times New Roman" w:hAnsi="Times New Roman"/>
        </w:rPr>
        <w:t>………………. Karadeniz Bölgesi’ne ait bir oyundur.</w:t>
      </w:r>
    </w:p>
    <w:p w:rsidR="00971295" w:rsidRDefault="00971295" w:rsidP="00ED4FC4">
      <w:pPr>
        <w:pStyle w:val="ListParagraph"/>
        <w:numPr>
          <w:ilvl w:val="0"/>
          <w:numId w:val="2"/>
        </w:numPr>
        <w:spacing w:after="0"/>
        <w:ind w:left="851" w:hanging="578"/>
        <w:rPr>
          <w:rFonts w:ascii="Times New Roman" w:hAnsi="Times New Roman"/>
        </w:rPr>
      </w:pPr>
      <w:r>
        <w:rPr>
          <w:rFonts w:ascii="Times New Roman" w:hAnsi="Times New Roman"/>
        </w:rPr>
        <w:t>Boğaz ………………………..doğal unsura örnektir.</w:t>
      </w:r>
    </w:p>
    <w:p w:rsidR="00971295" w:rsidRDefault="00971295" w:rsidP="00EA77D3">
      <w:pPr>
        <w:pStyle w:val="ListParagraph"/>
        <w:spacing w:after="0"/>
        <w:ind w:hanging="436"/>
        <w:rPr>
          <w:rFonts w:ascii="Times New Roman" w:hAnsi="Times New Roman"/>
        </w:rPr>
      </w:pPr>
    </w:p>
    <w:p w:rsidR="00971295" w:rsidRPr="00A558C8" w:rsidRDefault="00971295" w:rsidP="00A558C8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</w:rPr>
      </w:pPr>
      <w:r w:rsidRPr="00A558C8">
        <w:rPr>
          <w:rFonts w:ascii="Times New Roman" w:hAnsi="Times New Roman"/>
          <w:b/>
        </w:rPr>
        <w:t>Aşağıdaki kelimeleri karşılarındaki cümlelerle eşleştirin.(10 P)</w:t>
      </w:r>
    </w:p>
    <w:p w:rsidR="00971295" w:rsidRDefault="00971295" w:rsidP="00EA77D3">
      <w:pPr>
        <w:pStyle w:val="ListParagraph"/>
        <w:spacing w:after="0"/>
        <w:ind w:hanging="436"/>
        <w:rPr>
          <w:rFonts w:ascii="Times New Roman" w:hAnsi="Times New Roman"/>
        </w:rPr>
      </w:pPr>
    </w:p>
    <w:p w:rsidR="00971295" w:rsidRDefault="00971295" w:rsidP="00EA77D3">
      <w:pPr>
        <w:pStyle w:val="ListParagraph"/>
        <w:spacing w:after="0"/>
        <w:ind w:hanging="436"/>
        <w:rPr>
          <w:rFonts w:ascii="Times New Roman" w:hAnsi="Times New Roman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11.05pt;margin-top:-.25pt;width:193.5pt;height:28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" strokeweight="1.75pt">
            <v:stroke dashstyle="dash" linestyle="thinThin"/>
            <v:textbox>
              <w:txbxContent>
                <w:p w:rsidR="00971295" w:rsidRDefault="00971295" w:rsidP="004253D0">
                  <w:r>
                    <w:t>Beşeri unsurlardandır.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0.05pt;margin-top:5pt;width:58.5pt;height:28.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" strokeweight="1.75pt">
            <v:stroke dashstyle="1 1"/>
            <v:textbox>
              <w:txbxContent>
                <w:p w:rsidR="00971295" w:rsidRDefault="00971295" w:rsidP="00ED4FC4">
                  <w:r>
                    <w:t xml:space="preserve">Doğu </w:t>
                  </w:r>
                </w:p>
              </w:txbxContent>
            </v:textbox>
          </v:shape>
        </w:pict>
      </w:r>
    </w:p>
    <w:p w:rsidR="00971295" w:rsidRPr="00FC3AA5" w:rsidRDefault="00971295" w:rsidP="00EA77D3">
      <w:pPr>
        <w:pStyle w:val="ListParagraph"/>
        <w:spacing w:after="0"/>
        <w:ind w:hanging="43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971295" w:rsidRDefault="00971295">
      <w:pPr>
        <w:rPr>
          <w:rFonts w:ascii="Wingdings" w:hAnsi="Wingdings"/>
        </w:rPr>
      </w:pPr>
      <w:r>
        <w:rPr>
          <w:noProof/>
          <w:lang w:eastAsia="tr-TR"/>
        </w:rPr>
        <w:pict>
          <v:shape id="_x0000_s1028" type="#_x0000_t202" style="position:absolute;margin-left:311.05pt;margin-top:180.7pt;width:193.5pt;height:2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" strokeweight="1.75pt">
            <v:stroke dashstyle="dash" linestyle="thinThin"/>
            <v:textbox>
              <w:txbxContent>
                <w:p w:rsidR="00971295" w:rsidRDefault="00971295" w:rsidP="004253D0">
                  <w:r>
                    <w:t>Güneşin doğduğu yöndür.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311.05pt;margin-top:131.2pt;width:193.5pt;height:2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" strokeweight="1.75pt">
            <v:stroke dashstyle="dash" linestyle="thinThin"/>
            <v:textbox>
              <w:txbxContent>
                <w:p w:rsidR="00971295" w:rsidRDefault="00971295" w:rsidP="004253D0">
                  <w:r>
                    <w:t>Ata sporumuzdur.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311.05pt;margin-top:80.2pt;width:193.5pt;height:2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" strokeweight="1.75pt">
            <v:stroke dashstyle="dash" linestyle="thinThin"/>
            <v:textbox>
              <w:txbxContent>
                <w:p w:rsidR="00971295" w:rsidRDefault="00971295" w:rsidP="004253D0">
                  <w:r>
                    <w:t>Toprak kaybına neden olur.</w:t>
                  </w:r>
                  <w:r w:rsidRPr="004253D0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311.05pt;margin-top:29.2pt;width:193.5pt;height:28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" strokeweight="1.75pt">
            <v:stroke dashstyle="dash" linestyle="thinThin"/>
            <v:textbox>
              <w:txbxContent>
                <w:p w:rsidR="00971295" w:rsidRDefault="00971295" w:rsidP="004253D0">
                  <w:r>
                    <w:t xml:space="preserve">Meteorolojik gözlemler sonucu yapılır.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20.8pt;margin-top:175.45pt;width:58.5pt;height:37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" strokeweight="1.75pt">
            <v:stroke dashstyle="1 1"/>
            <v:textbox>
              <w:txbxContent>
                <w:p w:rsidR="00971295" w:rsidRDefault="00971295" w:rsidP="004253D0">
                  <w:r>
                    <w:t>Hava Tahmini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20.8pt;margin-top:124.45pt;width:58.5pt;height:28.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" strokeweight="1.75pt">
            <v:stroke dashstyle="1 1"/>
            <v:textbox>
              <w:txbxContent>
                <w:p w:rsidR="00971295" w:rsidRDefault="00971295" w:rsidP="004253D0">
                  <w:r>
                    <w:t xml:space="preserve">Erozyon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20.05pt;margin-top:29.95pt;width:58.5pt;height:28.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" strokeweight="1.75pt">
            <v:stroke dashstyle="1 1"/>
            <v:textbox>
              <w:txbxContent>
                <w:p w:rsidR="00971295" w:rsidRDefault="00971295" w:rsidP="00ED4FC4">
                  <w:r>
                    <w:t xml:space="preserve">Güreş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0.05pt;margin-top:79.45pt;width:58.5pt;height:28.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" strokeweight="1.75pt">
            <v:stroke dashstyle="1 1"/>
            <v:textbox>
              <w:txbxContent>
                <w:p w:rsidR="00971295" w:rsidRDefault="00971295" w:rsidP="004253D0">
                  <w:r>
                    <w:t xml:space="preserve">Stadyum  </w:t>
                  </w:r>
                </w:p>
              </w:txbxContent>
            </v:textbox>
          </v:shape>
        </w:pict>
      </w:r>
    </w:p>
    <w:p w:rsidR="00971295" w:rsidRPr="002B1F29" w:rsidRDefault="00971295" w:rsidP="002B1F29">
      <w:pPr>
        <w:rPr>
          <w:rFonts w:ascii="Wingdings" w:hAnsi="Wingdings"/>
        </w:rPr>
      </w:pPr>
    </w:p>
    <w:p w:rsidR="00971295" w:rsidRPr="002B1F29" w:rsidRDefault="00971295" w:rsidP="002B1F29">
      <w:pPr>
        <w:rPr>
          <w:rFonts w:ascii="Wingdings" w:hAnsi="Wingdings"/>
        </w:rPr>
      </w:pPr>
    </w:p>
    <w:p w:rsidR="00971295" w:rsidRPr="002B1F29" w:rsidRDefault="00971295" w:rsidP="002B1F29">
      <w:pPr>
        <w:rPr>
          <w:rFonts w:ascii="Wingdings" w:hAnsi="Wingdings"/>
        </w:rPr>
      </w:pPr>
    </w:p>
    <w:p w:rsidR="00971295" w:rsidRPr="002B1F29" w:rsidRDefault="00971295" w:rsidP="002B1F29">
      <w:pPr>
        <w:rPr>
          <w:rFonts w:ascii="Wingdings" w:hAnsi="Wingdings"/>
        </w:rPr>
      </w:pPr>
    </w:p>
    <w:p w:rsidR="00971295" w:rsidRPr="002B1F29" w:rsidRDefault="00971295" w:rsidP="002B1F29">
      <w:pPr>
        <w:rPr>
          <w:rFonts w:ascii="Wingdings" w:hAnsi="Wingdings"/>
        </w:rPr>
      </w:pPr>
    </w:p>
    <w:p w:rsidR="00971295" w:rsidRPr="002B1F29" w:rsidRDefault="00971295" w:rsidP="002B1F29">
      <w:pPr>
        <w:rPr>
          <w:rFonts w:ascii="Wingdings" w:hAnsi="Wingdings"/>
        </w:rPr>
      </w:pPr>
    </w:p>
    <w:p w:rsidR="00971295" w:rsidRPr="002B1F29" w:rsidRDefault="00971295" w:rsidP="002B1F29">
      <w:pPr>
        <w:rPr>
          <w:rFonts w:ascii="Wingdings" w:hAnsi="Wingdings"/>
        </w:rPr>
      </w:pPr>
    </w:p>
    <w:p w:rsidR="00971295" w:rsidRPr="002B1F29" w:rsidRDefault="00971295" w:rsidP="002B1F29">
      <w:pPr>
        <w:rPr>
          <w:rFonts w:ascii="Wingdings" w:hAnsi="Wingdings"/>
        </w:rPr>
      </w:pPr>
    </w:p>
    <w:p w:rsidR="00971295" w:rsidRPr="002B1F29" w:rsidRDefault="00971295" w:rsidP="002B1F29">
      <w:pPr>
        <w:rPr>
          <w:rFonts w:ascii="Wingdings" w:hAnsi="Wingdings"/>
        </w:rPr>
      </w:pPr>
    </w:p>
    <w:p w:rsidR="00971295" w:rsidRDefault="00971295" w:rsidP="002B1F29">
      <w:pPr>
        <w:tabs>
          <w:tab w:val="left" w:pos="3855"/>
        </w:tabs>
        <w:rPr>
          <w:rFonts w:ascii="Wingdings" w:hAnsi="Wingdings"/>
        </w:rPr>
      </w:pPr>
      <w:r>
        <w:rPr>
          <w:rFonts w:ascii="Wingdings" w:hAnsi="Wingdings"/>
        </w:rPr>
        <w:tab/>
      </w:r>
    </w:p>
    <w:p w:rsidR="00971295" w:rsidRDefault="00971295" w:rsidP="002B1F29">
      <w:pPr>
        <w:tabs>
          <w:tab w:val="left" w:pos="3855"/>
        </w:tabs>
        <w:rPr>
          <w:rFonts w:ascii="Wingdings" w:hAnsi="Wingdings"/>
        </w:rPr>
      </w:pPr>
    </w:p>
    <w:p w:rsidR="00971295" w:rsidRDefault="00971295" w:rsidP="002B1F29">
      <w:pPr>
        <w:tabs>
          <w:tab w:val="left" w:pos="3855"/>
        </w:tabs>
        <w:rPr>
          <w:rFonts w:ascii="Wingdings" w:hAnsi="Wingdings"/>
        </w:rPr>
        <w:sectPr w:rsidR="00971295" w:rsidSect="00ED4FC4">
          <w:pgSz w:w="11906" w:h="16838"/>
          <w:pgMar w:top="426" w:right="566" w:bottom="426" w:left="709" w:header="708" w:footer="708" w:gutter="0"/>
          <w:cols w:space="708"/>
          <w:docGrid w:linePitch="360"/>
        </w:sectPr>
      </w:pPr>
    </w:p>
    <w:p w:rsidR="00971295" w:rsidRDefault="00971295" w:rsidP="00F278B7">
      <w:pPr>
        <w:tabs>
          <w:tab w:val="left" w:pos="142"/>
        </w:tabs>
        <w:ind w:left="-142"/>
        <w:rPr>
          <w:rFonts w:ascii="Times New Roman" w:hAnsi="Times New Roman"/>
          <w:b/>
        </w:rPr>
      </w:pPr>
      <w:r w:rsidRPr="00F278B7">
        <w:rPr>
          <w:rFonts w:ascii="Times New Roman" w:hAnsi="Times New Roman"/>
          <w:b/>
        </w:rPr>
        <w:t>Ç)</w:t>
      </w:r>
      <w:r w:rsidRPr="00F278B7">
        <w:rPr>
          <w:rFonts w:ascii="Times New Roman" w:hAnsi="Times New Roman"/>
          <w:b/>
        </w:rPr>
        <w:tab/>
        <w:t>Aşağıdaki çoktan seçmeli soruları cevaplayınız.</w:t>
      </w:r>
    </w:p>
    <w:p w:rsidR="00971295" w:rsidRDefault="00971295" w:rsidP="002D302D">
      <w:pPr>
        <w:tabs>
          <w:tab w:val="left" w:pos="142"/>
        </w:tabs>
        <w:spacing w:after="0" w:line="240" w:lineRule="auto"/>
        <w:ind w:left="-142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1)</w:t>
      </w:r>
      <w:r>
        <w:rPr>
          <w:rFonts w:ascii="Times New Roman" w:hAnsi="Times New Roman"/>
          <w:b/>
        </w:rPr>
        <w:tab/>
        <w:t xml:space="preserve">Doğal çevremizde bulunan yer şekilleri arasında aşağıdakilerden hangisi </w:t>
      </w:r>
      <w:r w:rsidRPr="00E7289F">
        <w:rPr>
          <w:rFonts w:ascii="Times New Roman" w:hAnsi="Times New Roman"/>
          <w:b/>
          <w:u w:val="single"/>
        </w:rPr>
        <w:t>gösterilemez?</w:t>
      </w:r>
    </w:p>
    <w:p w:rsidR="00971295" w:rsidRDefault="00971295" w:rsidP="002D302D">
      <w:pPr>
        <w:tabs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</w:rPr>
        <w:tab/>
        <w:t>göl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akarsu</w:t>
      </w:r>
      <w:r>
        <w:rPr>
          <w:rFonts w:ascii="Times New Roman" w:hAnsi="Times New Roman"/>
        </w:rPr>
        <w:tab/>
      </w:r>
    </w:p>
    <w:p w:rsidR="00971295" w:rsidRDefault="00971295" w:rsidP="002D302D">
      <w:pPr>
        <w:tabs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B) dağ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yel değirmeni</w:t>
      </w:r>
    </w:p>
    <w:p w:rsidR="00971295" w:rsidRDefault="00971295" w:rsidP="00E7289F">
      <w:pPr>
        <w:tabs>
          <w:tab w:val="left" w:pos="142"/>
        </w:tabs>
        <w:spacing w:after="0" w:line="240" w:lineRule="auto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 w:rsidRPr="00E7289F">
        <w:rPr>
          <w:rFonts w:ascii="Times New Roman" w:hAnsi="Times New Roman"/>
          <w:b/>
        </w:rPr>
        <w:t>2)</w:t>
      </w:r>
      <w:r w:rsidRPr="00E7289F">
        <w:rPr>
          <w:rFonts w:ascii="Times New Roman" w:hAnsi="Times New Roman"/>
          <w:b/>
        </w:rPr>
        <w:tab/>
      </w:r>
      <w:r>
        <w:rPr>
          <w:rFonts w:ascii="Times New Roman" w:hAnsi="Times New Roman"/>
        </w:rPr>
        <w:t>Yönler ……………doğuşuna ve batışına göre belirlenir.</w:t>
      </w:r>
    </w:p>
    <w:p w:rsidR="00971295" w:rsidRPr="00E7289F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  <w:b/>
        </w:rPr>
      </w:pPr>
      <w:r w:rsidRPr="00E7289F">
        <w:rPr>
          <w:rFonts w:ascii="Times New Roman" w:hAnsi="Times New Roman"/>
          <w:b/>
        </w:rPr>
        <w:t>Cümlesinde boş bırakılan yere hangisi getirilmelidir?</w:t>
      </w:r>
    </w:p>
    <w:p w:rsidR="00971295" w:rsidRDefault="00971295" w:rsidP="00E7289F">
      <w:pPr>
        <w:pStyle w:val="ListParagraph"/>
        <w:numPr>
          <w:ilvl w:val="0"/>
          <w:numId w:val="4"/>
        </w:numPr>
        <w:tabs>
          <w:tab w:val="left" w:pos="-142"/>
          <w:tab w:val="left" w:pos="14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ayın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saatin</w:t>
      </w:r>
    </w:p>
    <w:p w:rsidR="00971295" w:rsidRDefault="00971295" w:rsidP="00E7289F">
      <w:pPr>
        <w:pStyle w:val="ListParagraph"/>
        <w:numPr>
          <w:ilvl w:val="0"/>
          <w:numId w:val="4"/>
        </w:numPr>
        <w:tabs>
          <w:tab w:val="left" w:pos="-142"/>
          <w:tab w:val="left" w:pos="14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güneşin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pusulanın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  <w:b/>
        </w:rPr>
      </w:pPr>
      <w:r w:rsidRPr="0095235E">
        <w:rPr>
          <w:rFonts w:ascii="Times New Roman" w:hAnsi="Times New Roman"/>
          <w:b/>
        </w:rPr>
        <w:t>3)</w:t>
      </w:r>
      <w:r w:rsidRPr="0095235E">
        <w:rPr>
          <w:rFonts w:ascii="Times New Roman" w:hAnsi="Times New Roman"/>
          <w:b/>
        </w:rPr>
        <w:tab/>
        <w:t>İstanbul’da ormanlık alanlara gezi düzenleyen kafile gece yönünü kaybedince aşağıdakilerden hangisini kullanarak yönünü bulabilir?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 w:rsidRPr="0095235E">
        <w:rPr>
          <w:rFonts w:ascii="Times New Roman" w:hAnsi="Times New Roman"/>
        </w:rPr>
        <w:t>A)</w:t>
      </w:r>
      <w:r>
        <w:rPr>
          <w:rFonts w:ascii="Times New Roman" w:hAnsi="Times New Roman"/>
        </w:rPr>
        <w:tab/>
        <w:t>rüzgarın esintisini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kutup yıldızını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>
        <w:rPr>
          <w:rFonts w:ascii="Times New Roman" w:hAnsi="Times New Roman"/>
        </w:rPr>
        <w:tab/>
        <w:t>ayın hareketlerini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cami kapısını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  <w:b/>
        </w:rPr>
      </w:pPr>
      <w:r w:rsidRPr="0095235E">
        <w:rPr>
          <w:rFonts w:ascii="Times New Roman" w:hAnsi="Times New Roman"/>
          <w:b/>
        </w:rPr>
        <w:t>4)</w:t>
      </w:r>
      <w:r>
        <w:rPr>
          <w:rFonts w:ascii="Times New Roman" w:hAnsi="Times New Roman"/>
        </w:rPr>
        <w:tab/>
        <w:t>“Benim hayatta yegane övünç ve kıvancım, servetim Türklükten başka bir şey değildir.”</w:t>
      </w:r>
      <w:r w:rsidRPr="0095235E">
        <w:rPr>
          <w:rFonts w:ascii="Times New Roman" w:hAnsi="Times New Roman"/>
          <w:b/>
        </w:rPr>
        <w:t xml:space="preserve"> Atatürk’ün bu sözü ile aşağıdakilerden hangisi vurgulanmıştır? 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 w:rsidRPr="0095235E">
        <w:rPr>
          <w:rFonts w:ascii="Times New Roman" w:hAnsi="Times New Roman"/>
        </w:rPr>
        <w:t>A)</w:t>
      </w:r>
      <w:r>
        <w:rPr>
          <w:rFonts w:ascii="Times New Roman" w:hAnsi="Times New Roman"/>
        </w:rPr>
        <w:tab/>
        <w:t>Türk olmaktan gurur duyduğu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>
        <w:rPr>
          <w:rFonts w:ascii="Times New Roman" w:hAnsi="Times New Roman"/>
        </w:rPr>
        <w:tab/>
        <w:t>Devletin sınırlarını genişletmek istediği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>
        <w:rPr>
          <w:rFonts w:ascii="Times New Roman" w:hAnsi="Times New Roman"/>
        </w:rPr>
        <w:tab/>
        <w:t>Toplumsal eşitliği sağlamaya çalıştığı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>
        <w:rPr>
          <w:rFonts w:ascii="Times New Roman" w:hAnsi="Times New Roman"/>
        </w:rPr>
        <w:tab/>
        <w:t>İnsan ve insanlık sevgisine yer verdiği</w:t>
      </w:r>
    </w:p>
    <w:p w:rsidR="00971295" w:rsidRDefault="00971295" w:rsidP="00B361BF">
      <w:pPr>
        <w:tabs>
          <w:tab w:val="left" w:pos="-142"/>
          <w:tab w:val="left" w:pos="284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  <w:b/>
          <w:u w:val="single"/>
        </w:rPr>
      </w:pPr>
      <w:r w:rsidRPr="0095235E">
        <w:rPr>
          <w:rFonts w:ascii="Times New Roman" w:hAnsi="Times New Roman"/>
          <w:b/>
        </w:rPr>
        <w:t>5)</w:t>
      </w:r>
      <w:r>
        <w:rPr>
          <w:rFonts w:ascii="Times New Roman" w:hAnsi="Times New Roman"/>
        </w:rPr>
        <w:tab/>
        <w:t xml:space="preserve">Türk milletinin bazı gelenek ve görenekleri bulunmaktadır. </w:t>
      </w:r>
      <w:r w:rsidRPr="0095235E">
        <w:rPr>
          <w:rFonts w:ascii="Times New Roman" w:hAnsi="Times New Roman"/>
          <w:b/>
        </w:rPr>
        <w:t xml:space="preserve">Bu duruma aşağıdakilerden hangisi örnek olarak </w:t>
      </w:r>
      <w:r w:rsidRPr="0095235E">
        <w:rPr>
          <w:rFonts w:ascii="Times New Roman" w:hAnsi="Times New Roman"/>
          <w:b/>
          <w:u w:val="single"/>
        </w:rPr>
        <w:t>gösterilemez?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</w:rPr>
        <w:tab/>
        <w:t>Bayramda akrabaları ziyaret etmek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B) Evlilikten önce kına gecesi yapmak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>
        <w:rPr>
          <w:rFonts w:ascii="Times New Roman" w:hAnsi="Times New Roman"/>
        </w:rPr>
        <w:tab/>
        <w:t>Büyüklerin elini öpmek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>
        <w:rPr>
          <w:rFonts w:ascii="Times New Roman" w:hAnsi="Times New Roman"/>
        </w:rPr>
        <w:tab/>
        <w:t>Festivallere katılmak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  <w:b/>
        </w:rPr>
      </w:pPr>
      <w:r w:rsidRPr="0095235E">
        <w:rPr>
          <w:rFonts w:ascii="Times New Roman" w:hAnsi="Times New Roman"/>
          <w:b/>
        </w:rPr>
        <w:t>6)</w:t>
      </w:r>
      <w:r w:rsidRPr="0095235E">
        <w:rPr>
          <w:rFonts w:ascii="Times New Roman" w:hAnsi="Times New Roman"/>
          <w:b/>
        </w:rPr>
        <w:tab/>
        <w:t xml:space="preserve">Milli Mücadele yıllarında işgallere karşı bölgelerini savunmak isteyen halkımızın oluşturduğu birliklere ne ad verilir? 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</w:rPr>
        <w:tab/>
        <w:t>ordu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cephe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>
        <w:rPr>
          <w:rFonts w:ascii="Times New Roman" w:hAnsi="Times New Roman"/>
        </w:rPr>
        <w:tab/>
        <w:t>kuva-i milliye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askeri birlik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Pr="00B361BF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  <w:b/>
        </w:rPr>
      </w:pPr>
      <w:r w:rsidRPr="00B361BF">
        <w:rPr>
          <w:rFonts w:ascii="Times New Roman" w:hAnsi="Times New Roman"/>
          <w:b/>
        </w:rPr>
        <w:t>7)</w:t>
      </w:r>
      <w:r w:rsidRPr="00B361BF">
        <w:rPr>
          <w:rFonts w:ascii="Times New Roman" w:hAnsi="Times New Roman"/>
          <w:b/>
        </w:rPr>
        <w:tab/>
        <w:t xml:space="preserve">Mustafa Kemal, Kurtuluş Savaşı sırasında aşağıdaki şehirlerden hangisinde </w:t>
      </w:r>
      <w:r w:rsidRPr="00B361BF">
        <w:rPr>
          <w:rFonts w:ascii="Times New Roman" w:hAnsi="Times New Roman"/>
          <w:b/>
          <w:u w:val="single"/>
        </w:rPr>
        <w:t>bulunmamıştır?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</w:rPr>
        <w:tab/>
        <w:t>Sivas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Antalya</w:t>
      </w:r>
    </w:p>
    <w:p w:rsidR="00971295" w:rsidRPr="0095235E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>
        <w:rPr>
          <w:rFonts w:ascii="Times New Roman" w:hAnsi="Times New Roman"/>
        </w:rPr>
        <w:tab/>
        <w:t>Amasya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D) Erzurum 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 w:rsidRPr="00B361BF">
        <w:rPr>
          <w:rFonts w:ascii="Times New Roman" w:hAnsi="Times New Roman"/>
          <w:b/>
        </w:rPr>
        <w:t>8)</w:t>
      </w:r>
      <w:r>
        <w:rPr>
          <w:rFonts w:ascii="Times New Roman" w:hAnsi="Times New Roman"/>
        </w:rPr>
        <w:tab/>
        <w:t>televizyon-ağaç-arı-motor-ampul-ova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36" type="#_x0000_t75" href="http://www.sorubak.com/aofpuanhesaplamasi.ph" style="position:absolute;left:0;text-align:left;margin-left:341.05pt;margin-top:.7pt;width:219pt;height:225.75pt;z-index:251664384;visibility:visible" o:button="t">
            <v:fill o:detectmouseclick="t"/>
            <v:imagedata r:id="rId6" o:title=""/>
            <w10:wrap type="topAndBottom"/>
          </v:shape>
        </w:pict>
      </w:r>
      <w:r w:rsidRPr="00B361BF">
        <w:rPr>
          <w:rFonts w:ascii="Times New Roman" w:hAnsi="Times New Roman"/>
          <w:b/>
        </w:rPr>
        <w:t>Yukarıdakilerden hangisi beşeri unsurlardandır?</w:t>
      </w:r>
    </w:p>
    <w:p w:rsidR="00971295" w:rsidRPr="00B361BF" w:rsidRDefault="00971295" w:rsidP="00B361BF">
      <w:pPr>
        <w:pStyle w:val="ListParagraph"/>
        <w:numPr>
          <w:ilvl w:val="0"/>
          <w:numId w:val="5"/>
        </w:numPr>
        <w:tabs>
          <w:tab w:val="left" w:pos="-142"/>
          <w:tab w:val="left" w:pos="14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Ağaç-arı-ova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</w:t>
      </w:r>
      <w:r w:rsidRPr="00B361BF">
        <w:rPr>
          <w:rFonts w:ascii="Times New Roman" w:hAnsi="Times New Roman"/>
        </w:rPr>
        <w:t>Ampul-ova</w:t>
      </w:r>
    </w:p>
    <w:p w:rsidR="00971295" w:rsidRDefault="00971295" w:rsidP="00B361BF">
      <w:pPr>
        <w:pStyle w:val="ListParagraph"/>
        <w:numPr>
          <w:ilvl w:val="0"/>
          <w:numId w:val="5"/>
        </w:numPr>
        <w:tabs>
          <w:tab w:val="left" w:pos="-142"/>
          <w:tab w:val="left" w:pos="142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Ağaç-arı-motor</w:t>
      </w:r>
      <w:r>
        <w:rPr>
          <w:rFonts w:ascii="Times New Roman" w:hAnsi="Times New Roman"/>
        </w:rPr>
        <w:tab/>
        <w:t>D)</w:t>
      </w:r>
      <w:r w:rsidRPr="00B361BF">
        <w:rPr>
          <w:rFonts w:ascii="Times New Roman" w:hAnsi="Times New Roman"/>
        </w:rPr>
        <w:t>Televizyon-motor-ampul</w:t>
      </w:r>
    </w:p>
    <w:p w:rsidR="00971295" w:rsidRDefault="00971295" w:rsidP="00B361B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Pr="00B361BF" w:rsidRDefault="00971295" w:rsidP="00B361B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9)</w:t>
      </w:r>
      <w:r>
        <w:rPr>
          <w:rFonts w:ascii="Times New Roman" w:hAnsi="Times New Roman"/>
          <w:b/>
        </w:rPr>
        <w:tab/>
        <w:t>A</w:t>
      </w:r>
      <w:r w:rsidRPr="00B361BF">
        <w:rPr>
          <w:rFonts w:ascii="Times New Roman" w:hAnsi="Times New Roman"/>
          <w:b/>
        </w:rPr>
        <w:t>şağıdaki illerimizden hangisi ülkemizin doğusunda bulunur?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</w:rPr>
        <w:tab/>
        <w:t>İstanbul</w:t>
      </w:r>
      <w:r>
        <w:rPr>
          <w:rFonts w:ascii="Times New Roman" w:hAnsi="Times New Roman"/>
        </w:rPr>
        <w:tab/>
        <w:t>B) İzmir</w:t>
      </w:r>
      <w:r>
        <w:rPr>
          <w:rFonts w:ascii="Times New Roman" w:hAnsi="Times New Roman"/>
        </w:rPr>
        <w:tab/>
        <w:t>C) Samsun</w:t>
      </w:r>
      <w:r>
        <w:rPr>
          <w:rFonts w:ascii="Times New Roman" w:hAnsi="Times New Roman"/>
        </w:rPr>
        <w:tab/>
        <w:t>D)Van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971295" w:rsidRDefault="00971295" w:rsidP="00032267">
      <w:pPr>
        <w:tabs>
          <w:tab w:val="left" w:pos="-142"/>
          <w:tab w:val="left" w:pos="142"/>
          <w:tab w:val="left" w:pos="284"/>
        </w:tabs>
        <w:spacing w:after="0" w:line="240" w:lineRule="auto"/>
        <w:ind w:left="-142"/>
        <w:rPr>
          <w:rFonts w:ascii="Times New Roman" w:hAnsi="Times New Roman"/>
          <w:b/>
          <w:u w:val="single"/>
        </w:rPr>
      </w:pPr>
      <w:r w:rsidRPr="00032267">
        <w:rPr>
          <w:rFonts w:ascii="Times New Roman" w:hAnsi="Times New Roman"/>
          <w:b/>
        </w:rPr>
        <w:t>10)</w:t>
      </w:r>
      <w:r w:rsidRPr="00032267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G</w:t>
      </w:r>
      <w:r w:rsidRPr="00032267">
        <w:rPr>
          <w:rFonts w:ascii="Times New Roman" w:hAnsi="Times New Roman"/>
          <w:b/>
        </w:rPr>
        <w:t xml:space="preserve">ünlük hava tahminlerini almak için aşağıdakilerden hangisine </w:t>
      </w:r>
      <w:r w:rsidRPr="00032267">
        <w:rPr>
          <w:rFonts w:ascii="Times New Roman" w:hAnsi="Times New Roman"/>
          <w:b/>
          <w:u w:val="single"/>
        </w:rPr>
        <w:t>başvurmayız?</w:t>
      </w:r>
    </w:p>
    <w:p w:rsidR="00971295" w:rsidRDefault="00971295" w:rsidP="00032267">
      <w:pPr>
        <w:tabs>
          <w:tab w:val="left" w:pos="-142"/>
          <w:tab w:val="left" w:pos="142"/>
          <w:tab w:val="left" w:pos="284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</w:rPr>
        <w:tab/>
        <w:t>televizyon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radyo</w:t>
      </w:r>
    </w:p>
    <w:p w:rsidR="00971295" w:rsidRPr="00032267" w:rsidRDefault="00971295" w:rsidP="00032267">
      <w:pPr>
        <w:tabs>
          <w:tab w:val="left" w:pos="-142"/>
          <w:tab w:val="left" w:pos="142"/>
          <w:tab w:val="left" w:pos="284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>
        <w:rPr>
          <w:rFonts w:ascii="Times New Roman" w:hAnsi="Times New Roman"/>
        </w:rPr>
        <w:tab/>
        <w:t>kitap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internet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032267">
      <w:pPr>
        <w:tabs>
          <w:tab w:val="left" w:pos="-142"/>
          <w:tab w:val="left" w:pos="284"/>
        </w:tabs>
        <w:spacing w:after="0" w:line="240" w:lineRule="auto"/>
        <w:rPr>
          <w:rFonts w:ascii="Times New Roman" w:hAnsi="Times New Roman"/>
        </w:rPr>
      </w:pPr>
    </w:p>
    <w:p w:rsidR="00971295" w:rsidRDefault="00971295" w:rsidP="00B361BF">
      <w:pPr>
        <w:tabs>
          <w:tab w:val="left" w:pos="-142"/>
          <w:tab w:val="left" w:pos="142"/>
          <w:tab w:val="left" w:pos="284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  <w:b/>
        </w:rPr>
        <w:t>11</w:t>
      </w:r>
      <w:r w:rsidRPr="000F17AA">
        <w:rPr>
          <w:rFonts w:ascii="Times New Roman" w:hAnsi="Times New Roman"/>
          <w:b/>
        </w:rPr>
        <w:t>)</w:t>
      </w:r>
      <w:r>
        <w:rPr>
          <w:rFonts w:ascii="Times New Roman" w:hAnsi="Times New Roman"/>
        </w:rPr>
        <w:tab/>
        <w:t>I-Yer kabuğunun çıkıntılı, yüksek yamaçlarla çevrili bölümleridir.</w:t>
      </w:r>
    </w:p>
    <w:p w:rsidR="00971295" w:rsidRDefault="00971295" w:rsidP="00B361BF">
      <w:pPr>
        <w:tabs>
          <w:tab w:val="left" w:pos="-142"/>
          <w:tab w:val="left" w:pos="142"/>
          <w:tab w:val="left" w:pos="284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II-Çevresine göre çukurda kalan düzlüklere denir.</w:t>
      </w:r>
    </w:p>
    <w:p w:rsidR="00971295" w:rsidRDefault="00971295" w:rsidP="00B361BF">
      <w:pPr>
        <w:tabs>
          <w:tab w:val="left" w:pos="-142"/>
          <w:tab w:val="left" w:pos="142"/>
          <w:tab w:val="left" w:pos="284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III-Akarsularla derin biçimde yarılmış yüksek düzlüklerdir.</w:t>
      </w:r>
    </w:p>
    <w:p w:rsidR="00971295" w:rsidRDefault="00971295" w:rsidP="00B361BF">
      <w:pPr>
        <w:tabs>
          <w:tab w:val="left" w:pos="-142"/>
          <w:tab w:val="left" w:pos="142"/>
          <w:tab w:val="left" w:pos="284"/>
        </w:tabs>
        <w:spacing w:after="0" w:line="240" w:lineRule="auto"/>
        <w:ind w:left="-142"/>
        <w:rPr>
          <w:rFonts w:ascii="Times New Roman" w:hAnsi="Times New Roman"/>
          <w:b/>
        </w:rPr>
      </w:pPr>
      <w:r w:rsidRPr="000F17AA">
        <w:rPr>
          <w:rFonts w:ascii="Times New Roman" w:hAnsi="Times New Roman"/>
          <w:b/>
        </w:rPr>
        <w:t xml:space="preserve">Yukardaki tanımları yapılan yeryüzü şekilleri aşağıdakilerden hangisinde doğru olarak verilmiştir? </w:t>
      </w:r>
      <w:r w:rsidRPr="000F17AA">
        <w:rPr>
          <w:rFonts w:ascii="Times New Roman" w:hAnsi="Times New Roman"/>
          <w:b/>
        </w:rPr>
        <w:tab/>
      </w:r>
    </w:p>
    <w:p w:rsidR="00971295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0F17AA">
        <w:rPr>
          <w:rFonts w:ascii="Times New Roman" w:hAnsi="Times New Roman"/>
          <w:b/>
          <w:u w:val="single"/>
        </w:rPr>
        <w:tab/>
      </w:r>
      <w:r>
        <w:rPr>
          <w:rFonts w:ascii="Times New Roman" w:hAnsi="Times New Roman"/>
          <w:b/>
          <w:u w:val="single"/>
        </w:rPr>
        <w:t>I</w:t>
      </w:r>
      <w:r>
        <w:rPr>
          <w:rFonts w:ascii="Times New Roman" w:hAnsi="Times New Roman"/>
          <w:b/>
          <w:u w:val="single"/>
        </w:rPr>
        <w:tab/>
      </w:r>
      <w:r>
        <w:rPr>
          <w:rFonts w:ascii="Times New Roman" w:hAnsi="Times New Roman"/>
          <w:b/>
          <w:u w:val="single"/>
        </w:rPr>
        <w:tab/>
        <w:t>II</w:t>
      </w:r>
      <w:r>
        <w:rPr>
          <w:rFonts w:ascii="Times New Roman" w:hAnsi="Times New Roman"/>
          <w:b/>
          <w:u w:val="single"/>
        </w:rPr>
        <w:tab/>
      </w:r>
      <w:r>
        <w:rPr>
          <w:rFonts w:ascii="Times New Roman" w:hAnsi="Times New Roman"/>
          <w:b/>
          <w:u w:val="single"/>
        </w:rPr>
        <w:tab/>
      </w:r>
      <w:r w:rsidRPr="000F17AA">
        <w:rPr>
          <w:rFonts w:ascii="Times New Roman" w:hAnsi="Times New Roman"/>
          <w:b/>
          <w:u w:val="single"/>
        </w:rPr>
        <w:t>III</w:t>
      </w:r>
      <w:r w:rsidRPr="000F17AA">
        <w:rPr>
          <w:rFonts w:ascii="Times New Roman" w:hAnsi="Times New Roman"/>
          <w:b/>
          <w:u w:val="single"/>
        </w:rPr>
        <w:tab/>
      </w:r>
    </w:p>
    <w:p w:rsidR="00971295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plato</w:t>
      </w:r>
      <w:r>
        <w:rPr>
          <w:rFonts w:ascii="Times New Roman" w:hAnsi="Times New Roman"/>
        </w:rPr>
        <w:tab/>
        <w:t xml:space="preserve">          vadi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dağ</w:t>
      </w:r>
    </w:p>
    <w:p w:rsidR="00971295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dağ</w:t>
      </w:r>
      <w:r>
        <w:rPr>
          <w:rFonts w:ascii="Times New Roman" w:hAnsi="Times New Roman"/>
        </w:rPr>
        <w:tab/>
        <w:t xml:space="preserve">           ova</w:t>
      </w:r>
      <w:r>
        <w:rPr>
          <w:rFonts w:ascii="Times New Roman" w:hAnsi="Times New Roman"/>
        </w:rPr>
        <w:tab/>
        <w:t xml:space="preserve">            plato</w:t>
      </w:r>
    </w:p>
    <w:p w:rsidR="00971295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dağ</w:t>
      </w:r>
      <w:r>
        <w:rPr>
          <w:rFonts w:ascii="Times New Roman" w:hAnsi="Times New Roman"/>
        </w:rPr>
        <w:tab/>
        <w:t xml:space="preserve">          plato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vadi</w:t>
      </w:r>
    </w:p>
    <w:p w:rsidR="00971295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vadi</w:t>
      </w:r>
      <w:r>
        <w:rPr>
          <w:rFonts w:ascii="Times New Roman" w:hAnsi="Times New Roman"/>
        </w:rPr>
        <w:tab/>
        <w:t xml:space="preserve">           dağ</w:t>
      </w:r>
      <w:r>
        <w:rPr>
          <w:rFonts w:ascii="Times New Roman" w:hAnsi="Times New Roman"/>
        </w:rPr>
        <w:tab/>
        <w:t xml:space="preserve">            plato</w:t>
      </w:r>
    </w:p>
    <w:p w:rsidR="00971295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  <w:r w:rsidRPr="00AC3DA9">
        <w:rPr>
          <w:rFonts w:ascii="Times New Roman" w:hAnsi="Times New Roman"/>
          <w:b/>
        </w:rPr>
        <w:t>12)</w:t>
      </w:r>
      <w:r>
        <w:rPr>
          <w:rFonts w:ascii="Times New Roman" w:hAnsi="Times New Roman"/>
        </w:rPr>
        <w:tab/>
        <w:t>I-Sakin davranmak</w:t>
      </w:r>
    </w:p>
    <w:p w:rsidR="00971295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II-Sağlam bir masanın altında uygun şekilde beklemek</w:t>
      </w:r>
    </w:p>
    <w:p w:rsidR="00971295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ab/>
        <w:t>III-Sağa sola koşturmak</w:t>
      </w:r>
    </w:p>
    <w:p w:rsidR="00971295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ab/>
        <w:t>IV-Asansör ve merdivenlerden uzak durmak</w:t>
      </w:r>
    </w:p>
    <w:p w:rsidR="00971295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  <w:b/>
        </w:rPr>
      </w:pPr>
      <w:r w:rsidRPr="00AC3DA9">
        <w:rPr>
          <w:rFonts w:ascii="Times New Roman" w:hAnsi="Times New Roman"/>
          <w:b/>
        </w:rPr>
        <w:t xml:space="preserve">Yukarıdakilerden hangisini deprem anında </w:t>
      </w:r>
      <w:r w:rsidRPr="00AC3DA9">
        <w:rPr>
          <w:rFonts w:ascii="Times New Roman" w:hAnsi="Times New Roman"/>
          <w:b/>
          <w:u w:val="single"/>
        </w:rPr>
        <w:t>yapılmaması</w:t>
      </w:r>
      <w:r w:rsidRPr="00AC3DA9">
        <w:rPr>
          <w:rFonts w:ascii="Times New Roman" w:hAnsi="Times New Roman"/>
          <w:b/>
        </w:rPr>
        <w:t xml:space="preserve"> gereken bir davranıştır?</w:t>
      </w:r>
    </w:p>
    <w:p w:rsidR="00971295" w:rsidRDefault="00971295" w:rsidP="00314EC0">
      <w:pPr>
        <w:pStyle w:val="ListParagraph"/>
        <w:numPr>
          <w:ilvl w:val="0"/>
          <w:numId w:val="6"/>
        </w:num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B) II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C)III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D)IV</w:t>
      </w:r>
    </w:p>
    <w:p w:rsidR="00971295" w:rsidRDefault="00971295" w:rsidP="00314EC0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Pr="00532AC1" w:rsidRDefault="00971295" w:rsidP="00314EC0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  <w:b/>
        </w:rPr>
      </w:pPr>
      <w:r w:rsidRPr="00532AC1">
        <w:rPr>
          <w:rFonts w:ascii="Times New Roman" w:hAnsi="Times New Roman"/>
          <w:b/>
        </w:rPr>
        <w:t>13)</w:t>
      </w:r>
      <w:r w:rsidRPr="00532AC1">
        <w:rPr>
          <w:rFonts w:ascii="Times New Roman" w:hAnsi="Times New Roman"/>
          <w:b/>
        </w:rPr>
        <w:tab/>
        <w:t>Aşağıdakilerden hangisi beşeri unsurlardandır?</w:t>
      </w:r>
    </w:p>
    <w:p w:rsidR="00971295" w:rsidRDefault="00971295" w:rsidP="00314EC0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</w:rPr>
        <w:tab/>
        <w:t>inek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C) deniz</w:t>
      </w:r>
    </w:p>
    <w:p w:rsidR="00971295" w:rsidRDefault="00971295" w:rsidP="00314EC0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>
        <w:rPr>
          <w:rFonts w:ascii="Times New Roman" w:hAnsi="Times New Roman"/>
        </w:rPr>
        <w:tab/>
        <w:t>dağ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D) köprü</w:t>
      </w:r>
      <w:r>
        <w:rPr>
          <w:rFonts w:ascii="Times New Roman" w:hAnsi="Times New Roman"/>
        </w:rPr>
        <w:tab/>
      </w:r>
    </w:p>
    <w:p w:rsidR="00971295" w:rsidRDefault="00971295" w:rsidP="00314EC0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Pr="00532AC1" w:rsidRDefault="00971295" w:rsidP="00314EC0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_x0000_s1037" type="#_x0000_t202" style="position:absolute;left:0;text-align:left;margin-left:174.15pt;margin-top:3pt;width:72.75pt;height:4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" strokeweight="1.75pt">
            <v:stroke dashstyle="longDashDotDot"/>
            <v:textbox>
              <w:txbxContent>
                <w:p w:rsidR="00971295" w:rsidRDefault="00971295" w:rsidP="00532AC1">
                  <w:pPr>
                    <w:spacing w:after="0" w:line="240" w:lineRule="auto"/>
                    <w:jc w:val="center"/>
                  </w:pPr>
                  <w:r>
                    <w:t>3.</w:t>
                  </w:r>
                </w:p>
                <w:p w:rsidR="00971295" w:rsidRDefault="00971295" w:rsidP="00532AC1">
                  <w:pPr>
                    <w:spacing w:after="0" w:line="240" w:lineRule="auto"/>
                    <w:jc w:val="center"/>
                  </w:pPr>
                  <w:r>
                    <w:t>haberleşme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19.65pt;margin-top:2.95pt;width:58.5pt;height:4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" strokeweight="1.75pt">
            <v:stroke dashstyle="longDashDotDot" joinstyle="bevel" endcap="round"/>
            <v:textbox>
              <w:txbxContent>
                <w:p w:rsidR="00971295" w:rsidRDefault="00971295" w:rsidP="00532AC1">
                  <w:pPr>
                    <w:spacing w:after="0" w:line="240" w:lineRule="auto"/>
                    <w:jc w:val="center"/>
                  </w:pPr>
                  <w:r>
                    <w:t>1.</w:t>
                  </w:r>
                </w:p>
                <w:p w:rsidR="00971295" w:rsidRDefault="00971295" w:rsidP="00532AC1">
                  <w:pPr>
                    <w:spacing w:after="0" w:line="240" w:lineRule="auto"/>
                    <w:jc w:val="center"/>
                  </w:pPr>
                  <w:r>
                    <w:t>zaman</w:t>
                  </w:r>
                </w:p>
                <w:p w:rsidR="00971295" w:rsidRDefault="00971295" w:rsidP="00532AC1"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left:0;text-align:left;margin-left:95.4pt;margin-top:2.95pt;width:58.5pt;height:4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" strokeweight="1.75pt">
            <v:stroke dashstyle="longDashDotDot"/>
            <v:textbox>
              <w:txbxContent>
                <w:p w:rsidR="00971295" w:rsidRDefault="00971295" w:rsidP="00532AC1">
                  <w:pPr>
                    <w:spacing w:after="0" w:line="240" w:lineRule="auto"/>
                    <w:jc w:val="center"/>
                  </w:pPr>
                  <w:r>
                    <w:t>2.</w:t>
                  </w:r>
                </w:p>
                <w:p w:rsidR="00971295" w:rsidRDefault="00971295" w:rsidP="00532AC1">
                  <w:pPr>
                    <w:spacing w:after="0" w:line="240" w:lineRule="auto"/>
                    <w:jc w:val="center"/>
                  </w:pPr>
                  <w:r>
                    <w:t>yön</w:t>
                  </w:r>
                </w:p>
                <w:p w:rsidR="00971295" w:rsidRDefault="00971295" w:rsidP="00532AC1">
                  <w:pPr>
                    <w:jc w:val="center"/>
                  </w:pPr>
                </w:p>
              </w:txbxContent>
            </v:textbox>
          </v:shape>
        </w:pict>
      </w:r>
      <w:r w:rsidRPr="00532AC1">
        <w:rPr>
          <w:rFonts w:ascii="Times New Roman" w:hAnsi="Times New Roman"/>
          <w:b/>
        </w:rPr>
        <w:t>14)</w:t>
      </w:r>
      <w:r w:rsidRPr="00532AC1">
        <w:rPr>
          <w:rFonts w:ascii="Times New Roman" w:hAnsi="Times New Roman"/>
          <w:b/>
        </w:rPr>
        <w:tab/>
      </w:r>
      <w:r w:rsidRPr="00532AC1">
        <w:rPr>
          <w:rFonts w:ascii="Times New Roman" w:hAnsi="Times New Roman"/>
          <w:b/>
        </w:rPr>
        <w:tab/>
      </w:r>
    </w:p>
    <w:p w:rsidR="00971295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Pr="00032267" w:rsidRDefault="00971295" w:rsidP="00032267">
      <w:pPr>
        <w:tabs>
          <w:tab w:val="left" w:pos="-142"/>
          <w:tab w:val="left" w:pos="142"/>
          <w:tab w:val="left" w:pos="284"/>
          <w:tab w:val="left" w:pos="709"/>
          <w:tab w:val="left" w:pos="1418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  <w:b/>
        </w:rPr>
      </w:pPr>
      <w:r w:rsidRPr="00532AC1">
        <w:rPr>
          <w:rFonts w:ascii="Times New Roman" w:hAnsi="Times New Roman"/>
          <w:b/>
        </w:rPr>
        <w:t>Yukarıda numaralandırılmış kavramlar hangi seçenekte doğru ilişkilendirilmiştir?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532AC1">
        <w:rPr>
          <w:rFonts w:ascii="Times New Roman" w:hAnsi="Times New Roman"/>
          <w:u w:val="single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532AC1"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532AC1">
        <w:rPr>
          <w:rFonts w:ascii="Times New Roman" w:hAnsi="Times New Roman"/>
          <w:u w:val="single"/>
        </w:rPr>
        <w:t>3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>
        <w:rPr>
          <w:rFonts w:ascii="Times New Roman" w:hAnsi="Times New Roman"/>
        </w:rPr>
        <w:tab/>
        <w:t xml:space="preserve">      pusula</w:t>
      </w:r>
      <w:r>
        <w:rPr>
          <w:rFonts w:ascii="Times New Roman" w:hAnsi="Times New Roman"/>
        </w:rPr>
        <w:tab/>
        <w:t xml:space="preserve">           saat</w:t>
      </w:r>
      <w:r>
        <w:rPr>
          <w:rFonts w:ascii="Times New Roman" w:hAnsi="Times New Roman"/>
        </w:rPr>
        <w:tab/>
        <w:t xml:space="preserve">         telefon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B)         saat</w:t>
      </w:r>
      <w:r>
        <w:rPr>
          <w:rFonts w:ascii="Times New Roman" w:hAnsi="Times New Roman"/>
        </w:rPr>
        <w:tab/>
        <w:t xml:space="preserve">         pusula</w:t>
      </w:r>
      <w:r>
        <w:rPr>
          <w:rFonts w:ascii="Times New Roman" w:hAnsi="Times New Roman"/>
        </w:rPr>
        <w:tab/>
        <w:t xml:space="preserve">         telefon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r>
        <w:rPr>
          <w:rFonts w:ascii="Times New Roman" w:hAnsi="Times New Roman"/>
        </w:rPr>
        <w:tab/>
        <w:t xml:space="preserve">      telefon               pusula</w:t>
      </w:r>
      <w:r>
        <w:rPr>
          <w:rFonts w:ascii="Times New Roman" w:hAnsi="Times New Roman"/>
        </w:rPr>
        <w:tab/>
        <w:t xml:space="preserve">           saat</w:t>
      </w:r>
    </w:p>
    <w:p w:rsidR="00971295" w:rsidRPr="00532AC1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D)         saat</w:t>
      </w:r>
      <w:r>
        <w:rPr>
          <w:rFonts w:ascii="Times New Roman" w:hAnsi="Times New Roman"/>
        </w:rPr>
        <w:tab/>
        <w:t xml:space="preserve">         telefon</w:t>
      </w:r>
      <w:r>
        <w:rPr>
          <w:rFonts w:ascii="Times New Roman" w:hAnsi="Times New Roman"/>
        </w:rPr>
        <w:tab/>
        <w:t xml:space="preserve">          pusula</w:t>
      </w:r>
    </w:p>
    <w:p w:rsidR="00971295" w:rsidRPr="0095235E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>NOT: Çoktan seçmeli soruların her biri 5 puan olmak üzere toplam 70 puandır.</w:t>
      </w: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Default="00971295" w:rsidP="00E7289F">
      <w:pPr>
        <w:tabs>
          <w:tab w:val="left" w:pos="-142"/>
          <w:tab w:val="left" w:pos="142"/>
        </w:tabs>
        <w:spacing w:after="0" w:line="240" w:lineRule="auto"/>
        <w:ind w:left="-142"/>
        <w:rPr>
          <w:rFonts w:ascii="Times New Roman" w:hAnsi="Times New Roman"/>
        </w:rPr>
      </w:pPr>
    </w:p>
    <w:p w:rsidR="00971295" w:rsidRPr="003454BA" w:rsidRDefault="00971295" w:rsidP="00CD2820">
      <w:pPr>
        <w:tabs>
          <w:tab w:val="left" w:pos="-142"/>
          <w:tab w:val="left" w:pos="142"/>
        </w:tabs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  <w:r w:rsidRPr="003454BA">
        <w:rPr>
          <w:rFonts w:ascii="Comic Sans MS" w:hAnsi="Comic Sans MS"/>
          <w:b/>
          <w:sz w:val="28"/>
          <w:szCs w:val="28"/>
        </w:rPr>
        <w:t>BAŞARILAR</w:t>
      </w:r>
    </w:p>
    <w:sectPr w:rsidR="00971295" w:rsidRPr="003454BA" w:rsidSect="00032267">
      <w:type w:val="continuous"/>
      <w:pgSz w:w="11906" w:h="16838"/>
      <w:pgMar w:top="426" w:right="566" w:bottom="284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C63B3"/>
    <w:multiLevelType w:val="hybridMultilevel"/>
    <w:tmpl w:val="65BA2016"/>
    <w:lvl w:ilvl="0" w:tplc="70F847F8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1">
    <w:nsid w:val="2EE4203D"/>
    <w:multiLevelType w:val="hybridMultilevel"/>
    <w:tmpl w:val="1A12A984"/>
    <w:lvl w:ilvl="0" w:tplc="14F42998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2">
    <w:nsid w:val="5C946969"/>
    <w:multiLevelType w:val="hybridMultilevel"/>
    <w:tmpl w:val="B462B036"/>
    <w:lvl w:ilvl="0" w:tplc="6ACA67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D0B4550"/>
    <w:multiLevelType w:val="hybridMultilevel"/>
    <w:tmpl w:val="989AE04E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623A234F"/>
    <w:multiLevelType w:val="hybridMultilevel"/>
    <w:tmpl w:val="7CAE7E08"/>
    <w:lvl w:ilvl="0" w:tplc="848EB516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5">
    <w:nsid w:val="6A051CF3"/>
    <w:multiLevelType w:val="hybridMultilevel"/>
    <w:tmpl w:val="2D7EC47C"/>
    <w:lvl w:ilvl="0" w:tplc="F25686F6">
      <w:start w:val="1"/>
      <w:numFmt w:val="upperLetter"/>
      <w:lvlText w:val="%1)"/>
      <w:lvlJc w:val="left"/>
      <w:pPr>
        <w:ind w:left="21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210"/>
    <w:rsid w:val="00032267"/>
    <w:rsid w:val="00061DFD"/>
    <w:rsid w:val="000F17AA"/>
    <w:rsid w:val="00146471"/>
    <w:rsid w:val="002B1F29"/>
    <w:rsid w:val="002D302D"/>
    <w:rsid w:val="002E764A"/>
    <w:rsid w:val="00314EC0"/>
    <w:rsid w:val="003454BA"/>
    <w:rsid w:val="004253D0"/>
    <w:rsid w:val="00532AC1"/>
    <w:rsid w:val="00671B06"/>
    <w:rsid w:val="007A388B"/>
    <w:rsid w:val="007F3EFB"/>
    <w:rsid w:val="0095235E"/>
    <w:rsid w:val="00971295"/>
    <w:rsid w:val="009D6B12"/>
    <w:rsid w:val="00A15AA5"/>
    <w:rsid w:val="00A42BEA"/>
    <w:rsid w:val="00A558C8"/>
    <w:rsid w:val="00AC3DA9"/>
    <w:rsid w:val="00B10210"/>
    <w:rsid w:val="00B361BF"/>
    <w:rsid w:val="00B44D30"/>
    <w:rsid w:val="00C4150F"/>
    <w:rsid w:val="00CD2820"/>
    <w:rsid w:val="00E7289F"/>
    <w:rsid w:val="00E95AD3"/>
    <w:rsid w:val="00EA77D3"/>
    <w:rsid w:val="00ED4FC4"/>
    <w:rsid w:val="00EE3FF0"/>
    <w:rsid w:val="00F278B7"/>
    <w:rsid w:val="00FC3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21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102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D4F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D4FC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E764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77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253</TotalTime>
  <Pages>2</Pages>
  <Words>666</Words>
  <Characters>3798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UMUT</dc:creator>
  <cp:keywords>www.sorubak.com</cp:keywords>
  <dc:description>www.sorubak.com</dc:description>
  <cp:lastModifiedBy>edanur</cp:lastModifiedBy>
  <cp:revision>18</cp:revision>
  <dcterms:created xsi:type="dcterms:W3CDTF">2013-01-05T14:41:00Z</dcterms:created>
  <dcterms:modified xsi:type="dcterms:W3CDTF">2013-01-06T16:37:00Z</dcterms:modified>
  <cp:category>www.sorubak.com</cp:category>
</cp:coreProperties>
</file>