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B0" w:rsidRDefault="00F860B0" w:rsidP="00E23551">
      <w:pPr>
        <w:rPr>
          <w:rFonts w:ascii="Kayra" w:hAnsi="Kayra"/>
          <w:sz w:val="28"/>
          <w:szCs w:val="28"/>
        </w:rPr>
        <w:sectPr w:rsidR="00F860B0" w:rsidSect="009726FC">
          <w:headerReference w:type="default" r:id="rId7"/>
          <w:footerReference w:type="default" r:id="rId8"/>
          <w:pgSz w:w="11906" w:h="16838"/>
          <w:pgMar w:top="567" w:right="424" w:bottom="142" w:left="567" w:header="567" w:footer="0" w:gutter="0"/>
          <w:cols w:space="569"/>
          <w:docGrid w:linePitch="360"/>
        </w:sectPr>
      </w:pPr>
      <w:bookmarkStart w:id="0" w:name="_GoBack"/>
      <w:bookmarkEnd w:id="0"/>
      <w:r w:rsidRPr="006E4482">
        <w:rPr>
          <w:rFonts w:ascii="Kayra" w:hAnsi="Kayra"/>
          <w:sz w:val="28"/>
          <w:szCs w:val="28"/>
        </w:rPr>
        <w:t>ADI SOYADI:………………………</w:t>
      </w:r>
    </w:p>
    <w:p w:rsidR="00F860B0" w:rsidRPr="006E4482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1)Kültürümüzü oluşturan ögelerden 3 tanesini yazınız (10p)</w: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1-……………………………………</w: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2-…………………………………....</w: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3……………………………………</w:t>
      </w:r>
    </w:p>
    <w:p w:rsidR="00F860B0" w:rsidRPr="006E4482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2)Trablusgarp Savaşı ile ilgili bildiklerinizi yazınız (10p)</w:t>
      </w:r>
    </w:p>
    <w:p w:rsidR="00F860B0" w:rsidRDefault="00F860B0" w:rsidP="006E4482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…………………………………………</w:t>
      </w:r>
    </w:p>
    <w:p w:rsidR="00F860B0" w:rsidRDefault="00F860B0" w:rsidP="006E4482">
      <w:pPr>
        <w:rPr>
          <w:rFonts w:ascii="Kayra" w:hAnsi="Kayra"/>
          <w:sz w:val="28"/>
          <w:szCs w:val="28"/>
        </w:rPr>
      </w:pPr>
    </w:p>
    <w:p w:rsidR="00F860B0" w:rsidRDefault="00F860B0" w:rsidP="006E4482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……………………………………………</w:t>
      </w:r>
    </w:p>
    <w:p w:rsidR="00F860B0" w:rsidRDefault="00F860B0" w:rsidP="006E4482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  <w:sectPr w:rsidR="00F860B0" w:rsidSect="006E4482">
          <w:type w:val="continuous"/>
          <w:pgSz w:w="11906" w:h="16838"/>
          <w:pgMar w:top="567" w:right="424" w:bottom="142" w:left="567" w:header="567" w:footer="0" w:gutter="0"/>
          <w:cols w:num="2" w:space="141"/>
          <w:docGrid w:linePitch="360"/>
        </w:sectPr>
      </w:pPr>
      <w:r>
        <w:rPr>
          <w:rFonts w:ascii="Kayra" w:hAnsi="Kayra"/>
          <w:sz w:val="28"/>
          <w:szCs w:val="28"/>
        </w:rPr>
        <w:t>…………………………………………</w: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Pr="00570B96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3)Mondros Ateşkes Antlaşmasından sonra hangi ülkelerin yurdumuzun nerelerini işgal ettiğini harita üzerinde gösteriniz (10p)</w: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s1026" type="#_x0000_t75" alt="ꮁ썋" style="position:absolute;margin-left:.2pt;margin-top:4.05pt;width:527.6pt;height:208.55pt;z-index:251658240;visibility:visible">
            <v:imagedata r:id="rId9" o:title=""/>
          </v:shape>
        </w:pic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3) Milli Mücadele içerisinde Batı Cephesinde yapılan savaşları sırasıyla yazınız</w:t>
      </w:r>
      <w:r w:rsidRPr="006E4482">
        <w:rPr>
          <w:rFonts w:ascii="Kayra" w:hAnsi="Kayra"/>
          <w:b/>
          <w:sz w:val="28"/>
          <w:szCs w:val="28"/>
        </w:rPr>
        <w:t>.</w:t>
      </w:r>
      <w:r>
        <w:rPr>
          <w:rFonts w:ascii="Kayra" w:hAnsi="Kayra"/>
          <w:b/>
          <w:sz w:val="28"/>
          <w:szCs w:val="28"/>
        </w:rPr>
        <w:t>(10p)</w:t>
      </w:r>
    </w:p>
    <w:p w:rsidR="00F860B0" w:rsidRDefault="00F860B0" w:rsidP="00570B96">
      <w:pPr>
        <w:ind w:firstLine="708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1-</w:t>
      </w:r>
    </w:p>
    <w:p w:rsidR="00F860B0" w:rsidRDefault="00F860B0" w:rsidP="00570B96">
      <w:pPr>
        <w:ind w:firstLine="708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2-</w:t>
      </w:r>
    </w:p>
    <w:p w:rsidR="00F860B0" w:rsidRDefault="00F860B0" w:rsidP="00570B96">
      <w:pPr>
        <w:ind w:firstLine="708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3-</w:t>
      </w:r>
    </w:p>
    <w:p w:rsidR="00F860B0" w:rsidRDefault="00F860B0" w:rsidP="00570B96">
      <w:pPr>
        <w:ind w:firstLine="708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4-</w:t>
      </w:r>
    </w:p>
    <w:p w:rsidR="00F860B0" w:rsidRDefault="00F860B0" w:rsidP="00570B96">
      <w:pPr>
        <w:ind w:firstLine="708"/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5-</w:t>
      </w: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5) İtilaf ve İttifak Devletlerinden 3’er tanesini yazınız. (10puan)</w:t>
      </w:r>
    </w:p>
    <w:p w:rsidR="00F860B0" w:rsidRPr="00570B96" w:rsidRDefault="00F860B0" w:rsidP="00570B96">
      <w:pPr>
        <w:ind w:left="708" w:firstLine="708"/>
        <w:rPr>
          <w:rFonts w:ascii="Kayra" w:hAnsi="Kayra"/>
          <w:i/>
          <w:sz w:val="28"/>
          <w:szCs w:val="28"/>
          <w:u w:val="single"/>
        </w:rPr>
      </w:pPr>
      <w:r w:rsidRPr="00570B96">
        <w:rPr>
          <w:rFonts w:ascii="Kayra" w:hAnsi="Kayra"/>
          <w:i/>
          <w:sz w:val="28"/>
          <w:szCs w:val="28"/>
          <w:u w:val="single"/>
        </w:rPr>
        <w:t>İttifak Devletleri</w:t>
      </w:r>
      <w:r w:rsidRPr="00570B96">
        <w:rPr>
          <w:rFonts w:ascii="Kayra" w:hAnsi="Kayra"/>
          <w:i/>
          <w:sz w:val="28"/>
          <w:szCs w:val="28"/>
          <w:u w:val="single"/>
        </w:rPr>
        <w:tab/>
      </w:r>
      <w:r w:rsidRPr="00570B96">
        <w:rPr>
          <w:rFonts w:ascii="Kayra" w:hAnsi="Kayra"/>
          <w:i/>
          <w:sz w:val="28"/>
          <w:szCs w:val="28"/>
        </w:rPr>
        <w:tab/>
      </w:r>
      <w:r w:rsidRPr="00570B96">
        <w:rPr>
          <w:rFonts w:ascii="Kayra" w:hAnsi="Kayra"/>
          <w:i/>
          <w:sz w:val="28"/>
          <w:szCs w:val="28"/>
        </w:rPr>
        <w:tab/>
      </w:r>
      <w:r w:rsidRPr="00570B96">
        <w:rPr>
          <w:rFonts w:ascii="Kayra" w:hAnsi="Kayra"/>
          <w:i/>
          <w:sz w:val="28"/>
          <w:szCs w:val="28"/>
        </w:rPr>
        <w:tab/>
      </w:r>
      <w:r w:rsidRPr="00570B96">
        <w:rPr>
          <w:rFonts w:ascii="Kayra" w:hAnsi="Kayra"/>
          <w:i/>
          <w:sz w:val="28"/>
          <w:szCs w:val="28"/>
        </w:rPr>
        <w:tab/>
      </w:r>
      <w:r>
        <w:rPr>
          <w:rFonts w:ascii="Kayra" w:hAnsi="Kayra"/>
          <w:i/>
          <w:sz w:val="28"/>
          <w:szCs w:val="28"/>
          <w:u w:val="single"/>
        </w:rPr>
        <w:t>İtilaf</w:t>
      </w:r>
      <w:r w:rsidRPr="00570B96">
        <w:rPr>
          <w:rFonts w:ascii="Kayra" w:hAnsi="Kayra"/>
          <w:i/>
          <w:sz w:val="28"/>
          <w:szCs w:val="28"/>
          <w:u w:val="single"/>
        </w:rPr>
        <w:t xml:space="preserve"> Devletleri</w:t>
      </w:r>
    </w:p>
    <w:p w:rsidR="00F860B0" w:rsidRDefault="00F860B0" w:rsidP="00570B96">
      <w:pPr>
        <w:pStyle w:val="ListParagraph"/>
        <w:numPr>
          <w:ilvl w:val="0"/>
          <w:numId w:val="12"/>
        </w:num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 </w:t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  <w:t xml:space="preserve">1- </w:t>
      </w:r>
    </w:p>
    <w:p w:rsidR="00F860B0" w:rsidRDefault="00F860B0" w:rsidP="00570B96">
      <w:pPr>
        <w:pStyle w:val="ListParagraph"/>
        <w:numPr>
          <w:ilvl w:val="0"/>
          <w:numId w:val="12"/>
        </w:num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 </w:t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  <w:t>2-</w:t>
      </w:r>
    </w:p>
    <w:p w:rsidR="00F860B0" w:rsidRDefault="00F860B0" w:rsidP="00E23551">
      <w:pPr>
        <w:pStyle w:val="ListParagraph"/>
        <w:numPr>
          <w:ilvl w:val="0"/>
          <w:numId w:val="12"/>
        </w:num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 xml:space="preserve"> </w:t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</w:r>
      <w:r>
        <w:rPr>
          <w:rFonts w:ascii="Kayra" w:hAnsi="Kayra"/>
          <w:b/>
          <w:sz w:val="28"/>
          <w:szCs w:val="28"/>
        </w:rPr>
        <w:tab/>
        <w:t>3-</w:t>
      </w: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6) Milli Mücadelede Atatürk’ün izlediği yolu, yaptığı kongreleri harita üzerinde çizerek isimlendiriniz. (10puan)</w:t>
      </w:r>
    </w:p>
    <w:p w:rsidR="00F860B0" w:rsidRDefault="00F860B0" w:rsidP="00E76E5B">
      <w:pPr>
        <w:pStyle w:val="msonormalcxspilk"/>
        <w:spacing w:after="0" w:afterAutospacing="0" w:line="240" w:lineRule="atLeast"/>
        <w:contextualSpacing/>
        <w:rPr>
          <w:rFonts w:ascii="Arial Black" w:hAnsi="Arial Black"/>
          <w:sz w:val="26"/>
          <w:szCs w:val="26"/>
        </w:rPr>
      </w:pPr>
      <w:hyperlink r:id="rId10" w:history="1">
        <w:r>
          <w:rPr>
            <w:rStyle w:val="Hyperlink"/>
            <w:rFonts w:eastAsia="Batang" w:cs="Calibri"/>
            <w:b/>
          </w:rPr>
          <w:t>www.sorubak.com</w:t>
        </w:r>
      </w:hyperlink>
      <w:r>
        <w:rPr>
          <w:rFonts w:eastAsia="Batang" w:cs="Calibri"/>
          <w:b/>
          <w:color w:val="5F497A"/>
        </w:rPr>
        <w:t xml:space="preserve"> </w:t>
      </w: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Pr="00570B96" w:rsidRDefault="00F860B0" w:rsidP="00570B96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noProof/>
        </w:rPr>
        <w:pict>
          <v:shape id="Resim 13" o:spid="_x0000_s1027" type="#_x0000_t75" alt="ꮁ썋" style="position:absolute;margin-left:2.8pt;margin-top:15.85pt;width:527.6pt;height:208.55pt;z-index:251659264;visibility:visible">
            <v:imagedata r:id="rId9" o:title=""/>
          </v:shape>
        </w:pict>
      </w: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7)Aşağıdaki cümlelerde boş bırakılan yerlere uygun sözcüğü yazınız. (30puan)</w:t>
      </w:r>
    </w:p>
    <w:p w:rsidR="00F860B0" w:rsidRDefault="00F860B0" w:rsidP="00E23551">
      <w:pPr>
        <w:rPr>
          <w:rFonts w:ascii="Kayra" w:hAnsi="Kayra"/>
          <w:b/>
          <w:sz w:val="28"/>
          <w:szCs w:val="28"/>
        </w:rPr>
      </w:pPr>
      <w:r>
        <w:rPr>
          <w:noProof/>
        </w:rPr>
        <w:pict>
          <v:shape id="Resim 1" o:spid="_x0000_s1028" type="#_x0000_t75" style="position:absolute;margin-left:-.3pt;margin-top:4.5pt;width:500.8pt;height:291.85pt;z-index:251660288;visibility:visible">
            <v:imagedata r:id="rId11" o:title=""/>
          </v:shape>
        </w:pict>
      </w:r>
    </w:p>
    <w:p w:rsidR="00F860B0" w:rsidRPr="006E4482" w:rsidRDefault="00F860B0" w:rsidP="00E23551">
      <w:pPr>
        <w:rPr>
          <w:rFonts w:ascii="Kayra" w:hAnsi="Kayra"/>
          <w:b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Pr="006E4482" w:rsidRDefault="00F860B0" w:rsidP="00E23551">
      <w:pPr>
        <w:rPr>
          <w:rFonts w:ascii="Kayra" w:hAnsi="Kayra"/>
          <w:sz w:val="28"/>
          <w:szCs w:val="28"/>
        </w:rPr>
      </w:pPr>
    </w:p>
    <w:p w:rsidR="00F860B0" w:rsidRDefault="00F860B0" w:rsidP="000667CE">
      <w:pPr>
        <w:rPr>
          <w:rFonts w:ascii="Kayra" w:hAnsi="Kayra"/>
          <w:b/>
          <w:sz w:val="28"/>
          <w:szCs w:val="28"/>
        </w:rPr>
      </w:pPr>
      <w:r>
        <w:rPr>
          <w:rFonts w:ascii="Kayra" w:hAnsi="Kayra"/>
          <w:b/>
          <w:sz w:val="28"/>
          <w:szCs w:val="28"/>
        </w:rPr>
        <w:t>8) Cümlelerden doğru olanların başına “D” yanlış olanların başına “Y” yazınız. (10puan)</w:t>
      </w:r>
    </w:p>
    <w:p w:rsidR="00F860B0" w:rsidRDefault="00F860B0" w:rsidP="000667CE">
      <w:pPr>
        <w:rPr>
          <w:rFonts w:ascii="Kayra" w:hAnsi="Kayra"/>
          <w:b/>
          <w:sz w:val="28"/>
          <w:szCs w:val="28"/>
        </w:rPr>
      </w:pPr>
      <w:r>
        <w:rPr>
          <w:noProof/>
        </w:rPr>
        <w:pict>
          <v:shape id="Resim 14" o:spid="_x0000_s1029" type="#_x0000_t75" style="position:absolute;margin-left:-.3pt;margin-top:-.35pt;width:521.7pt;height:138.4pt;z-index:251661312;visibility:visible">
            <v:imagedata r:id="rId12" o:title=""/>
          </v:shape>
        </w:pict>
      </w:r>
    </w:p>
    <w:p w:rsidR="00F860B0" w:rsidRDefault="00F860B0" w:rsidP="00E23551">
      <w:pPr>
        <w:rPr>
          <w:rFonts w:ascii="Kayra" w:hAnsi="Kayra"/>
          <w:sz w:val="28"/>
          <w:szCs w:val="28"/>
        </w:rPr>
      </w:pPr>
    </w:p>
    <w:p w:rsidR="00F860B0" w:rsidRPr="009844F4" w:rsidRDefault="00F860B0" w:rsidP="00E23551">
      <w:pPr>
        <w:rPr>
          <w:rFonts w:ascii="Kayra" w:hAnsi="Kayra"/>
          <w:color w:val="D9D9D9"/>
          <w:sz w:val="28"/>
          <w:szCs w:val="28"/>
        </w:rPr>
      </w:pPr>
    </w:p>
    <w:sectPr w:rsidR="00F860B0" w:rsidRPr="009844F4" w:rsidSect="006E4482">
      <w:type w:val="continuous"/>
      <w:pgSz w:w="11906" w:h="16838"/>
      <w:pgMar w:top="567" w:right="424" w:bottom="142" w:left="567" w:header="567" w:footer="0" w:gutter="0"/>
      <w:cols w:space="56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0B0" w:rsidRDefault="00F860B0">
      <w:r>
        <w:separator/>
      </w:r>
    </w:p>
  </w:endnote>
  <w:endnote w:type="continuationSeparator" w:id="0">
    <w:p w:rsidR="00F860B0" w:rsidRDefault="00F86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0B0" w:rsidRDefault="00F860B0">
    <w:pPr>
      <w:pStyle w:val="Footer"/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0B0" w:rsidRDefault="00F860B0">
      <w:r>
        <w:separator/>
      </w:r>
    </w:p>
  </w:footnote>
  <w:footnote w:type="continuationSeparator" w:id="0">
    <w:p w:rsidR="00F860B0" w:rsidRDefault="00F860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0B0" w:rsidRPr="005B28B7" w:rsidRDefault="00F860B0" w:rsidP="002C66B4">
    <w:pPr>
      <w:jc w:val="center"/>
      <w:rPr>
        <w:rFonts w:ascii="Century Gothic" w:hAnsi="Century Gothic"/>
        <w:b/>
        <w:sz w:val="28"/>
        <w:szCs w:val="28"/>
      </w:rPr>
    </w:pPr>
    <w:r>
      <w:rPr>
        <w:rFonts w:ascii="Century Gothic" w:hAnsi="Century Gothic"/>
        <w:b/>
        <w:sz w:val="28"/>
        <w:szCs w:val="28"/>
      </w:rPr>
      <w:t>4/A SINIFI SOSYAL BİLGİLER</w:t>
    </w:r>
    <w:r w:rsidRPr="005B28B7">
      <w:rPr>
        <w:rFonts w:ascii="Century Gothic" w:hAnsi="Century Gothic"/>
        <w:b/>
        <w:sz w:val="28"/>
        <w:szCs w:val="28"/>
      </w:rPr>
      <w:t xml:space="preserve"> DERSİ I.DÖNEM I</w:t>
    </w:r>
    <w:r>
      <w:rPr>
        <w:rFonts w:ascii="Century Gothic" w:hAnsi="Century Gothic"/>
        <w:b/>
        <w:sz w:val="28"/>
        <w:szCs w:val="28"/>
      </w:rPr>
      <w:t>I</w:t>
    </w:r>
    <w:r w:rsidRPr="005B28B7">
      <w:rPr>
        <w:rFonts w:ascii="Century Gothic" w:hAnsi="Century Gothic"/>
        <w:b/>
        <w:sz w:val="28"/>
        <w:szCs w:val="28"/>
      </w:rPr>
      <w:t>.YAZILI SINAVI</w:t>
    </w:r>
  </w:p>
  <w:p w:rsidR="00F860B0" w:rsidRPr="002C66B4" w:rsidRDefault="00F860B0" w:rsidP="002C66B4">
    <w:pPr>
      <w:pStyle w:val="Header"/>
      <w:jc w:val="center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1EB0A20"/>
    <w:multiLevelType w:val="hybridMultilevel"/>
    <w:tmpl w:val="C95C79BE"/>
    <w:lvl w:ilvl="0" w:tplc="60BC91E0">
      <w:start w:val="1"/>
      <w:numFmt w:val="decimal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5A16"/>
    <w:rsid w:val="0002716B"/>
    <w:rsid w:val="00027CE5"/>
    <w:rsid w:val="00033C90"/>
    <w:rsid w:val="00036E39"/>
    <w:rsid w:val="00041817"/>
    <w:rsid w:val="000466FD"/>
    <w:rsid w:val="000625F1"/>
    <w:rsid w:val="00063016"/>
    <w:rsid w:val="0006390F"/>
    <w:rsid w:val="000643EC"/>
    <w:rsid w:val="00064C3C"/>
    <w:rsid w:val="000667CE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5069"/>
    <w:rsid w:val="00227F07"/>
    <w:rsid w:val="00242AB6"/>
    <w:rsid w:val="00246683"/>
    <w:rsid w:val="00256558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C66B4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64655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423B"/>
    <w:rsid w:val="00456EB4"/>
    <w:rsid w:val="004870D3"/>
    <w:rsid w:val="004C1AC0"/>
    <w:rsid w:val="004C6658"/>
    <w:rsid w:val="004D18EA"/>
    <w:rsid w:val="004D47B9"/>
    <w:rsid w:val="004F6DFC"/>
    <w:rsid w:val="00500B39"/>
    <w:rsid w:val="0050169D"/>
    <w:rsid w:val="00502322"/>
    <w:rsid w:val="00522B4D"/>
    <w:rsid w:val="00530D5D"/>
    <w:rsid w:val="00536417"/>
    <w:rsid w:val="00540923"/>
    <w:rsid w:val="0054471A"/>
    <w:rsid w:val="00545B01"/>
    <w:rsid w:val="00547DDD"/>
    <w:rsid w:val="005636F6"/>
    <w:rsid w:val="005651C1"/>
    <w:rsid w:val="00570B96"/>
    <w:rsid w:val="005721BD"/>
    <w:rsid w:val="00574B2B"/>
    <w:rsid w:val="00576545"/>
    <w:rsid w:val="00577645"/>
    <w:rsid w:val="005808D1"/>
    <w:rsid w:val="00580FFA"/>
    <w:rsid w:val="00586398"/>
    <w:rsid w:val="0059542D"/>
    <w:rsid w:val="00595C8D"/>
    <w:rsid w:val="00597279"/>
    <w:rsid w:val="005A25E2"/>
    <w:rsid w:val="005A7BCA"/>
    <w:rsid w:val="005A7CF9"/>
    <w:rsid w:val="005B28B7"/>
    <w:rsid w:val="005B37E0"/>
    <w:rsid w:val="005D4E7A"/>
    <w:rsid w:val="005D5D4E"/>
    <w:rsid w:val="005D7D6D"/>
    <w:rsid w:val="005F5C4F"/>
    <w:rsid w:val="00600EB5"/>
    <w:rsid w:val="00604116"/>
    <w:rsid w:val="006164D9"/>
    <w:rsid w:val="006347BC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E4482"/>
    <w:rsid w:val="006F2FDD"/>
    <w:rsid w:val="006F5807"/>
    <w:rsid w:val="0070093A"/>
    <w:rsid w:val="00700F88"/>
    <w:rsid w:val="00703FDF"/>
    <w:rsid w:val="007064FB"/>
    <w:rsid w:val="00716A3F"/>
    <w:rsid w:val="00723058"/>
    <w:rsid w:val="0074354C"/>
    <w:rsid w:val="00747011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99F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35515"/>
    <w:rsid w:val="008411E1"/>
    <w:rsid w:val="0084253E"/>
    <w:rsid w:val="00842FE0"/>
    <w:rsid w:val="00853A64"/>
    <w:rsid w:val="008816FE"/>
    <w:rsid w:val="00892CD6"/>
    <w:rsid w:val="008A23BF"/>
    <w:rsid w:val="008A430D"/>
    <w:rsid w:val="008A516B"/>
    <w:rsid w:val="008A55B1"/>
    <w:rsid w:val="008B4635"/>
    <w:rsid w:val="008C1420"/>
    <w:rsid w:val="008C15FF"/>
    <w:rsid w:val="008C2266"/>
    <w:rsid w:val="008C3A35"/>
    <w:rsid w:val="008D218D"/>
    <w:rsid w:val="008D3803"/>
    <w:rsid w:val="008D50AF"/>
    <w:rsid w:val="008E7ADF"/>
    <w:rsid w:val="008F7B5A"/>
    <w:rsid w:val="00930F7A"/>
    <w:rsid w:val="0095494A"/>
    <w:rsid w:val="009726FC"/>
    <w:rsid w:val="009751B2"/>
    <w:rsid w:val="009844F4"/>
    <w:rsid w:val="0098499A"/>
    <w:rsid w:val="00987C61"/>
    <w:rsid w:val="009A4974"/>
    <w:rsid w:val="009A6008"/>
    <w:rsid w:val="009B0B3D"/>
    <w:rsid w:val="009B3A0F"/>
    <w:rsid w:val="009B48A6"/>
    <w:rsid w:val="009D27FC"/>
    <w:rsid w:val="009F1B1E"/>
    <w:rsid w:val="009F5369"/>
    <w:rsid w:val="00A02DFD"/>
    <w:rsid w:val="00A040D0"/>
    <w:rsid w:val="00A04C56"/>
    <w:rsid w:val="00A16D92"/>
    <w:rsid w:val="00A20986"/>
    <w:rsid w:val="00A21BF7"/>
    <w:rsid w:val="00A26E0E"/>
    <w:rsid w:val="00A27D3B"/>
    <w:rsid w:val="00A36164"/>
    <w:rsid w:val="00A43BC3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2F61"/>
    <w:rsid w:val="00B95D46"/>
    <w:rsid w:val="00B96778"/>
    <w:rsid w:val="00BA5581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75B"/>
    <w:rsid w:val="00CB4F2A"/>
    <w:rsid w:val="00CC78F2"/>
    <w:rsid w:val="00CD021F"/>
    <w:rsid w:val="00CE3823"/>
    <w:rsid w:val="00CF4AC2"/>
    <w:rsid w:val="00CF4E8C"/>
    <w:rsid w:val="00CF5C7A"/>
    <w:rsid w:val="00D03D7E"/>
    <w:rsid w:val="00D16EE3"/>
    <w:rsid w:val="00D1714C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23551"/>
    <w:rsid w:val="00E542F4"/>
    <w:rsid w:val="00E5634F"/>
    <w:rsid w:val="00E5759A"/>
    <w:rsid w:val="00E61CC5"/>
    <w:rsid w:val="00E75153"/>
    <w:rsid w:val="00E76E5B"/>
    <w:rsid w:val="00E8034D"/>
    <w:rsid w:val="00E942D8"/>
    <w:rsid w:val="00E97D66"/>
    <w:rsid w:val="00EA2205"/>
    <w:rsid w:val="00EB46F9"/>
    <w:rsid w:val="00ED3A7D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0B0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A7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ED3A7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3A7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2C66B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66B4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76E5B"/>
    <w:rPr>
      <w:rFonts w:cs="Times New Roman"/>
      <w:color w:val="0000FF"/>
      <w:u w:val="single"/>
    </w:rPr>
  </w:style>
  <w:style w:type="paragraph" w:customStyle="1" w:styleId="msonormalcxspilk">
    <w:name w:val="msonormalcxspilk"/>
    <w:basedOn w:val="Normal"/>
    <w:uiPriority w:val="99"/>
    <w:rsid w:val="00E76E5B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5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150</Words>
  <Characters>857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/>
  <cp:keywords>www.sorubak.com</cp:keywords>
  <dc:description>www.sorubak.com</dc:description>
  <cp:lastModifiedBy>edanur</cp:lastModifiedBy>
  <cp:revision>2</cp:revision>
  <cp:lastPrinted>2012-11-29T10:29:00Z</cp:lastPrinted>
  <dcterms:created xsi:type="dcterms:W3CDTF">2012-11-29T10:29:00Z</dcterms:created>
  <dcterms:modified xsi:type="dcterms:W3CDTF">2012-12-02T09:00:00Z</dcterms:modified>
  <cp:category>www.sorubak.com</cp:category>
</cp:coreProperties>
</file>