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779" w:rsidRDefault="00656779" w:rsidP="00843E44">
      <w:pPr>
        <w:ind w:left="-900" w:firstLine="900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FATMA PAKSEN  İLKOKULU</w:t>
      </w:r>
    </w:p>
    <w:p w:rsidR="00656779" w:rsidRDefault="00656779" w:rsidP="00843E44">
      <w:pPr>
        <w:ind w:left="-900" w:firstLine="900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2012-2013 EĞİTİM-ÖĞRETİM YILI 4.      SINIFLAR</w:t>
      </w:r>
    </w:p>
    <w:p w:rsidR="00656779" w:rsidRDefault="00656779" w:rsidP="00843E44">
      <w:pPr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MATEMATİK DERSİ 1. DÖNEM 3. YAZILI SORULARI</w:t>
      </w:r>
    </w:p>
    <w:p w:rsidR="00656779" w:rsidRDefault="00656779" w:rsidP="008418CB">
      <w:pPr>
        <w:rPr>
          <w:rFonts w:ascii="Comic Sans MS" w:hAnsi="Comic Sans MS" w:cs="Comic Sans MS"/>
          <w:b/>
          <w:bCs/>
          <w:sz w:val="22"/>
          <w:szCs w:val="22"/>
        </w:rPr>
      </w:pPr>
      <w:r w:rsidRPr="00D427FB">
        <w:rPr>
          <w:rFonts w:ascii="Comic Sans MS" w:hAnsi="Comic Sans MS" w:cs="Comic Sans MS"/>
          <w:b/>
          <w:bCs/>
          <w:sz w:val="22"/>
          <w:szCs w:val="22"/>
        </w:rPr>
        <w:t xml:space="preserve">1- Aşağıdaki sayıların okunuşlarını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yazınız.(5P)  </w:t>
      </w:r>
    </w:p>
    <w:p w:rsidR="00656779" w:rsidRPr="00383464" w:rsidRDefault="00656779" w:rsidP="008418CB">
      <w:pPr>
        <w:rPr>
          <w:rFonts w:ascii="Comic Sans MS" w:hAnsi="Comic Sans MS" w:cs="Comic Sans MS"/>
          <w:b/>
          <w:bCs/>
          <w:sz w:val="8"/>
          <w:szCs w:val="8"/>
        </w:rPr>
      </w:pPr>
    </w:p>
    <w:p w:rsidR="00656779" w:rsidRDefault="00656779" w:rsidP="008418CB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158 642:………………………………………………………………</w:t>
      </w:r>
    </w:p>
    <w:p w:rsidR="00656779" w:rsidRPr="00383464" w:rsidRDefault="00656779" w:rsidP="008418CB">
      <w:pPr>
        <w:rPr>
          <w:rFonts w:ascii="Comic Sans MS" w:hAnsi="Comic Sans MS" w:cs="Comic Sans MS"/>
          <w:sz w:val="8"/>
          <w:szCs w:val="8"/>
        </w:rPr>
      </w:pPr>
    </w:p>
    <w:p w:rsidR="00656779" w:rsidRDefault="00656779" w:rsidP="008418CB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6 002:………………………………………………………………</w:t>
      </w:r>
    </w:p>
    <w:p w:rsidR="00656779" w:rsidRPr="00383464" w:rsidRDefault="00656779" w:rsidP="008418CB">
      <w:pPr>
        <w:rPr>
          <w:rFonts w:ascii="Comic Sans MS" w:hAnsi="Comic Sans MS" w:cs="Comic Sans MS"/>
          <w:sz w:val="8"/>
          <w:szCs w:val="8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15 005:………………………………………………………………</w:t>
      </w:r>
    </w:p>
    <w:p w:rsidR="00656779" w:rsidRPr="00383464" w:rsidRDefault="00656779" w:rsidP="005E6107">
      <w:pPr>
        <w:rPr>
          <w:rFonts w:ascii="Comic Sans MS" w:hAnsi="Comic Sans MS" w:cs="Comic Sans MS"/>
          <w:sz w:val="8"/>
          <w:szCs w:val="8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70 159:………………………………………………………………</w:t>
      </w:r>
    </w:p>
    <w:p w:rsidR="00656779" w:rsidRPr="00383464" w:rsidRDefault="00656779" w:rsidP="005E6107">
      <w:pPr>
        <w:rPr>
          <w:rFonts w:ascii="Comic Sans MS" w:hAnsi="Comic Sans MS" w:cs="Comic Sans MS"/>
          <w:sz w:val="8"/>
          <w:szCs w:val="8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50 023:………………………………………………………………</w:t>
      </w: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8418CB">
      <w:pPr>
        <w:rPr>
          <w:rFonts w:ascii="Comic Sans MS" w:hAnsi="Comic Sans MS" w:cs="Comic Sans MS"/>
          <w:b/>
          <w:bCs/>
          <w:sz w:val="22"/>
          <w:szCs w:val="22"/>
        </w:rPr>
      </w:pPr>
      <w:r w:rsidRPr="00383464">
        <w:rPr>
          <w:rFonts w:ascii="Comic Sans MS" w:hAnsi="Comic Sans MS" w:cs="Comic Sans MS"/>
          <w:b/>
          <w:bCs/>
          <w:sz w:val="22"/>
          <w:szCs w:val="22"/>
        </w:rPr>
        <w:t>2-Aşağıda okunuşları verilen sayıları yazınız.</w:t>
      </w:r>
    </w:p>
    <w:p w:rsidR="00656779" w:rsidRDefault="00656779" w:rsidP="008418CB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(5 P)</w:t>
      </w:r>
    </w:p>
    <w:p w:rsidR="00656779" w:rsidRPr="00383464" w:rsidRDefault="00656779" w:rsidP="008418CB">
      <w:pPr>
        <w:rPr>
          <w:rFonts w:ascii="Comic Sans MS" w:hAnsi="Comic Sans MS" w:cs="Comic Sans MS"/>
          <w:b/>
          <w:bCs/>
          <w:sz w:val="8"/>
          <w:szCs w:val="8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………………: Üç yüz yirmi yedi bin on</w:t>
      </w:r>
    </w:p>
    <w:p w:rsidR="00656779" w:rsidRPr="00383464" w:rsidRDefault="00656779" w:rsidP="005E6107">
      <w:pPr>
        <w:rPr>
          <w:rFonts w:ascii="Comic Sans MS" w:hAnsi="Comic Sans MS" w:cs="Comic Sans MS"/>
          <w:sz w:val="8"/>
          <w:szCs w:val="8"/>
        </w:rPr>
      </w:pPr>
    </w:p>
    <w:p w:rsidR="00656779" w:rsidRDefault="00656779" w:rsidP="008418CB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………………: İki yüz üç bin kırk </w:t>
      </w:r>
    </w:p>
    <w:p w:rsidR="00656779" w:rsidRPr="00383464" w:rsidRDefault="00656779" w:rsidP="008418CB">
      <w:pPr>
        <w:rPr>
          <w:rFonts w:ascii="Comic Sans MS" w:hAnsi="Comic Sans MS" w:cs="Comic Sans MS"/>
          <w:sz w:val="8"/>
          <w:szCs w:val="8"/>
        </w:rPr>
      </w:pPr>
    </w:p>
    <w:p w:rsidR="00656779" w:rsidRDefault="00656779" w:rsidP="008418CB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………………: Doksan  bin sekiz yüz altı</w:t>
      </w:r>
    </w:p>
    <w:p w:rsidR="00656779" w:rsidRPr="00383464" w:rsidRDefault="00656779" w:rsidP="008418CB">
      <w:pPr>
        <w:rPr>
          <w:rFonts w:ascii="Comic Sans MS" w:hAnsi="Comic Sans MS" w:cs="Comic Sans MS"/>
          <w:sz w:val="8"/>
          <w:szCs w:val="8"/>
        </w:rPr>
      </w:pPr>
    </w:p>
    <w:p w:rsidR="00656779" w:rsidRDefault="00656779" w:rsidP="008418CB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href="http://www.google.com.tr/imgres?imgurl=http://www.cizgifilmseyret.com/files/image/164_1.jpg&amp;imgrefurl=http://www.cizgifilmseyret.com/category/26/keloglan/2.html&amp;h=308&amp;w=226&amp;sz=11&amp;tbnid=6iFFI6d_oW6oEM:&amp;tbnh=99&amp;tbnw=73&amp;prev=/search%3Fq%3DKELO%25C4%259ELAN%26tbm%3Disch%26tbo%3Du&amp;zoom=1&amp;q=KELO%C4%9ELAN&amp;usg=__zwt01v5halR4XN8baP9Zm4sheCI=&amp;docid=UNDWgT9PM9WLyM&amp;hl=tr&amp;sa=X&amp;ei=otfrULrMMcWnhAf_g4DoDA&amp;ved=0CDMQ9QEwAA&amp;" style="position:absolute;margin-left:4in;margin-top:3.6pt;width:59.25pt;height:81pt;z-index:-251653120" wrapcoords="-273 0 -273 21400 21600 21400 21600 0 -273 0" o:button="t">
            <v:imagedata r:id="rId5" o:title=""/>
            <w10:wrap type="tight"/>
          </v:shape>
        </w:pict>
      </w:r>
      <w:r>
        <w:rPr>
          <w:rFonts w:ascii="Comic Sans MS" w:hAnsi="Comic Sans MS" w:cs="Comic Sans MS"/>
          <w:sz w:val="22"/>
          <w:szCs w:val="22"/>
        </w:rPr>
        <w:t>………………: Sekiz yüz beş bin yetmiş sekiz</w:t>
      </w:r>
    </w:p>
    <w:p w:rsidR="00656779" w:rsidRPr="00383464" w:rsidRDefault="00656779" w:rsidP="008418CB">
      <w:pPr>
        <w:rPr>
          <w:rFonts w:ascii="Comic Sans MS" w:hAnsi="Comic Sans MS" w:cs="Comic Sans MS"/>
          <w:sz w:val="8"/>
          <w:szCs w:val="8"/>
        </w:rPr>
      </w:pPr>
    </w:p>
    <w:p w:rsidR="00656779" w:rsidRDefault="00656779" w:rsidP="008418CB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………………: Dokuz bin altı</w:t>
      </w:r>
    </w:p>
    <w:p w:rsidR="00656779" w:rsidRDefault="00656779" w:rsidP="008418CB">
      <w:pPr>
        <w:rPr>
          <w:rFonts w:ascii="Comic Sans MS" w:hAnsi="Comic Sans MS" w:cs="Comic Sans MS"/>
          <w:sz w:val="22"/>
          <w:szCs w:val="22"/>
        </w:rPr>
      </w:pPr>
    </w:p>
    <w:p w:rsidR="00656779" w:rsidRPr="000136A7" w:rsidRDefault="00656779" w:rsidP="00383464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3- </w:t>
      </w:r>
      <w:r w:rsidRPr="00AE04A6">
        <w:rPr>
          <w:rFonts w:ascii="Comic Sans MS" w:hAnsi="Comic Sans MS" w:cs="Comic Sans MS"/>
          <w:b/>
          <w:bCs/>
          <w:sz w:val="22"/>
          <w:szCs w:val="22"/>
        </w:rPr>
        <w:t xml:space="preserve">Aşağıdaki sayıları </w:t>
      </w:r>
      <w:r>
        <w:rPr>
          <w:rFonts w:ascii="Comic Sans MS" w:hAnsi="Comic Sans MS" w:cs="Comic Sans MS"/>
          <w:b/>
          <w:bCs/>
          <w:sz w:val="22"/>
          <w:szCs w:val="22"/>
        </w:rPr>
        <w:t>çözümleyiniz.</w:t>
      </w:r>
      <w:r w:rsidRPr="00B021EA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>(5)</w:t>
      </w:r>
    </w:p>
    <w:p w:rsidR="00656779" w:rsidRDefault="00656779" w:rsidP="008418CB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8418CB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75 126=</w:t>
      </w: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478 024=</w:t>
      </w: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Pr="00DD7F25" w:rsidRDefault="00656779" w:rsidP="00C9115F">
      <w:pPr>
        <w:jc w:val="center"/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sz w:val="22"/>
          <w:szCs w:val="22"/>
        </w:rPr>
        <w:t>5-1-4-6</w:t>
      </w:r>
    </w:p>
    <w:p w:rsidR="00656779" w:rsidRPr="00DD7F25" w:rsidRDefault="00656779" w:rsidP="00C9115F">
      <w:pPr>
        <w:rPr>
          <w:rFonts w:ascii="Comic Sans MS" w:hAnsi="Comic Sans MS" w:cs="Comic Sans MS"/>
          <w:b/>
          <w:bCs/>
          <w:sz w:val="22"/>
          <w:szCs w:val="22"/>
        </w:rPr>
      </w:pPr>
      <w:r w:rsidRPr="00DD7F25">
        <w:rPr>
          <w:rFonts w:ascii="Comic Sans MS" w:hAnsi="Comic Sans MS" w:cs="Comic Sans MS"/>
          <w:b/>
          <w:bCs/>
          <w:sz w:val="22"/>
          <w:szCs w:val="22"/>
        </w:rPr>
        <w:t>4-Yukarıdaki rakamları bir defa kullanmak şartıyla;</w:t>
      </w:r>
      <w:r w:rsidRPr="00B021EA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>(5P)</w:t>
      </w:r>
      <w:r w:rsidRPr="009F4435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656779" w:rsidRDefault="00656779" w:rsidP="00C9115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- 4 basamaklı en büyük  sayı:……………………</w:t>
      </w:r>
    </w:p>
    <w:p w:rsidR="00656779" w:rsidRPr="00A30EE3" w:rsidRDefault="00656779" w:rsidP="00C9115F">
      <w:pPr>
        <w:rPr>
          <w:rFonts w:ascii="Comic Sans MS" w:hAnsi="Comic Sans MS" w:cs="Comic Sans MS"/>
          <w:sz w:val="10"/>
          <w:szCs w:val="10"/>
        </w:rPr>
      </w:pPr>
    </w:p>
    <w:p w:rsidR="00656779" w:rsidRDefault="00656779" w:rsidP="00C9115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- 4 basamaklı en küçük sayı:………………………</w:t>
      </w:r>
    </w:p>
    <w:p w:rsidR="00656779" w:rsidRPr="00A30EE3" w:rsidRDefault="00656779" w:rsidP="00C9115F">
      <w:pPr>
        <w:rPr>
          <w:rFonts w:ascii="Comic Sans MS" w:hAnsi="Comic Sans MS" w:cs="Comic Sans MS"/>
          <w:sz w:val="8"/>
          <w:szCs w:val="8"/>
        </w:rPr>
      </w:pPr>
    </w:p>
    <w:p w:rsidR="00656779" w:rsidRDefault="00656779" w:rsidP="00C9115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- 4 basamaklı en büyük çift  sayı:……………………</w:t>
      </w:r>
    </w:p>
    <w:p w:rsidR="00656779" w:rsidRPr="00A30EE3" w:rsidRDefault="00656779" w:rsidP="00C9115F">
      <w:pPr>
        <w:rPr>
          <w:rFonts w:ascii="Comic Sans MS" w:hAnsi="Comic Sans MS" w:cs="Comic Sans MS"/>
          <w:sz w:val="8"/>
          <w:szCs w:val="8"/>
        </w:rPr>
      </w:pPr>
    </w:p>
    <w:p w:rsidR="00656779" w:rsidRDefault="00656779" w:rsidP="00C9115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- 4 basamaklı en büyük tek sayı:……………………</w:t>
      </w:r>
    </w:p>
    <w:p w:rsidR="00656779" w:rsidRPr="00A30EE3" w:rsidRDefault="00656779" w:rsidP="00C9115F">
      <w:pPr>
        <w:rPr>
          <w:rFonts w:ascii="Comic Sans MS" w:hAnsi="Comic Sans MS" w:cs="Comic Sans MS"/>
          <w:sz w:val="8"/>
          <w:szCs w:val="8"/>
        </w:rPr>
      </w:pPr>
    </w:p>
    <w:p w:rsidR="00656779" w:rsidRDefault="00656779" w:rsidP="00C9115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- 4 basamaklı en küçük çift sayı:……………………</w:t>
      </w: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rg_hi" o:spid="_x0000_s1027" type="#_x0000_t75" alt="" href="http://www.google.com.tr/imgres?imgurl=http://www.cizgifilmseyret.com/files/image/164_1.jpg&amp;imgrefurl=http://www.cizgifilmseyret.com/category/26/keloglan/2.html&amp;h=308&amp;w=226&amp;sz=11&amp;tbnid=6iFFI6d_oW6oEM:&amp;tbnh=99&amp;tbnw=73&amp;prev=/search%3Fq%3DKELO%25C4%259ELAN%26tbm%3Disch%26tbo%3Du&amp;zoom=1&amp;q=KELO%C4%9ELAN&amp;usg=__zwt01v5halR4XN8baP9Zm4sheCI=&amp;docid=UNDWgT9PM9WLyM&amp;hl=tr&amp;sa=X&amp;ei=otfrULrMMcWnhAf_g4DoDA&amp;ved=0CDMQ9QEwAA&amp;" style="position:absolute;margin-left:0;margin-top:6.1pt;width:68.45pt;height:93.55pt;z-index:-251658240" wrapcoords="-237 0 -237 21427 21600 21427 21600 0 -237 0" o:button="t">
            <v:imagedata r:id="rId5" o:title=""/>
            <w10:wrap type="tight"/>
          </v:shape>
        </w:pict>
      </w: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Pr="00DD7F25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  <w:r w:rsidRPr="00DD7F25">
        <w:rPr>
          <w:rFonts w:ascii="Comic Sans MS" w:hAnsi="Comic Sans MS" w:cs="Comic Sans MS"/>
          <w:b/>
          <w:bCs/>
          <w:sz w:val="22"/>
          <w:szCs w:val="22"/>
        </w:rPr>
        <w:t>5-</w:t>
      </w:r>
      <w:r>
        <w:rPr>
          <w:rFonts w:ascii="Comic Sans MS" w:hAnsi="Comic Sans MS" w:cs="Comic Sans MS"/>
          <w:b/>
          <w:bCs/>
          <w:sz w:val="22"/>
          <w:szCs w:val="22"/>
        </w:rPr>
        <w:t>Aşağıdaki sayıları</w:t>
      </w:r>
      <w:r w:rsidRPr="00DD7F25">
        <w:rPr>
          <w:rFonts w:ascii="Comic Sans MS" w:hAnsi="Comic Sans MS" w:cs="Comic Sans MS"/>
          <w:b/>
          <w:bCs/>
          <w:sz w:val="22"/>
          <w:szCs w:val="22"/>
        </w:rPr>
        <w:t xml:space="preserve"> büyü</w:t>
      </w:r>
      <w:r>
        <w:rPr>
          <w:rFonts w:ascii="Comic Sans MS" w:hAnsi="Comic Sans MS" w:cs="Comic Sans MS"/>
          <w:b/>
          <w:bCs/>
          <w:sz w:val="22"/>
          <w:szCs w:val="22"/>
        </w:rPr>
        <w:t>kten küçüğe</w:t>
      </w:r>
      <w:r w:rsidRPr="00DD7F25">
        <w:rPr>
          <w:rFonts w:ascii="Comic Sans MS" w:hAnsi="Comic Sans MS" w:cs="Comic Sans MS"/>
          <w:b/>
          <w:bCs/>
          <w:sz w:val="22"/>
          <w:szCs w:val="22"/>
        </w:rPr>
        <w:t xml:space="preserve"> doğru işaret koyarak sıralayınız.</w:t>
      </w:r>
      <w:r w:rsidRPr="009F4435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>(4 P)</w:t>
      </w:r>
    </w:p>
    <w:p w:rsidR="00656779" w:rsidRPr="00DD7F25" w:rsidRDefault="00656779" w:rsidP="00DD7F25">
      <w:pPr>
        <w:jc w:val="center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>12 357 –11 163 – 15 435 – 10 605 – 10 507</w:t>
      </w: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……………   ………………  ……………    ………………   ………………</w:t>
      </w: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Pr="0072141C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  <w:r w:rsidRPr="0072141C">
        <w:rPr>
          <w:rFonts w:ascii="Comic Sans MS" w:hAnsi="Comic Sans MS" w:cs="Comic Sans MS"/>
          <w:b/>
          <w:bCs/>
          <w:sz w:val="22"/>
          <w:szCs w:val="22"/>
        </w:rPr>
        <w:t>6-Aşağıdaki işlemlerini yapınız.</w:t>
      </w:r>
      <w:r w:rsidRPr="009F4435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9089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>7095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>19009</w:t>
      </w:r>
    </w:p>
    <w:p w:rsidR="00656779" w:rsidRPr="00E05782" w:rsidRDefault="00656779" w:rsidP="005E6107">
      <w:pPr>
        <w:rPr>
          <w:rFonts w:ascii="Comic Sans MS" w:hAnsi="Comic Sans MS" w:cs="Comic Sans MS"/>
          <w:sz w:val="22"/>
          <w:szCs w:val="22"/>
          <w:u w:val="single"/>
        </w:rPr>
      </w:pPr>
      <w:r>
        <w:rPr>
          <w:rFonts w:ascii="Comic Sans MS" w:hAnsi="Comic Sans MS" w:cs="Comic Sans MS"/>
          <w:sz w:val="22"/>
          <w:szCs w:val="22"/>
          <w:u w:val="single"/>
        </w:rPr>
        <w:t>+   202</w:t>
      </w:r>
      <w:r>
        <w:rPr>
          <w:rFonts w:ascii="Comic Sans MS" w:hAnsi="Comic Sans MS" w:cs="Comic Sans MS"/>
          <w:sz w:val="22"/>
          <w:szCs w:val="22"/>
        </w:rPr>
        <w:t xml:space="preserve">                      1900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 xml:space="preserve">  6783</w:t>
      </w: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                         </w:t>
      </w:r>
      <w:r>
        <w:rPr>
          <w:rFonts w:ascii="Comic Sans MS" w:hAnsi="Comic Sans MS" w:cs="Comic Sans MS"/>
          <w:sz w:val="22"/>
          <w:szCs w:val="22"/>
          <w:u w:val="single"/>
        </w:rPr>
        <w:t xml:space="preserve">+  783 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 xml:space="preserve">      </w:t>
      </w:r>
      <w:r>
        <w:rPr>
          <w:rFonts w:ascii="Comic Sans MS" w:hAnsi="Comic Sans MS" w:cs="Comic Sans MS"/>
          <w:sz w:val="22"/>
          <w:szCs w:val="22"/>
          <w:u w:val="single"/>
        </w:rPr>
        <w:t>+   50976</w:t>
      </w: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B021EA">
      <w:pPr>
        <w:rPr>
          <w:rFonts w:ascii="Comic Sans MS" w:hAnsi="Comic Sans MS" w:cs="Comic Sans MS"/>
          <w:b/>
          <w:bCs/>
          <w:sz w:val="22"/>
          <w:szCs w:val="22"/>
        </w:rPr>
      </w:pPr>
      <w:r w:rsidRPr="00C64955">
        <w:rPr>
          <w:rFonts w:ascii="Comic Sans MS" w:hAnsi="Comic Sans MS" w:cs="Comic Sans MS"/>
          <w:b/>
          <w:bCs/>
          <w:sz w:val="22"/>
          <w:szCs w:val="22"/>
        </w:rPr>
        <w:t>7</w:t>
      </w:r>
      <w:r w:rsidRPr="00330B07">
        <w:rPr>
          <w:rFonts w:ascii="Comic Sans MS" w:hAnsi="Comic Sans MS" w:cs="Comic Sans MS"/>
          <w:b/>
          <w:bCs/>
        </w:rPr>
        <w:t>-Bir fırında; birinci gün</w:t>
      </w:r>
      <w:r>
        <w:rPr>
          <w:rFonts w:ascii="Comic Sans MS" w:hAnsi="Comic Sans MS" w:cs="Comic Sans MS"/>
          <w:b/>
          <w:bCs/>
        </w:rPr>
        <w:t xml:space="preserve"> </w:t>
      </w:r>
      <w:r w:rsidRPr="00330B07">
        <w:rPr>
          <w:rFonts w:ascii="Comic Sans MS" w:hAnsi="Comic Sans MS" w:cs="Comic Sans MS"/>
          <w:b/>
          <w:bCs/>
        </w:rPr>
        <w:t>11</w:t>
      </w:r>
      <w:r>
        <w:rPr>
          <w:rFonts w:ascii="Comic Sans MS" w:hAnsi="Comic Sans MS" w:cs="Comic Sans MS"/>
          <w:b/>
          <w:bCs/>
        </w:rPr>
        <w:t xml:space="preserve"> </w:t>
      </w:r>
      <w:r w:rsidRPr="00330B07">
        <w:rPr>
          <w:rFonts w:ascii="Comic Sans MS" w:hAnsi="Comic Sans MS" w:cs="Comic Sans MS"/>
          <w:b/>
          <w:bCs/>
        </w:rPr>
        <w:t xml:space="preserve">652 ikinci gün </w:t>
      </w:r>
      <w:r>
        <w:rPr>
          <w:rFonts w:ascii="Comic Sans MS" w:hAnsi="Comic Sans MS" w:cs="Comic Sans MS"/>
          <w:b/>
          <w:bCs/>
        </w:rPr>
        <w:t xml:space="preserve">birinci günün iki katından 10000daha az </w:t>
      </w:r>
      <w:r w:rsidRPr="00330B07">
        <w:rPr>
          <w:rFonts w:ascii="Comic Sans MS" w:hAnsi="Comic Sans MS" w:cs="Comic Sans MS"/>
          <w:b/>
          <w:bCs/>
        </w:rPr>
        <w:t xml:space="preserve"> ekmek üretmiştir. Buna göre, bu fırında iki günde toplam kaç adet ekmek üretilmiştir? </w:t>
      </w:r>
      <w:r>
        <w:rPr>
          <w:rFonts w:ascii="Comic Sans MS" w:hAnsi="Comic Sans MS" w:cs="Comic Sans MS"/>
          <w:b/>
          <w:bCs/>
          <w:sz w:val="22"/>
          <w:szCs w:val="22"/>
        </w:rPr>
        <w:t>(5 P)</w:t>
      </w:r>
    </w:p>
    <w:p w:rsidR="00656779" w:rsidRDefault="00656779" w:rsidP="00E05782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ÇÖZÜM:</w:t>
      </w:r>
    </w:p>
    <w:p w:rsidR="00656779" w:rsidRDefault="00656779" w:rsidP="00E05782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56779" w:rsidRDefault="00656779" w:rsidP="00E05782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56779" w:rsidRDefault="00656779" w:rsidP="00E05782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56779" w:rsidRDefault="00656779" w:rsidP="00E05782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56779" w:rsidRDefault="00656779" w:rsidP="00E05782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56779" w:rsidRPr="00330B07" w:rsidRDefault="00656779" w:rsidP="00330B07">
      <w:pPr>
        <w:spacing w:line="360" w:lineRule="auto"/>
        <w:rPr>
          <w:rFonts w:ascii="Comic Sans MS" w:hAnsi="Comic Sans MS" w:cs="Comic Sans MS"/>
          <w:b/>
          <w:bCs/>
        </w:rPr>
      </w:pPr>
      <w:r w:rsidRPr="00330B07">
        <w:rPr>
          <w:rFonts w:ascii="Comic Sans MS" w:hAnsi="Comic Sans MS" w:cs="Comic Sans MS"/>
          <w:b/>
          <w:bCs/>
        </w:rPr>
        <w:t>8</w:t>
      </w:r>
      <w:r w:rsidRPr="00330B07">
        <w:rPr>
          <w:rFonts w:ascii="Comic Sans MS" w:hAnsi="Comic Sans MS" w:cs="Comic Sans MS"/>
        </w:rPr>
        <w:t>-</w:t>
      </w:r>
      <w:r>
        <w:rPr>
          <w:rFonts w:ascii="Comic Sans MS" w:hAnsi="Comic Sans MS" w:cs="Comic Sans MS"/>
          <w:b/>
          <w:bCs/>
        </w:rPr>
        <w:t>ardışık 5 çift sayının toplamı 150 ise en büyük sayı kaçtır?</w:t>
      </w:r>
      <w:r w:rsidRPr="00330B07">
        <w:rPr>
          <w:rFonts w:ascii="Comic Sans MS" w:hAnsi="Comic Sans MS" w:cs="Comic Sans MS"/>
          <w:b/>
          <w:bCs/>
        </w:rPr>
        <w:t xml:space="preserve">   </w:t>
      </w:r>
      <w:r>
        <w:rPr>
          <w:rFonts w:ascii="Comic Sans MS" w:hAnsi="Comic Sans MS" w:cs="Comic Sans MS"/>
          <w:b/>
          <w:bCs/>
        </w:rPr>
        <w:t>(6 p)</w:t>
      </w:r>
      <w:r w:rsidRPr="00330B07">
        <w:rPr>
          <w:rFonts w:ascii="Comic Sans MS" w:hAnsi="Comic Sans MS" w:cs="Comic Sans MS"/>
          <w:b/>
          <w:bCs/>
        </w:rPr>
        <w:t xml:space="preserve">                                                   Çözüm:                                                          </w:t>
      </w:r>
    </w:p>
    <w:p w:rsidR="00656779" w:rsidRPr="00330B07" w:rsidRDefault="00656779" w:rsidP="00330B07">
      <w:pPr>
        <w:spacing w:line="360" w:lineRule="auto"/>
        <w:rPr>
          <w:rFonts w:ascii="Comic Sans MS" w:hAnsi="Comic Sans MS" w:cs="Comic Sans MS"/>
          <w:b/>
          <w:bCs/>
        </w:rPr>
      </w:pPr>
    </w:p>
    <w:p w:rsidR="00656779" w:rsidRPr="00330B07" w:rsidRDefault="00656779" w:rsidP="00330B07">
      <w:pPr>
        <w:spacing w:line="360" w:lineRule="auto"/>
        <w:rPr>
          <w:rFonts w:ascii="Comic Sans MS" w:hAnsi="Comic Sans MS" w:cs="Comic Sans MS"/>
          <w:b/>
          <w:bCs/>
        </w:rPr>
      </w:pPr>
    </w:p>
    <w:p w:rsidR="00656779" w:rsidRPr="00330B07" w:rsidRDefault="00656779" w:rsidP="00330B07">
      <w:pPr>
        <w:spacing w:line="360" w:lineRule="auto"/>
        <w:rPr>
          <w:rFonts w:ascii="Comic Sans MS" w:hAnsi="Comic Sans MS" w:cs="Comic Sans MS"/>
          <w:b/>
          <w:bCs/>
        </w:rPr>
      </w:pPr>
    </w:p>
    <w:p w:rsidR="00656779" w:rsidRDefault="00656779" w:rsidP="00330B07">
      <w:pPr>
        <w:spacing w:line="360" w:lineRule="auto"/>
        <w:rPr>
          <w:rFonts w:ascii="Comic Sans MS" w:hAnsi="Comic Sans MS" w:cs="Comic Sans MS"/>
          <w:b/>
          <w:bCs/>
        </w:rPr>
      </w:pPr>
    </w:p>
    <w:p w:rsidR="00656779" w:rsidRPr="00330B07" w:rsidRDefault="00656779" w:rsidP="00330B07">
      <w:pPr>
        <w:spacing w:line="360" w:lineRule="auto"/>
        <w:rPr>
          <w:rFonts w:ascii="Comic Sans MS" w:hAnsi="Comic Sans MS" w:cs="Comic Sans MS"/>
          <w:b/>
          <w:bCs/>
        </w:rPr>
      </w:pPr>
      <w:r w:rsidRPr="00330B07">
        <w:rPr>
          <w:rFonts w:ascii="Comic Sans MS" w:hAnsi="Comic Sans MS" w:cs="Comic Sans MS"/>
          <w:b/>
          <w:bCs/>
        </w:rPr>
        <w:t xml:space="preserve">b)  </w:t>
      </w:r>
      <w:r>
        <w:rPr>
          <w:rFonts w:ascii="Comic Sans MS" w:hAnsi="Comic Sans MS" w:cs="Comic Sans MS"/>
          <w:b/>
          <w:bCs/>
        </w:rPr>
        <w:t>35+36+37+38+39+40=</w:t>
      </w:r>
    </w:p>
    <w:p w:rsidR="00656779" w:rsidRPr="00330B07" w:rsidRDefault="00656779" w:rsidP="00330B07">
      <w:pPr>
        <w:spacing w:line="360" w:lineRule="auto"/>
        <w:rPr>
          <w:rFonts w:ascii="Comic Sans MS" w:hAnsi="Comic Sans MS" w:cs="Comic Sans MS"/>
          <w:b/>
          <w:bCs/>
        </w:rPr>
      </w:pPr>
      <w:r w:rsidRPr="00330B07">
        <w:rPr>
          <w:rFonts w:ascii="Comic Sans MS" w:hAnsi="Comic Sans MS" w:cs="Comic Sans MS"/>
          <w:b/>
          <w:bCs/>
        </w:rPr>
        <w:t xml:space="preserve">                                                               </w:t>
      </w:r>
    </w:p>
    <w:p w:rsidR="00656779" w:rsidRPr="009F4435" w:rsidRDefault="00656779" w:rsidP="005E6107">
      <w:pPr>
        <w:rPr>
          <w:rFonts w:ascii="Comic Sans MS" w:hAnsi="Comic Sans MS" w:cs="Comic Sans MS"/>
        </w:rPr>
      </w:pPr>
    </w:p>
    <w:p w:rsidR="00656779" w:rsidRDefault="00656779" w:rsidP="005E6107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56779" w:rsidRDefault="00656779" w:rsidP="009F443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56779" w:rsidRDefault="00656779" w:rsidP="009F443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56779" w:rsidRDefault="00656779" w:rsidP="009F443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56779" w:rsidRDefault="00656779" w:rsidP="009F443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56779" w:rsidRDefault="00656779" w:rsidP="009F443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56779" w:rsidRDefault="00656779" w:rsidP="009F443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56779" w:rsidRDefault="00656779" w:rsidP="009F443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656779" w:rsidRDefault="00656779" w:rsidP="00B021EA">
      <w:pPr>
        <w:rPr>
          <w:rFonts w:ascii="Comic Sans MS" w:hAnsi="Comic Sans MS" w:cs="Comic Sans MS"/>
          <w:b/>
          <w:bCs/>
          <w:sz w:val="22"/>
          <w:szCs w:val="22"/>
        </w:rPr>
      </w:pPr>
      <w:r w:rsidRPr="000E2339">
        <w:rPr>
          <w:rFonts w:ascii="Comic Sans MS" w:hAnsi="Comic Sans MS" w:cs="Comic Sans MS"/>
          <w:b/>
          <w:bCs/>
          <w:sz w:val="22"/>
          <w:szCs w:val="22"/>
        </w:rPr>
        <w:t>9- Aşağıdaki işlemleri yapınız.</w:t>
      </w:r>
      <w:r w:rsidRPr="00B021EA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>(9 P)</w:t>
      </w:r>
    </w:p>
    <w:p w:rsidR="00656779" w:rsidRDefault="00656779" w:rsidP="009F4435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56779" w:rsidRPr="001038C0" w:rsidRDefault="00656779" w:rsidP="009F4435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  <w:r>
        <w:rPr>
          <w:rFonts w:ascii="Comic Sans MS" w:hAnsi="Comic Sans MS" w:cs="Comic Sans MS"/>
          <w:sz w:val="22"/>
          <w:szCs w:val="22"/>
        </w:rPr>
        <w:t>68</w:t>
      </w:r>
      <w:r w:rsidRPr="001038C0">
        <w:rPr>
          <w:rFonts w:ascii="Comic Sans MS" w:hAnsi="Comic Sans MS" w:cs="Comic Sans MS"/>
          <w:sz w:val="22"/>
          <w:szCs w:val="22"/>
        </w:rPr>
        <w:t>05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 xml:space="preserve"> 1929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>3908</w:t>
      </w:r>
    </w:p>
    <w:p w:rsidR="00656779" w:rsidRDefault="00656779" w:rsidP="001038C0">
      <w:pPr>
        <w:rPr>
          <w:rFonts w:ascii="Comic Sans MS" w:hAnsi="Comic Sans MS" w:cs="Comic Sans MS"/>
          <w:sz w:val="22"/>
          <w:szCs w:val="22"/>
        </w:rPr>
      </w:pPr>
      <w:r w:rsidRPr="001038C0">
        <w:rPr>
          <w:rFonts w:ascii="Comic Sans MS" w:hAnsi="Comic Sans MS" w:cs="Comic Sans MS"/>
          <w:sz w:val="22"/>
          <w:szCs w:val="22"/>
          <w:u w:val="single"/>
        </w:rPr>
        <w:t>-</w:t>
      </w:r>
      <w:r>
        <w:rPr>
          <w:rFonts w:ascii="Comic Sans MS" w:hAnsi="Comic Sans MS" w:cs="Comic Sans MS"/>
          <w:sz w:val="22"/>
          <w:szCs w:val="22"/>
          <w:u w:val="single"/>
        </w:rPr>
        <w:t xml:space="preserve">    504</w:t>
      </w:r>
      <w:r>
        <w:rPr>
          <w:rFonts w:ascii="Comic Sans MS" w:hAnsi="Comic Sans MS" w:cs="Comic Sans MS"/>
          <w:sz w:val="22"/>
          <w:szCs w:val="22"/>
        </w:rPr>
        <w:tab/>
        <w:t xml:space="preserve">        </w:t>
      </w:r>
      <w:r>
        <w:rPr>
          <w:rFonts w:ascii="Comic Sans MS" w:hAnsi="Comic Sans MS" w:cs="Comic Sans MS"/>
          <w:sz w:val="22"/>
          <w:szCs w:val="22"/>
          <w:u w:val="single"/>
        </w:rPr>
        <w:t>-  1634</w:t>
      </w:r>
      <w:r>
        <w:rPr>
          <w:rFonts w:ascii="Comic Sans MS" w:hAnsi="Comic Sans MS" w:cs="Comic Sans MS"/>
          <w:sz w:val="22"/>
          <w:szCs w:val="22"/>
        </w:rPr>
        <w:t xml:space="preserve">                      </w:t>
      </w:r>
      <w:r>
        <w:rPr>
          <w:rFonts w:ascii="Comic Sans MS" w:hAnsi="Comic Sans MS" w:cs="Comic Sans MS"/>
          <w:sz w:val="22"/>
          <w:szCs w:val="22"/>
          <w:u w:val="single"/>
        </w:rPr>
        <w:t>-  695</w:t>
      </w:r>
    </w:p>
    <w:p w:rsidR="00656779" w:rsidRDefault="00656779" w:rsidP="001038C0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_x0000_s1028" type="#_x0000_t75" alt="" href="http://www.google.com.tr/imgres?imgurl=http://www.cizgifilmseyret.com/files/image/164_1.jpg&amp;imgrefurl=http://www.cizgifilmseyret.com/category/26/keloglan/2.html&amp;h=308&amp;w=226&amp;sz=11&amp;tbnid=6iFFI6d_oW6oEM:&amp;tbnh=99&amp;tbnw=73&amp;prev=/search%3Fq%3DKELO%25C4%259ELAN%26tbm%3Disch%26tbo%3Du&amp;zoom=1&amp;q=KELO%C4%9ELAN&amp;usg=__zwt01v5halR4XN8baP9Zm4sheCI=&amp;docid=UNDWgT9PM9WLyM&amp;hl=tr&amp;sa=X&amp;ei=otfrULrMMcWnhAf_g4DoDA&amp;ved=0CDMQ9QEwAA&amp;" style="position:absolute;margin-left:270pt;margin-top:10.7pt;width:59.25pt;height:81pt;z-index:-251656192" wrapcoords="-273 0 -273 21400 21600 21400 21600 0 -273 0" o:button="t">
            <v:imagedata r:id="rId5" o:title=""/>
            <w10:wrap type="tight"/>
          </v:shape>
        </w:pict>
      </w:r>
    </w:p>
    <w:p w:rsidR="00656779" w:rsidRDefault="00656779" w:rsidP="001038C0">
      <w:pPr>
        <w:rPr>
          <w:rFonts w:ascii="Comic Sans MS" w:hAnsi="Comic Sans MS" w:cs="Comic Sans MS"/>
          <w:sz w:val="22"/>
          <w:szCs w:val="22"/>
        </w:rPr>
      </w:pPr>
    </w:p>
    <w:p w:rsidR="00656779" w:rsidRPr="001038C0" w:rsidRDefault="00656779" w:rsidP="001038C0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56779" w:rsidRPr="000E2339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  <w:r w:rsidRPr="000E2339">
        <w:rPr>
          <w:rFonts w:ascii="Comic Sans MS" w:hAnsi="Comic Sans MS" w:cs="Comic Sans MS"/>
          <w:b/>
          <w:bCs/>
          <w:sz w:val="22"/>
          <w:szCs w:val="22"/>
        </w:rPr>
        <w:t xml:space="preserve">10-5870 kg kömürün 2784 kg’ını satan bir esnaf, 897 kg’ını da ücretsiz olarak fakirlere dağıtmıştır. Buna göre, esnafın geriye kaç kg kömürü kalmıştır? </w:t>
      </w:r>
      <w:r>
        <w:rPr>
          <w:rFonts w:ascii="Comic Sans MS" w:hAnsi="Comic Sans MS" w:cs="Comic Sans MS"/>
          <w:b/>
          <w:bCs/>
          <w:sz w:val="22"/>
          <w:szCs w:val="22"/>
        </w:rPr>
        <w:t>(5 P)</w:t>
      </w:r>
    </w:p>
    <w:p w:rsidR="00656779" w:rsidRPr="000E2339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  <w:r w:rsidRPr="000E2339">
        <w:rPr>
          <w:rFonts w:ascii="Comic Sans MS" w:hAnsi="Comic Sans MS" w:cs="Comic Sans MS"/>
          <w:b/>
          <w:bCs/>
          <w:sz w:val="22"/>
          <w:szCs w:val="22"/>
        </w:rPr>
        <w:t xml:space="preserve">     </w:t>
      </w:r>
    </w:p>
    <w:p w:rsidR="00656779" w:rsidRPr="000E2339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shape id="_x0000_s1029" type="#_x0000_t75" alt="" href="http://www.google.com.tr/imgres?imgurl=http://www.cizgifilmseyret.com/files/image/164_1.jpg&amp;imgrefurl=http://www.cizgifilmseyret.com/category/26/keloglan/2.html&amp;h=308&amp;w=226&amp;sz=11&amp;tbnid=6iFFI6d_oW6oEM:&amp;tbnh=99&amp;tbnw=73&amp;prev=/search%3Fq%3DKELO%25C4%259ELAN%26tbm%3Disch%26tbo%3Du&amp;zoom=1&amp;q=KELO%C4%9ELAN&amp;usg=__zwt01v5halR4XN8baP9Zm4sheCI=&amp;docid=UNDWgT9PM9WLyM&amp;hl=tr&amp;sa=X&amp;ei=otfrULrMMcWnhAf_g4DoDA&amp;ved=0CDMQ9QEwAA&amp;" style="position:absolute;margin-left:0;margin-top:4.05pt;width:68.45pt;height:93.55pt;z-index:-251657216" wrapcoords="-237 0 -237 21427 21600 21427 21600 0 -237 0" o:button="t">
            <v:imagedata r:id="rId5" o:title=""/>
            <w10:wrap type="tight"/>
          </v:shape>
        </w:pict>
      </w:r>
      <w:r>
        <w:rPr>
          <w:rFonts w:ascii="Comic Sans MS" w:hAnsi="Comic Sans MS" w:cs="Comic Sans MS"/>
          <w:b/>
          <w:bCs/>
          <w:sz w:val="22"/>
          <w:szCs w:val="22"/>
        </w:rPr>
        <w:t>ÇÖZÜM:</w:t>
      </w:r>
    </w:p>
    <w:p w:rsidR="00656779" w:rsidRPr="000E2339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56779" w:rsidRPr="000E2339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56779" w:rsidRPr="000E2339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56779" w:rsidRPr="000E2339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56779" w:rsidRPr="000E2339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56779" w:rsidRPr="000E2339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56779" w:rsidRPr="000E2339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56779" w:rsidRPr="000E2339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  <w:r w:rsidRPr="000E2339">
        <w:rPr>
          <w:rFonts w:ascii="Comic Sans MS" w:hAnsi="Comic Sans MS" w:cs="Comic Sans MS"/>
          <w:b/>
          <w:bCs/>
          <w:sz w:val="22"/>
          <w:szCs w:val="22"/>
        </w:rPr>
        <w:t>11-Aşağıdaki işlemleri yapınız.</w:t>
      </w:r>
      <w:r>
        <w:rPr>
          <w:rFonts w:ascii="Comic Sans MS" w:hAnsi="Comic Sans MS" w:cs="Comic Sans MS"/>
          <w:b/>
          <w:bCs/>
          <w:sz w:val="22"/>
          <w:szCs w:val="22"/>
        </w:rPr>
        <w:t>(6P.)</w:t>
      </w:r>
    </w:p>
    <w:p w:rsidR="00656779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shape id="_x0000_s1030" type="#_x0000_t75" alt="" href="http://www.google.com.tr/imgres?imgurl=http://www.cizgifilmseyret.com/files/image/164_1.jpg&amp;imgrefurl=http://www.cizgifilmseyret.com/category/26/keloglan/2.html&amp;h=308&amp;w=226&amp;sz=11&amp;tbnid=6iFFI6d_oW6oEM:&amp;tbnh=99&amp;tbnw=73&amp;prev=/search%3Fq%3DKELO%25C4%259ELAN%26tbm%3Disch%26tbo%3Du&amp;zoom=1&amp;q=KELO%C4%9ELAN&amp;usg=__zwt01v5halR4XN8baP9Zm4sheCI=&amp;docid=UNDWgT9PM9WLyM&amp;hl=tr&amp;sa=X&amp;ei=otfrULrMMcWnhAf_g4DoDA&amp;ved=0CDMQ9QEwAA&amp;" style="position:absolute;margin-left:279pt;margin-top:5.15pt;width:59.25pt;height:81pt;z-index:-251655168" wrapcoords="-273 0 -273 21400 21600 21400 21600 0 -273 0" o:button="t">
            <v:imagedata r:id="rId5" o:title=""/>
            <w10:wrap type="tight"/>
          </v:shape>
        </w:pict>
      </w:r>
    </w:p>
    <w:p w:rsidR="00656779" w:rsidRPr="001038C0" w:rsidRDefault="00656779" w:rsidP="005E610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8</w:t>
      </w:r>
      <w:r w:rsidRPr="001038C0">
        <w:rPr>
          <w:rFonts w:ascii="Comic Sans MS" w:hAnsi="Comic Sans MS" w:cs="Comic Sans MS"/>
          <w:sz w:val="22"/>
          <w:szCs w:val="22"/>
        </w:rPr>
        <w:t>23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 xml:space="preserve">           625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 xml:space="preserve">     499</w:t>
      </w: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  <w:u w:val="single"/>
        </w:rPr>
        <w:t xml:space="preserve"> x   25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 xml:space="preserve">        </w:t>
      </w:r>
      <w:r>
        <w:rPr>
          <w:rFonts w:ascii="Comic Sans MS" w:hAnsi="Comic Sans MS" w:cs="Comic Sans MS"/>
          <w:sz w:val="22"/>
          <w:szCs w:val="22"/>
          <w:u w:val="single"/>
        </w:rPr>
        <w:t>x   47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 xml:space="preserve">  </w:t>
      </w:r>
      <w:r>
        <w:rPr>
          <w:rFonts w:ascii="Comic Sans MS" w:hAnsi="Comic Sans MS" w:cs="Comic Sans MS"/>
          <w:sz w:val="22"/>
          <w:szCs w:val="22"/>
          <w:u w:val="single"/>
        </w:rPr>
        <w:t>x    8</w:t>
      </w:r>
      <w:r>
        <w:rPr>
          <w:rFonts w:ascii="Comic Sans MS" w:hAnsi="Comic Sans MS" w:cs="Comic Sans MS"/>
          <w:sz w:val="22"/>
          <w:szCs w:val="22"/>
        </w:rPr>
        <w:t xml:space="preserve"> </w:t>
      </w: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Pr="00E67975" w:rsidRDefault="00656779" w:rsidP="005E6107">
      <w:pPr>
        <w:rPr>
          <w:rFonts w:ascii="Comic Sans MS" w:hAnsi="Comic Sans MS" w:cs="Comic Sans MS"/>
          <w:sz w:val="22"/>
          <w:szCs w:val="22"/>
          <w:u w:val="single"/>
        </w:rPr>
      </w:pPr>
      <w:r w:rsidRPr="00E67975">
        <w:rPr>
          <w:rFonts w:ascii="Comic Sans MS" w:hAnsi="Comic Sans MS" w:cs="Comic Sans MS"/>
          <w:b/>
          <w:bCs/>
          <w:sz w:val="22"/>
          <w:szCs w:val="22"/>
        </w:rPr>
        <w:t>12-Bir çıkarma işleminde eksilen,çıkan ve farkın toplamı 516’dır.Eksilen sayı kaçtır</w:t>
      </w:r>
      <w:r w:rsidRPr="00E67975">
        <w:rPr>
          <w:rFonts w:ascii="Comic Sans MS" w:hAnsi="Comic Sans MS" w:cs="Comic Sans MS"/>
          <w:i/>
          <w:iCs/>
          <w:sz w:val="22"/>
          <w:szCs w:val="22"/>
        </w:rPr>
        <w:t xml:space="preserve"> ?</w:t>
      </w:r>
      <w:r>
        <w:rPr>
          <w:rFonts w:ascii="Comic Sans MS" w:hAnsi="Comic Sans MS" w:cs="Comic Sans MS"/>
          <w:i/>
          <w:iCs/>
          <w:sz w:val="22"/>
          <w:szCs w:val="22"/>
        </w:rPr>
        <w:t>(3P)</w:t>
      </w:r>
    </w:p>
    <w:p w:rsidR="00656779" w:rsidRDefault="00656779" w:rsidP="005E6107">
      <w:pPr>
        <w:rPr>
          <w:rFonts w:ascii="Comic Sans MS" w:hAnsi="Comic Sans MS" w:cs="Comic Sans MS"/>
          <w:sz w:val="22"/>
          <w:szCs w:val="22"/>
          <w:u w:val="single"/>
        </w:rPr>
      </w:pPr>
    </w:p>
    <w:p w:rsidR="00656779" w:rsidRDefault="00656779" w:rsidP="009F4435">
      <w:pPr>
        <w:rPr>
          <w:rFonts w:ascii="Comic Sans MS" w:hAnsi="Comic Sans MS" w:cs="Comic Sans MS"/>
          <w:sz w:val="22"/>
          <w:szCs w:val="22"/>
          <w:u w:val="single"/>
        </w:rPr>
      </w:pPr>
    </w:p>
    <w:p w:rsidR="00656779" w:rsidRPr="00330B07" w:rsidRDefault="00656779" w:rsidP="009F4435">
      <w:pPr>
        <w:rPr>
          <w:rFonts w:ascii="Comic Sans MS" w:hAnsi="Comic Sans MS" w:cs="Comic Sans MS"/>
          <w:b/>
          <w:bCs/>
        </w:rPr>
      </w:pPr>
    </w:p>
    <w:p w:rsidR="00656779" w:rsidRDefault="00656779" w:rsidP="009F4435">
      <w:pPr>
        <w:rPr>
          <w:rFonts w:ascii="Comic Sans MS" w:hAnsi="Comic Sans MS" w:cs="Comic Sans MS"/>
          <w:b/>
          <w:bCs/>
        </w:rPr>
      </w:pPr>
      <w:r w:rsidRPr="000E2339">
        <w:rPr>
          <w:rFonts w:ascii="Comic Sans MS" w:hAnsi="Comic Sans MS" w:cs="Comic Sans MS"/>
          <w:b/>
          <w:bCs/>
        </w:rPr>
        <w:t>1</w:t>
      </w:r>
      <w:r>
        <w:rPr>
          <w:rFonts w:ascii="Comic Sans MS" w:hAnsi="Comic Sans MS" w:cs="Comic Sans MS"/>
          <w:b/>
          <w:bCs/>
        </w:rPr>
        <w:t>3</w:t>
      </w:r>
      <w:r w:rsidRPr="000E2339">
        <w:rPr>
          <w:rFonts w:ascii="Comic Sans MS" w:hAnsi="Comic Sans MS" w:cs="Comic Sans MS"/>
          <w:b/>
          <w:bCs/>
        </w:rPr>
        <w:t>- Aşağıdaki işlemleri yapınız</w:t>
      </w:r>
      <w:r>
        <w:rPr>
          <w:rFonts w:ascii="Comic Sans MS" w:hAnsi="Comic Sans MS" w:cs="Comic Sans MS"/>
          <w:b/>
          <w:bCs/>
        </w:rPr>
        <w:t>.(8P.)</w:t>
      </w:r>
    </w:p>
    <w:p w:rsidR="00656779" w:rsidRPr="00330B07" w:rsidRDefault="00656779" w:rsidP="009F4435">
      <w:pPr>
        <w:rPr>
          <w:rFonts w:ascii="Comic Sans MS" w:hAnsi="Comic Sans MS" w:cs="Comic Sans MS"/>
          <w:b/>
          <w:bCs/>
        </w:rPr>
      </w:pPr>
    </w:p>
    <w:p w:rsidR="00656779" w:rsidRPr="00FC4425" w:rsidRDefault="00656779" w:rsidP="006869DE">
      <w:pPr>
        <w:rPr>
          <w:b/>
          <w:bCs/>
          <w:i/>
          <w:iCs/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62pt;margin-top:2.4pt;width:.05pt;height:39pt;flip:y;z-index:251657216" o:connectortype="straight"/>
        </w:pict>
      </w:r>
      <w:r>
        <w:rPr>
          <w:noProof/>
        </w:rPr>
        <w:pict>
          <v:shape id="_x0000_s1032" type="#_x0000_t32" style="position:absolute;margin-left:162pt;margin-top:11.4pt;width:30.05pt;height:0;z-index:251652096" o:connectortype="straight"/>
        </w:pict>
      </w:r>
      <w:r>
        <w:rPr>
          <w:noProof/>
        </w:rPr>
        <w:pict>
          <v:shape id="_x0000_s1033" type="#_x0000_t32" style="position:absolute;margin-left:30.2pt;margin-top:12.9pt;width:28.5pt;height:.75pt;flip:y;z-index:251650048" o:connectortype="straight"/>
        </w:pict>
      </w:r>
      <w:r>
        <w:rPr>
          <w:noProof/>
        </w:rPr>
        <w:pict>
          <v:shape id="_x0000_s1034" type="#_x0000_t32" style="position:absolute;margin-left:30.2pt;margin-top:.15pt;width:0;height:36pt;z-index:251651072" o:connectortype="straight"/>
        </w:pict>
      </w:r>
      <w:r>
        <w:rPr>
          <w:b/>
          <w:bCs/>
          <w:i/>
          <w:iCs/>
        </w:rPr>
        <w:t xml:space="preserve">  485     40 </w:t>
      </w:r>
      <w:r w:rsidRPr="00FC4425">
        <w:rPr>
          <w:b/>
          <w:bCs/>
          <w:i/>
          <w:iCs/>
        </w:rPr>
        <w:t xml:space="preserve">      </w:t>
      </w:r>
      <w:r>
        <w:rPr>
          <w:b/>
          <w:bCs/>
          <w:i/>
          <w:iCs/>
        </w:rPr>
        <w:t xml:space="preserve">                        783   2 </w:t>
      </w:r>
      <w:r w:rsidRPr="00FC4425">
        <w:rPr>
          <w:b/>
          <w:bCs/>
          <w:i/>
          <w:iCs/>
        </w:rPr>
        <w:t>3</w:t>
      </w:r>
    </w:p>
    <w:p w:rsidR="00656779" w:rsidRPr="00FC4425" w:rsidRDefault="00656779" w:rsidP="006869DE">
      <w:pPr>
        <w:rPr>
          <w:b/>
          <w:bCs/>
          <w:i/>
          <w:iCs/>
          <w:sz w:val="22"/>
          <w:szCs w:val="22"/>
        </w:rPr>
      </w:pPr>
    </w:p>
    <w:p w:rsidR="00656779" w:rsidRPr="00FC4425" w:rsidRDefault="00656779" w:rsidP="006869DE">
      <w:pPr>
        <w:rPr>
          <w:b/>
          <w:bCs/>
          <w:i/>
          <w:iCs/>
          <w:sz w:val="22"/>
          <w:szCs w:val="22"/>
        </w:rPr>
      </w:pPr>
    </w:p>
    <w:p w:rsidR="00656779" w:rsidRPr="00FC4425" w:rsidRDefault="00656779" w:rsidP="006869DE">
      <w:pPr>
        <w:rPr>
          <w:b/>
          <w:bCs/>
          <w:i/>
          <w:iCs/>
          <w:sz w:val="22"/>
          <w:szCs w:val="22"/>
        </w:rPr>
      </w:pPr>
    </w:p>
    <w:p w:rsidR="00656779" w:rsidRPr="00FC4425" w:rsidRDefault="00656779" w:rsidP="006869DE">
      <w:pPr>
        <w:rPr>
          <w:b/>
          <w:bCs/>
          <w:i/>
          <w:iCs/>
          <w:sz w:val="22"/>
          <w:szCs w:val="22"/>
        </w:rPr>
      </w:pPr>
    </w:p>
    <w:p w:rsidR="00656779" w:rsidRPr="00FC4425" w:rsidRDefault="00656779" w:rsidP="006869DE">
      <w:pPr>
        <w:rPr>
          <w:b/>
          <w:bCs/>
          <w:i/>
          <w:iCs/>
          <w:sz w:val="22"/>
          <w:szCs w:val="22"/>
        </w:rPr>
      </w:pPr>
    </w:p>
    <w:p w:rsidR="00656779" w:rsidRPr="00FC4425" w:rsidRDefault="00656779" w:rsidP="006869DE">
      <w:pPr>
        <w:rPr>
          <w:b/>
          <w:bCs/>
          <w:i/>
          <w:iCs/>
          <w:sz w:val="22"/>
          <w:szCs w:val="22"/>
        </w:rPr>
      </w:pPr>
      <w:r>
        <w:rPr>
          <w:noProof/>
        </w:rPr>
        <w:pict>
          <v:shape id="_x0000_s1035" type="#_x0000_t32" style="position:absolute;margin-left:165.95pt;margin-top:3.35pt;width:.05pt;height:39pt;flip:y;z-index:251656192" o:connectortype="straight"/>
        </w:pict>
      </w:r>
      <w:r>
        <w:rPr>
          <w:noProof/>
        </w:rPr>
        <w:pict>
          <v:shape id="_x0000_s1036" type="#_x0000_t32" style="position:absolute;margin-left:30.2pt;margin-top:10.1pt;width:.05pt;height:36.75pt;flip:y;z-index:251654144" o:connectortype="straight"/>
        </w:pict>
      </w:r>
    </w:p>
    <w:p w:rsidR="00656779" w:rsidRPr="00FC4425" w:rsidRDefault="00656779" w:rsidP="006869DE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   808     8</w:t>
      </w:r>
      <w:r>
        <w:rPr>
          <w:b/>
          <w:bCs/>
          <w:i/>
          <w:iCs/>
          <w:sz w:val="22"/>
          <w:szCs w:val="22"/>
        </w:rPr>
        <w:tab/>
        <w:t xml:space="preserve">              </w:t>
      </w:r>
      <w:r>
        <w:rPr>
          <w:b/>
          <w:bCs/>
          <w:i/>
          <w:iCs/>
          <w:sz w:val="22"/>
          <w:szCs w:val="22"/>
        </w:rPr>
        <w:tab/>
        <w:t xml:space="preserve">4 215    </w:t>
      </w:r>
      <w:r w:rsidRPr="00FC4425">
        <w:rPr>
          <w:b/>
          <w:bCs/>
          <w:i/>
          <w:iCs/>
          <w:sz w:val="22"/>
          <w:szCs w:val="22"/>
        </w:rPr>
        <w:t>5</w:t>
      </w:r>
    </w:p>
    <w:p w:rsidR="00656779" w:rsidRPr="00FC4425" w:rsidRDefault="00656779" w:rsidP="006869DE">
      <w:pPr>
        <w:rPr>
          <w:b/>
          <w:bCs/>
          <w:i/>
          <w:iCs/>
          <w:sz w:val="22"/>
          <w:szCs w:val="22"/>
        </w:rPr>
      </w:pPr>
      <w:r>
        <w:rPr>
          <w:noProof/>
        </w:rPr>
        <w:pict>
          <v:shape id="_x0000_s1037" type="#_x0000_t32" style="position:absolute;margin-left:165.95pt;margin-top:.55pt;width:30.7pt;height:0;z-index:251655168" o:connectortype="straight"/>
        </w:pict>
      </w:r>
      <w:r>
        <w:rPr>
          <w:noProof/>
        </w:rPr>
        <w:pict>
          <v:shape id="_x0000_s1038" type="#_x0000_t32" style="position:absolute;margin-left:30.2pt;margin-top:.55pt;width:21.75pt;height:.75pt;flip:y;z-index:251653120" o:connectortype="straight"/>
        </w:pict>
      </w:r>
    </w:p>
    <w:p w:rsidR="00656779" w:rsidRPr="00FC4425" w:rsidRDefault="00656779" w:rsidP="006869DE">
      <w:pPr>
        <w:rPr>
          <w:b/>
          <w:bCs/>
          <w:i/>
          <w:iCs/>
          <w:sz w:val="22"/>
          <w:szCs w:val="22"/>
        </w:rPr>
      </w:pPr>
    </w:p>
    <w:p w:rsidR="00656779" w:rsidRPr="00FC4425" w:rsidRDefault="00656779" w:rsidP="006869DE">
      <w:pPr>
        <w:rPr>
          <w:b/>
          <w:bCs/>
          <w:i/>
          <w:iCs/>
          <w:sz w:val="22"/>
          <w:szCs w:val="22"/>
        </w:rPr>
      </w:pPr>
    </w:p>
    <w:p w:rsidR="00656779" w:rsidRPr="00FC4425" w:rsidRDefault="00656779" w:rsidP="006869DE">
      <w:pPr>
        <w:rPr>
          <w:b/>
          <w:bCs/>
          <w:i/>
          <w:iCs/>
          <w:sz w:val="22"/>
          <w:szCs w:val="22"/>
        </w:rPr>
      </w:pPr>
    </w:p>
    <w:p w:rsidR="00656779" w:rsidRDefault="00656779" w:rsidP="005E6107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039" type="#_x0000_t32" style="position:absolute;margin-left:54pt;margin-top:13.7pt;width:21.75pt;height:.75pt;flip:y;z-index:251665408" o:connectortype="straight"/>
        </w:pict>
      </w:r>
      <w:r>
        <w:rPr>
          <w:noProof/>
        </w:rPr>
        <w:pict>
          <v:shape id="_x0000_s1040" type="#_x0000_t32" style="position:absolute;margin-left:54pt;margin-top:4.7pt;width:.05pt;height:36.75pt;flip:y;z-index:251664384" o:connectortype="straight"/>
        </w:pict>
      </w:r>
      <w:r>
        <w:rPr>
          <w:rFonts w:ascii="Comic Sans MS" w:hAnsi="Comic Sans MS" w:cs="Comic Sans MS"/>
          <w:b/>
          <w:bCs/>
        </w:rPr>
        <w:t xml:space="preserve">14.1486 75    işleminde kalan en fazla </w:t>
      </w:r>
    </w:p>
    <w:p w:rsidR="00656779" w:rsidRPr="00330B07" w:rsidRDefault="00656779" w:rsidP="005E6107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              kaç olabilir?</w:t>
      </w:r>
      <w:r w:rsidRPr="00E67975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>(2P.)</w:t>
      </w:r>
    </w:p>
    <w:p w:rsidR="00656779" w:rsidRPr="00330B07" w:rsidRDefault="00656779" w:rsidP="005E6107">
      <w:pPr>
        <w:rPr>
          <w:rFonts w:ascii="Comic Sans MS" w:hAnsi="Comic Sans MS" w:cs="Comic Sans MS"/>
          <w:b/>
          <w:bCs/>
        </w:rPr>
      </w:pPr>
    </w:p>
    <w:p w:rsidR="00656779" w:rsidRPr="00B021EA" w:rsidRDefault="00656779" w:rsidP="005E6107">
      <w:pPr>
        <w:rPr>
          <w:rFonts w:ascii="Comic Sans MS" w:hAnsi="Comic Sans MS" w:cs="Comic Sans MS"/>
          <w:b/>
          <w:bCs/>
          <w:sz w:val="22"/>
          <w:szCs w:val="22"/>
        </w:rPr>
      </w:pPr>
      <w:r w:rsidRPr="00330B07">
        <w:rPr>
          <w:rFonts w:ascii="Comic Sans MS" w:hAnsi="Comic Sans MS" w:cs="Comic Sans MS"/>
          <w:b/>
          <w:bCs/>
        </w:rPr>
        <w:t>1</w:t>
      </w:r>
      <w:r>
        <w:rPr>
          <w:rFonts w:ascii="Comic Sans MS" w:hAnsi="Comic Sans MS" w:cs="Comic Sans MS"/>
          <w:b/>
          <w:bCs/>
        </w:rPr>
        <w:t>4</w:t>
      </w:r>
      <w:r w:rsidRPr="00330B07">
        <w:rPr>
          <w:rFonts w:ascii="Comic Sans MS" w:hAnsi="Comic Sans MS" w:cs="Comic Sans MS"/>
          <w:b/>
          <w:bCs/>
        </w:rPr>
        <w:t>-</w:t>
      </w:r>
      <w:r w:rsidRPr="00330B07">
        <w:rPr>
          <w:rFonts w:ascii="Comic Sans MS" w:hAnsi="Comic Sans MS" w:cs="Comic Sans MS"/>
        </w:rPr>
        <w:t xml:space="preserve"> </w:t>
      </w:r>
      <w:r w:rsidRPr="00777FA7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4 pantolon 160 TL,bir gömlek 15 TL’dir.8 gömlek parası ile kaç pantolon alınabilir ? </w:t>
      </w:r>
      <w:r>
        <w:rPr>
          <w:rFonts w:ascii="Comic Sans MS" w:hAnsi="Comic Sans MS" w:cs="Comic Sans MS"/>
          <w:b/>
          <w:bCs/>
          <w:sz w:val="22"/>
          <w:szCs w:val="22"/>
        </w:rPr>
        <w:t>(5 P)</w:t>
      </w:r>
    </w:p>
    <w:p w:rsidR="00656779" w:rsidRPr="00330B07" w:rsidRDefault="00656779" w:rsidP="005E61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ÇÖZÜM:</w:t>
      </w:r>
    </w:p>
    <w:p w:rsidR="00656779" w:rsidRPr="00330B07" w:rsidRDefault="00656779" w:rsidP="005E6107">
      <w:pPr>
        <w:rPr>
          <w:rFonts w:ascii="Comic Sans MS" w:hAnsi="Comic Sans MS" w:cs="Comic Sans MS"/>
        </w:rPr>
      </w:pPr>
    </w:p>
    <w:p w:rsidR="00656779" w:rsidRPr="00330B07" w:rsidRDefault="00656779" w:rsidP="005E6107">
      <w:pPr>
        <w:rPr>
          <w:rFonts w:ascii="Comic Sans MS" w:hAnsi="Comic Sans MS" w:cs="Comic Sans MS"/>
        </w:rPr>
      </w:pPr>
    </w:p>
    <w:p w:rsidR="00656779" w:rsidRPr="00330B07" w:rsidRDefault="00656779" w:rsidP="005E6107">
      <w:pPr>
        <w:rPr>
          <w:rFonts w:ascii="Comic Sans MS" w:hAnsi="Comic Sans MS" w:cs="Comic Sans MS"/>
        </w:rPr>
      </w:pPr>
    </w:p>
    <w:p w:rsidR="00656779" w:rsidRPr="00330B07" w:rsidRDefault="00656779" w:rsidP="005E6107">
      <w:pPr>
        <w:rPr>
          <w:rFonts w:ascii="Comic Sans MS" w:hAnsi="Comic Sans MS" w:cs="Comic Sans MS"/>
        </w:rPr>
      </w:pPr>
    </w:p>
    <w:p w:rsidR="00656779" w:rsidRDefault="00656779" w:rsidP="005E6107">
      <w:pPr>
        <w:rPr>
          <w:rFonts w:ascii="Comic Sans MS" w:hAnsi="Comic Sans MS" w:cs="Comic Sans MS"/>
        </w:rPr>
      </w:pPr>
    </w:p>
    <w:p w:rsidR="00656779" w:rsidRPr="00330B07" w:rsidRDefault="00656779" w:rsidP="005E6107">
      <w:pPr>
        <w:rPr>
          <w:rFonts w:ascii="Comic Sans MS" w:hAnsi="Comic Sans MS" w:cs="Comic Sans MS"/>
        </w:rPr>
      </w:pPr>
    </w:p>
    <w:p w:rsidR="00656779" w:rsidRPr="000E2339" w:rsidRDefault="00656779" w:rsidP="005E6107">
      <w:pPr>
        <w:rPr>
          <w:rFonts w:ascii="Comic Sans MS" w:hAnsi="Comic Sans MS" w:cs="Comic Sans MS"/>
        </w:rPr>
      </w:pPr>
      <w:r w:rsidRPr="000E2339">
        <w:rPr>
          <w:rFonts w:ascii="Comic Sans MS" w:hAnsi="Comic Sans MS" w:cs="Comic Sans MS"/>
          <w:b/>
          <w:bCs/>
        </w:rPr>
        <w:t>1</w:t>
      </w:r>
      <w:r>
        <w:rPr>
          <w:rFonts w:ascii="Comic Sans MS" w:hAnsi="Comic Sans MS" w:cs="Comic Sans MS"/>
          <w:b/>
          <w:bCs/>
        </w:rPr>
        <w:t>5</w:t>
      </w:r>
      <w:r w:rsidRPr="000E2339">
        <w:rPr>
          <w:rFonts w:ascii="Comic Sans MS" w:hAnsi="Comic Sans MS" w:cs="Comic Sans MS"/>
          <w:b/>
          <w:bCs/>
        </w:rPr>
        <w:t>-</w:t>
      </w:r>
      <w:r w:rsidRPr="000E2339">
        <w:rPr>
          <w:rFonts w:ascii="Comic Sans MS" w:hAnsi="Comic Sans MS" w:cs="Comic Sans MS"/>
          <w:b/>
          <w:bCs/>
          <w:i/>
          <w:iCs/>
          <w:shadow/>
        </w:rPr>
        <w:t xml:space="preserve"> Ali 15 yaşındadır. Dedesinin yaşı Mete’nin yaşının 4 katının 12 eksiği kadardır. Mete</w:t>
      </w:r>
      <w:r>
        <w:rPr>
          <w:rFonts w:ascii="Comic Sans MS" w:hAnsi="Comic Sans MS" w:cs="Comic Sans MS"/>
          <w:b/>
          <w:bCs/>
          <w:i/>
          <w:iCs/>
          <w:shadow/>
        </w:rPr>
        <w:t xml:space="preserve"> ile </w:t>
      </w:r>
      <w:r w:rsidRPr="000E2339">
        <w:rPr>
          <w:rFonts w:ascii="Comic Sans MS" w:hAnsi="Comic Sans MS" w:cs="Comic Sans MS"/>
          <w:b/>
          <w:bCs/>
          <w:i/>
          <w:iCs/>
          <w:shadow/>
        </w:rPr>
        <w:t xml:space="preserve">dedesinin </w:t>
      </w:r>
      <w:r>
        <w:rPr>
          <w:rFonts w:ascii="Comic Sans MS" w:hAnsi="Comic Sans MS" w:cs="Comic Sans MS"/>
          <w:b/>
          <w:bCs/>
          <w:i/>
          <w:iCs/>
          <w:shadow/>
        </w:rPr>
        <w:t>yaşları toplamı</w:t>
      </w:r>
      <w:r w:rsidRPr="000E2339">
        <w:rPr>
          <w:rFonts w:ascii="Comic Sans MS" w:hAnsi="Comic Sans MS" w:cs="Comic Sans MS"/>
          <w:b/>
          <w:bCs/>
          <w:i/>
          <w:iCs/>
          <w:shadow/>
        </w:rPr>
        <w:t xml:space="preserve"> ?</w:t>
      </w:r>
    </w:p>
    <w:p w:rsidR="00656779" w:rsidRDefault="00656779" w:rsidP="00B021EA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(3 P)</w:t>
      </w:r>
    </w:p>
    <w:p w:rsidR="00656779" w:rsidRPr="00330B07" w:rsidRDefault="00656779" w:rsidP="005E6107">
      <w:pPr>
        <w:rPr>
          <w:rFonts w:ascii="Comic Sans MS" w:hAnsi="Comic Sans MS" w:cs="Comic Sans MS"/>
        </w:rPr>
      </w:pPr>
      <w:r>
        <w:rPr>
          <w:noProof/>
        </w:rPr>
        <w:pict>
          <v:shape id="_x0000_s1041" type="#_x0000_t75" alt="" href="http://www.google.com.tr/imgres?imgurl=http://www.cizgifilmseyret.com/files/image/164_1.jpg&amp;imgrefurl=http://www.cizgifilmseyret.com/category/26/keloglan/2.html&amp;h=308&amp;w=226&amp;sz=11&amp;tbnid=6iFFI6d_oW6oEM:&amp;tbnh=99&amp;tbnw=73&amp;prev=/search%3Fq%3DKELO%25C4%259ELAN%26tbm%3Disch%26tbo%3Du&amp;zoom=1&amp;q=KELO%C4%9ELAN&amp;usg=__zwt01v5halR4XN8baP9Zm4sheCI=&amp;docid=UNDWgT9PM9WLyM&amp;hl=tr&amp;sa=X&amp;ei=otfrULrMMcWnhAf_g4DoDA&amp;ved=0CDMQ9QEwAA&amp;" style="position:absolute;margin-left:-8pt;margin-top:6.35pt;width:59.25pt;height:81pt;z-index:-251654144" wrapcoords="-273 0 -273 21400 21600 21400 21600 0 -273 0" o:button="t">
            <v:imagedata r:id="rId5" o:title=""/>
            <w10:wrap type="tight"/>
          </v:shape>
        </w:pict>
      </w:r>
    </w:p>
    <w:p w:rsidR="00656779" w:rsidRPr="00330B07" w:rsidRDefault="00656779" w:rsidP="005E61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ÇÖZÜM:</w:t>
      </w:r>
    </w:p>
    <w:p w:rsidR="00656779" w:rsidRPr="00330B07" w:rsidRDefault="00656779" w:rsidP="005E6107">
      <w:pPr>
        <w:rPr>
          <w:rFonts w:ascii="Comic Sans MS" w:hAnsi="Comic Sans MS" w:cs="Comic Sans MS"/>
        </w:rPr>
      </w:pPr>
    </w:p>
    <w:p w:rsidR="00656779" w:rsidRPr="00330B07" w:rsidRDefault="00656779" w:rsidP="005E6107">
      <w:pPr>
        <w:rPr>
          <w:rFonts w:ascii="Comic Sans MS" w:hAnsi="Comic Sans MS" w:cs="Comic Sans MS"/>
        </w:rPr>
      </w:pPr>
    </w:p>
    <w:p w:rsidR="00656779" w:rsidRPr="00330B07" w:rsidRDefault="00656779" w:rsidP="005E6107">
      <w:pPr>
        <w:rPr>
          <w:rFonts w:ascii="Comic Sans MS" w:hAnsi="Comic Sans MS" w:cs="Comic Sans MS"/>
        </w:rPr>
      </w:pPr>
    </w:p>
    <w:p w:rsidR="00656779" w:rsidRDefault="00656779" w:rsidP="000E2339">
      <w:pPr>
        <w:rPr>
          <w:rFonts w:ascii="Comic Sans MS" w:hAnsi="Comic Sans MS" w:cs="Comic Sans MS"/>
          <w:b/>
          <w:bCs/>
        </w:rPr>
      </w:pPr>
    </w:p>
    <w:p w:rsidR="00656779" w:rsidRPr="00B021EA" w:rsidRDefault="00656779" w:rsidP="000E2339">
      <w:pPr>
        <w:rPr>
          <w:rFonts w:ascii="Comic Sans MS" w:hAnsi="Comic Sans MS" w:cs="Comic Sans MS"/>
          <w:b/>
          <w:bCs/>
          <w:sz w:val="22"/>
          <w:szCs w:val="22"/>
        </w:rPr>
      </w:pPr>
      <w:r w:rsidRPr="000E2339">
        <w:rPr>
          <w:rFonts w:ascii="Comic Sans MS" w:hAnsi="Comic Sans MS" w:cs="Comic Sans MS"/>
          <w:b/>
          <w:bCs/>
        </w:rPr>
        <w:t>1</w:t>
      </w:r>
      <w:r>
        <w:rPr>
          <w:rFonts w:ascii="Comic Sans MS" w:hAnsi="Comic Sans MS" w:cs="Comic Sans MS"/>
          <w:b/>
          <w:bCs/>
        </w:rPr>
        <w:t>6</w:t>
      </w:r>
      <w:r w:rsidRPr="000E2339">
        <w:rPr>
          <w:rFonts w:ascii="Comic Sans MS" w:hAnsi="Comic Sans MS" w:cs="Comic Sans MS"/>
          <w:b/>
          <w:bCs/>
        </w:rPr>
        <w:t xml:space="preserve">- </w:t>
      </w:r>
      <w:r>
        <w:rPr>
          <w:rFonts w:ascii="Comic Sans MS" w:hAnsi="Comic Sans MS" w:cs="Comic Sans MS"/>
          <w:b/>
          <w:bCs/>
        </w:rPr>
        <w:t>1578/2&gt;AC İse  AC yerine yazılacak en büyük sayı kaçtır?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5 P)</w:t>
      </w:r>
    </w:p>
    <w:p w:rsidR="00656779" w:rsidRPr="00330B07" w:rsidRDefault="00656779" w:rsidP="005E610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ÇÖZÜM:</w:t>
      </w:r>
    </w:p>
    <w:p w:rsidR="00656779" w:rsidRPr="00330B07" w:rsidRDefault="00656779" w:rsidP="005E6107">
      <w:pPr>
        <w:rPr>
          <w:rFonts w:ascii="Comic Sans MS" w:hAnsi="Comic Sans MS" w:cs="Comic Sans MS"/>
          <w:sz w:val="22"/>
          <w:szCs w:val="22"/>
        </w:rPr>
      </w:pPr>
    </w:p>
    <w:p w:rsidR="00656779" w:rsidRPr="00330B07" w:rsidRDefault="00656779" w:rsidP="000E0D90">
      <w:pPr>
        <w:rPr>
          <w:rFonts w:ascii="Comic Sans MS" w:hAnsi="Comic Sans MS" w:cs="Comic Sans MS"/>
          <w:sz w:val="22"/>
          <w:szCs w:val="22"/>
        </w:rPr>
      </w:pPr>
    </w:p>
    <w:p w:rsidR="00656779" w:rsidRDefault="00656779" w:rsidP="00603F1F">
      <w:pPr>
        <w:jc w:val="both"/>
        <w:rPr>
          <w:rFonts w:ascii="Comic Sans MS" w:hAnsi="Comic Sans MS" w:cs="Comic Sans MS"/>
          <w:sz w:val="22"/>
          <w:szCs w:val="22"/>
        </w:rPr>
      </w:pPr>
      <w:r w:rsidRPr="00603F1F">
        <w:rPr>
          <w:rFonts w:ascii="Comic Sans MS" w:hAnsi="Comic Sans MS" w:cs="Comic Sans MS"/>
          <w:sz w:val="22"/>
          <w:szCs w:val="22"/>
        </w:rPr>
        <w:t xml:space="preserve"> </w:t>
      </w:r>
    </w:p>
    <w:p w:rsidR="00656779" w:rsidRDefault="00656779" w:rsidP="00603F1F">
      <w:pPr>
        <w:jc w:val="both"/>
        <w:rPr>
          <w:rFonts w:ascii="Comic Sans MS" w:hAnsi="Comic Sans MS" w:cs="Comic Sans MS"/>
          <w:sz w:val="22"/>
          <w:szCs w:val="22"/>
        </w:rPr>
      </w:pPr>
    </w:p>
    <w:p w:rsidR="00656779" w:rsidRDefault="00656779" w:rsidP="00B021EA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17-</w:t>
      </w:r>
      <w:r w:rsidRPr="00603F1F">
        <w:rPr>
          <w:rFonts w:ascii="Comic Sans MS" w:hAnsi="Comic Sans MS" w:cs="Comic Sans MS"/>
          <w:b/>
          <w:bCs/>
          <w:sz w:val="22"/>
          <w:szCs w:val="22"/>
        </w:rPr>
        <w:t>Aşağıda verilen çarpma ve bölme işlemlerini kısa yoldan yapınız.</w:t>
      </w:r>
      <w:r w:rsidRPr="00B021EA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>(6 P)</w:t>
      </w:r>
    </w:p>
    <w:p w:rsidR="00656779" w:rsidRPr="00603F1F" w:rsidRDefault="00656779" w:rsidP="00603F1F">
      <w:pPr>
        <w:tabs>
          <w:tab w:val="left" w:pos="1755"/>
          <w:tab w:val="left" w:pos="2408"/>
        </w:tabs>
        <w:spacing w:after="80"/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603F1F">
        <w:rPr>
          <w:rFonts w:ascii="Comic Sans MS" w:hAnsi="Comic Sans MS" w:cs="Comic Sans MS"/>
          <w:b/>
          <w:bCs/>
          <w:sz w:val="22"/>
          <w:szCs w:val="22"/>
        </w:rPr>
        <w:t>a</w:t>
      </w:r>
      <w:r>
        <w:rPr>
          <w:rFonts w:ascii="Comic Sans MS" w:hAnsi="Comic Sans MS" w:cs="Comic Sans MS"/>
          <w:b/>
          <w:bCs/>
          <w:sz w:val="22"/>
          <w:szCs w:val="22"/>
        </w:rPr>
        <w:t>)</w:t>
      </w:r>
      <w:r w:rsidRPr="00603F1F">
        <w:rPr>
          <w:rFonts w:ascii="Comic Sans MS" w:hAnsi="Comic Sans MS" w:cs="Comic Sans MS"/>
          <w:sz w:val="22"/>
          <w:szCs w:val="22"/>
        </w:rPr>
        <w:t>57000 : 100 = …….…..……</w:t>
      </w:r>
      <w:r w:rsidRPr="00603F1F">
        <w:rPr>
          <w:rFonts w:ascii="Comic Sans MS" w:hAnsi="Comic Sans MS" w:cs="Comic Sans MS"/>
          <w:b/>
          <w:bCs/>
          <w:sz w:val="22"/>
          <w:szCs w:val="22"/>
        </w:rPr>
        <w:tab/>
        <w:t xml:space="preserve">     </w:t>
      </w:r>
    </w:p>
    <w:p w:rsidR="00656779" w:rsidRPr="00603F1F" w:rsidRDefault="00656779" w:rsidP="00603F1F">
      <w:pPr>
        <w:tabs>
          <w:tab w:val="left" w:pos="1755"/>
          <w:tab w:val="left" w:pos="2408"/>
        </w:tabs>
        <w:spacing w:after="80"/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603F1F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603F1F">
        <w:rPr>
          <w:rFonts w:ascii="Comic Sans MS" w:hAnsi="Comic Sans MS" w:cs="Comic Sans MS"/>
          <w:sz w:val="22"/>
          <w:szCs w:val="22"/>
        </w:rPr>
        <w:t>4800 : 10 = ………….…</w:t>
      </w:r>
      <w:r w:rsidRPr="00603F1F">
        <w:rPr>
          <w:rFonts w:ascii="Comic Sans MS" w:hAnsi="Comic Sans MS" w:cs="Comic Sans MS"/>
          <w:b/>
          <w:bCs/>
          <w:sz w:val="22"/>
          <w:szCs w:val="22"/>
        </w:rPr>
        <w:t xml:space="preserve">            </w:t>
      </w:r>
    </w:p>
    <w:p w:rsidR="00656779" w:rsidRPr="00603F1F" w:rsidRDefault="00656779" w:rsidP="00603F1F">
      <w:pPr>
        <w:tabs>
          <w:tab w:val="left" w:pos="1755"/>
          <w:tab w:val="left" w:pos="2408"/>
        </w:tabs>
        <w:spacing w:after="80"/>
        <w:jc w:val="both"/>
        <w:rPr>
          <w:rFonts w:ascii="Comic Sans MS" w:hAnsi="Comic Sans MS" w:cs="Comic Sans MS"/>
          <w:sz w:val="22"/>
          <w:szCs w:val="22"/>
        </w:rPr>
      </w:pPr>
      <w:r w:rsidRPr="00603F1F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603F1F">
        <w:rPr>
          <w:rFonts w:ascii="Comic Sans MS" w:hAnsi="Comic Sans MS" w:cs="Comic Sans MS"/>
          <w:sz w:val="22"/>
          <w:szCs w:val="22"/>
        </w:rPr>
        <w:t>62000 : 1000 =………..……</w:t>
      </w:r>
    </w:p>
    <w:p w:rsidR="00656779" w:rsidRPr="00603F1F" w:rsidRDefault="00656779" w:rsidP="00603F1F">
      <w:pPr>
        <w:tabs>
          <w:tab w:val="left" w:pos="1755"/>
          <w:tab w:val="left" w:pos="2408"/>
        </w:tabs>
        <w:spacing w:after="80"/>
        <w:jc w:val="both"/>
        <w:rPr>
          <w:rFonts w:ascii="Comic Sans MS" w:hAnsi="Comic Sans MS" w:cs="Comic Sans MS"/>
          <w:sz w:val="22"/>
          <w:szCs w:val="22"/>
        </w:rPr>
      </w:pPr>
      <w:r w:rsidRPr="00603F1F">
        <w:rPr>
          <w:rFonts w:ascii="Comic Sans MS" w:hAnsi="Comic Sans MS" w:cs="Comic Sans MS"/>
          <w:b/>
          <w:bCs/>
          <w:sz w:val="22"/>
          <w:szCs w:val="22"/>
        </w:rPr>
        <w:t>d)60</w:t>
      </w:r>
      <w:r w:rsidRPr="00603F1F">
        <w:rPr>
          <w:rFonts w:ascii="Comic Sans MS" w:hAnsi="Comic Sans MS" w:cs="Comic Sans MS"/>
          <w:sz w:val="22"/>
          <w:szCs w:val="22"/>
        </w:rPr>
        <w:t xml:space="preserve"> X100=……………..</w:t>
      </w:r>
    </w:p>
    <w:p w:rsidR="00656779" w:rsidRPr="00603F1F" w:rsidRDefault="00656779" w:rsidP="00603F1F">
      <w:pPr>
        <w:tabs>
          <w:tab w:val="left" w:pos="1755"/>
          <w:tab w:val="left" w:pos="2408"/>
        </w:tabs>
        <w:spacing w:after="80"/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603F1F">
        <w:rPr>
          <w:rFonts w:ascii="Comic Sans MS" w:hAnsi="Comic Sans MS" w:cs="Comic Sans MS"/>
          <w:b/>
          <w:bCs/>
          <w:sz w:val="22"/>
          <w:szCs w:val="22"/>
        </w:rPr>
        <w:t>e)200</w:t>
      </w:r>
      <w:r w:rsidRPr="00603F1F">
        <w:rPr>
          <w:rFonts w:ascii="Comic Sans MS" w:hAnsi="Comic Sans MS" w:cs="Comic Sans MS"/>
          <w:sz w:val="22"/>
          <w:szCs w:val="22"/>
        </w:rPr>
        <w:t xml:space="preserve"> X500=……………..</w:t>
      </w:r>
      <w:r w:rsidRPr="00603F1F"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</w:p>
    <w:p w:rsidR="00656779" w:rsidRPr="00603F1F" w:rsidRDefault="00656779" w:rsidP="00603F1F">
      <w:pPr>
        <w:tabs>
          <w:tab w:val="left" w:pos="1755"/>
          <w:tab w:val="left" w:pos="2408"/>
        </w:tabs>
        <w:spacing w:after="80"/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603F1F">
        <w:rPr>
          <w:rFonts w:ascii="Comic Sans MS" w:hAnsi="Comic Sans MS" w:cs="Comic Sans MS"/>
          <w:b/>
          <w:bCs/>
          <w:sz w:val="22"/>
          <w:szCs w:val="22"/>
        </w:rPr>
        <w:t>f)19</w:t>
      </w:r>
      <w:r w:rsidRPr="00603F1F">
        <w:rPr>
          <w:rFonts w:ascii="Comic Sans MS" w:hAnsi="Comic Sans MS" w:cs="Comic Sans MS"/>
          <w:sz w:val="22"/>
          <w:szCs w:val="22"/>
        </w:rPr>
        <w:t xml:space="preserve"> X1000=……………..</w:t>
      </w:r>
      <w:r w:rsidRPr="00603F1F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656779" w:rsidRPr="00330B07" w:rsidRDefault="00656779" w:rsidP="000E0D90">
      <w:pPr>
        <w:rPr>
          <w:rFonts w:ascii="Comic Sans MS" w:hAnsi="Comic Sans MS" w:cs="Comic Sans MS"/>
          <w:sz w:val="22"/>
          <w:szCs w:val="22"/>
        </w:rPr>
      </w:pPr>
    </w:p>
    <w:p w:rsidR="00656779" w:rsidRPr="00796BF3" w:rsidRDefault="00656779" w:rsidP="00796BF3">
      <w:pPr>
        <w:rPr>
          <w:b/>
          <w:bCs/>
          <w:i/>
          <w:iCs/>
        </w:rPr>
      </w:pPr>
      <w:r>
        <w:rPr>
          <w:b/>
          <w:bCs/>
          <w:i/>
          <w:iCs/>
          <w:sz w:val="26"/>
          <w:szCs w:val="26"/>
        </w:rPr>
        <w:t>18</w:t>
      </w:r>
      <w:r w:rsidRPr="00FC4425">
        <w:rPr>
          <w:b/>
          <w:bCs/>
          <w:i/>
          <w:iCs/>
          <w:sz w:val="26"/>
          <w:szCs w:val="26"/>
        </w:rPr>
        <w:t>)</w:t>
      </w:r>
      <w:r w:rsidRPr="00FC4425">
        <w:rPr>
          <w:b/>
          <w:bCs/>
          <w:i/>
          <w:iCs/>
          <w:sz w:val="28"/>
          <w:szCs w:val="28"/>
        </w:rPr>
        <w:t xml:space="preserve">    </w:t>
      </w:r>
      <w:r>
        <w:rPr>
          <w:b/>
          <w:bCs/>
          <w:i/>
          <w:iCs/>
          <w:sz w:val="28"/>
          <w:szCs w:val="28"/>
        </w:rPr>
        <w:t xml:space="preserve">  </w:t>
      </w:r>
      <w:r w:rsidRPr="00FC4425">
        <w:rPr>
          <w:b/>
          <w:bCs/>
          <w:i/>
          <w:iCs/>
          <w:sz w:val="28"/>
          <w:szCs w:val="28"/>
        </w:rPr>
        <w:t>8 ♥</w:t>
      </w:r>
      <w:r>
        <w:rPr>
          <w:b/>
          <w:bCs/>
          <w:i/>
          <w:iCs/>
          <w:sz w:val="28"/>
          <w:szCs w:val="28"/>
        </w:rPr>
        <w:t xml:space="preserve"> 5 9 </w:t>
      </w:r>
      <w:r w:rsidRPr="00FC4425">
        <w:rPr>
          <w:b/>
          <w:bCs/>
          <w:i/>
          <w:iCs/>
          <w:sz w:val="28"/>
          <w:szCs w:val="28"/>
        </w:rPr>
        <w:t xml:space="preserve"> </w:t>
      </w:r>
      <w:r w:rsidRPr="00FC4425">
        <w:rPr>
          <w:b/>
          <w:bCs/>
          <w:i/>
          <w:iCs/>
        </w:rPr>
        <w:t xml:space="preserve">Yandaki çıkarma işleminde sem- </w:t>
      </w:r>
    </w:p>
    <w:p w:rsidR="00656779" w:rsidRPr="00FC4425" w:rsidRDefault="00656779" w:rsidP="00796BF3">
      <w:pPr>
        <w:rPr>
          <w:b/>
          <w:bCs/>
          <w:i/>
          <w:iCs/>
        </w:rPr>
      </w:pPr>
      <w:r w:rsidRPr="00FC4425">
        <w:rPr>
          <w:b/>
          <w:bCs/>
          <w:i/>
          <w:iCs/>
          <w:sz w:val="28"/>
          <w:szCs w:val="28"/>
        </w:rPr>
        <w:t xml:space="preserve">      </w:t>
      </w:r>
      <w:r w:rsidRPr="00FC4425">
        <w:rPr>
          <w:b/>
          <w:bCs/>
          <w:i/>
          <w:iCs/>
          <w:sz w:val="28"/>
          <w:szCs w:val="28"/>
          <w:u w:val="thick"/>
        </w:rPr>
        <w:t>-</w:t>
      </w:r>
      <w:r>
        <w:rPr>
          <w:b/>
          <w:bCs/>
          <w:i/>
          <w:iCs/>
          <w:sz w:val="28"/>
          <w:szCs w:val="28"/>
          <w:u w:val="thick"/>
        </w:rPr>
        <w:t xml:space="preserve"> </w:t>
      </w:r>
      <w:r w:rsidRPr="00FC4425">
        <w:rPr>
          <w:b/>
          <w:bCs/>
          <w:i/>
          <w:iCs/>
          <w:sz w:val="28"/>
          <w:szCs w:val="28"/>
          <w:u w:val="thick"/>
        </w:rPr>
        <w:t xml:space="preserve"> </w:t>
      </w:r>
      <w:r>
        <w:rPr>
          <w:b/>
          <w:bCs/>
          <w:i/>
          <w:iCs/>
          <w:sz w:val="28"/>
          <w:szCs w:val="28"/>
          <w:u w:val="thick"/>
        </w:rPr>
        <w:t xml:space="preserve"> </w:t>
      </w:r>
      <w:r w:rsidRPr="00FC4425">
        <w:rPr>
          <w:b/>
          <w:bCs/>
          <w:i/>
          <w:iCs/>
          <w:sz w:val="28"/>
          <w:szCs w:val="28"/>
          <w:u w:val="thick"/>
        </w:rPr>
        <w:t xml:space="preserve">4 6 4 ▲    </w:t>
      </w:r>
      <w:r w:rsidRPr="00FC4425">
        <w:rPr>
          <w:b/>
          <w:bCs/>
          <w:i/>
          <w:iCs/>
          <w:sz w:val="28"/>
          <w:szCs w:val="28"/>
        </w:rPr>
        <w:t xml:space="preserve">     </w:t>
      </w:r>
      <w:r w:rsidRPr="00FC4425">
        <w:rPr>
          <w:b/>
          <w:bCs/>
          <w:i/>
          <w:iCs/>
        </w:rPr>
        <w:t xml:space="preserve">bolleri bulup alttaki işlem   </w:t>
      </w:r>
    </w:p>
    <w:p w:rsidR="00656779" w:rsidRPr="00FC4425" w:rsidRDefault="00656779" w:rsidP="00796BF3">
      <w:pPr>
        <w:rPr>
          <w:b/>
          <w:bCs/>
          <w:i/>
          <w:iCs/>
          <w:sz w:val="28"/>
          <w:szCs w:val="28"/>
        </w:rPr>
      </w:pPr>
      <w:r w:rsidRPr="00FC4425">
        <w:rPr>
          <w:b/>
          <w:bCs/>
          <w:i/>
          <w:iCs/>
        </w:rPr>
        <w:t xml:space="preserve">           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sz w:val="28"/>
          <w:szCs w:val="28"/>
        </w:rPr>
        <w:t>3 8 1</w:t>
      </w:r>
      <w:r w:rsidRPr="00FC4425">
        <w:rPr>
          <w:b/>
          <w:bCs/>
          <w:i/>
          <w:iCs/>
          <w:sz w:val="28"/>
          <w:szCs w:val="28"/>
        </w:rPr>
        <w:t xml:space="preserve"> 5         </w:t>
      </w:r>
      <w:r>
        <w:rPr>
          <w:b/>
          <w:bCs/>
          <w:i/>
          <w:iCs/>
          <w:sz w:val="28"/>
          <w:szCs w:val="28"/>
        </w:rPr>
        <w:t xml:space="preserve">    </w:t>
      </w:r>
      <w:r w:rsidRPr="00FC4425">
        <w:rPr>
          <w:b/>
          <w:bCs/>
          <w:i/>
          <w:iCs/>
        </w:rPr>
        <w:t>sonucunu  bulunuz?</w:t>
      </w:r>
      <w:r>
        <w:rPr>
          <w:b/>
          <w:bCs/>
          <w:i/>
          <w:iCs/>
        </w:rPr>
        <w:t>(6P)</w:t>
      </w:r>
      <w:r w:rsidRPr="00FC4425">
        <w:rPr>
          <w:b/>
          <w:bCs/>
          <w:i/>
          <w:iCs/>
          <w:sz w:val="28"/>
          <w:szCs w:val="28"/>
        </w:rPr>
        <w:t xml:space="preserve"> </w:t>
      </w:r>
    </w:p>
    <w:p w:rsidR="00656779" w:rsidRPr="00FC4425" w:rsidRDefault="00656779" w:rsidP="00796BF3">
      <w:pPr>
        <w:rPr>
          <w:b/>
          <w:bCs/>
          <w:i/>
          <w:iCs/>
        </w:rPr>
      </w:pPr>
      <w:r w:rsidRPr="00FC4425">
        <w:rPr>
          <w:b/>
          <w:bCs/>
          <w:i/>
          <w:iCs/>
        </w:rPr>
        <w:t xml:space="preserve">  </w:t>
      </w:r>
    </w:p>
    <w:p w:rsidR="00656779" w:rsidRDefault="00656779" w:rsidP="005D6910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  <w:r w:rsidRPr="00FC4425">
        <w:rPr>
          <w:b/>
          <w:bCs/>
          <w:i/>
          <w:iCs/>
        </w:rPr>
        <w:t xml:space="preserve">                </w:t>
      </w:r>
      <w:hyperlink r:id="rId6" w:history="1">
        <w:r w:rsidRPr="009B13DE">
          <w:rPr>
            <w:rStyle w:val="Hyperlink"/>
            <w:rFonts w:ascii="Verdana" w:hAnsi="Verdana"/>
            <w:sz w:val="18"/>
            <w:szCs w:val="18"/>
            <w:shd w:val="clear" w:color="auto" w:fill="E7EAEF"/>
          </w:rPr>
          <w:t>www.sorubak.com</w:t>
        </w:r>
      </w:hyperlink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</w:t>
      </w:r>
    </w:p>
    <w:p w:rsidR="00656779" w:rsidRPr="00FC4425" w:rsidRDefault="00656779" w:rsidP="00796BF3">
      <w:pPr>
        <w:rPr>
          <w:b/>
          <w:bCs/>
          <w:i/>
          <w:iCs/>
        </w:rPr>
      </w:pPr>
      <w:r w:rsidRPr="00FC4425">
        <w:rPr>
          <w:b/>
          <w:bCs/>
          <w:i/>
          <w:iCs/>
        </w:rPr>
        <w:t xml:space="preserve">     </w:t>
      </w:r>
    </w:p>
    <w:p w:rsidR="00656779" w:rsidRPr="00FC4425" w:rsidRDefault="00656779" w:rsidP="00796BF3">
      <w:pPr>
        <w:rPr>
          <w:b/>
          <w:bCs/>
          <w:i/>
          <w:iCs/>
          <w:sz w:val="26"/>
          <w:szCs w:val="26"/>
        </w:rPr>
      </w:pPr>
      <w:r w:rsidRPr="00FC4425">
        <w:rPr>
          <w:b/>
          <w:bCs/>
          <w:i/>
          <w:iCs/>
          <w:sz w:val="28"/>
          <w:szCs w:val="28"/>
        </w:rPr>
        <w:t xml:space="preserve">        </w:t>
      </w:r>
    </w:p>
    <w:p w:rsidR="00656779" w:rsidRPr="00A770B6" w:rsidRDefault="00656779" w:rsidP="006A516A">
      <w:pPr>
        <w:rPr>
          <w:b/>
          <w:bCs/>
          <w:i/>
          <w:iCs/>
        </w:rPr>
      </w:pPr>
      <w:r w:rsidRPr="00FC4425">
        <w:rPr>
          <w:b/>
          <w:bCs/>
          <w:i/>
          <w:iCs/>
          <w:sz w:val="26"/>
          <w:szCs w:val="26"/>
        </w:rPr>
        <w:t xml:space="preserve">▲=……     ♥=……..      ▲+♥= ………… </w:t>
      </w:r>
    </w:p>
    <w:p w:rsidR="00656779" w:rsidRPr="00D427FB" w:rsidRDefault="00656779" w:rsidP="00A770B6">
      <w:pPr>
        <w:jc w:val="center"/>
        <w:rPr>
          <w:rFonts w:ascii="Comic Sans MS" w:hAnsi="Comic Sans MS" w:cs="Comic Sans MS"/>
          <w:sz w:val="22"/>
          <w:szCs w:val="22"/>
        </w:rPr>
      </w:pPr>
    </w:p>
    <w:sectPr w:rsidR="00656779" w:rsidRPr="00D427FB" w:rsidSect="001038C0">
      <w:pgSz w:w="11906" w:h="16838"/>
      <w:pgMar w:top="567" w:right="567" w:bottom="567" w:left="567" w:header="709" w:footer="709" w:gutter="0"/>
      <w:cols w:num="2" w:sep="1" w:space="708" w:equalWidth="0">
        <w:col w:w="5032" w:space="708"/>
        <w:col w:w="503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7D0819"/>
    <w:multiLevelType w:val="hybridMultilevel"/>
    <w:tmpl w:val="59A220DA"/>
    <w:lvl w:ilvl="0" w:tplc="373EA3BE">
      <w:start w:val="409"/>
      <w:numFmt w:val="bullet"/>
      <w:lvlText w:val="-"/>
      <w:lvlJc w:val="left"/>
      <w:pPr>
        <w:ind w:left="405" w:hanging="360"/>
      </w:pPr>
      <w:rPr>
        <w:rFonts w:ascii="Comic Sans MS" w:eastAsia="Times New Roman" w:hAnsi="Comic Sans MS" w:hint="default"/>
        <w:u w:val="single"/>
      </w:rPr>
    </w:lvl>
    <w:lvl w:ilvl="1" w:tplc="041F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A347C9F"/>
    <w:multiLevelType w:val="hybridMultilevel"/>
    <w:tmpl w:val="B80AD8BE"/>
    <w:lvl w:ilvl="0" w:tplc="E4B800F2">
      <w:start w:val="9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CC4331B"/>
    <w:multiLevelType w:val="hybridMultilevel"/>
    <w:tmpl w:val="99F24186"/>
    <w:lvl w:ilvl="0" w:tplc="BCCA1A8A">
      <w:start w:val="1"/>
      <w:numFmt w:val="decimal"/>
      <w:lvlText w:val="%1"/>
      <w:lvlJc w:val="left"/>
      <w:pPr>
        <w:ind w:left="450" w:hanging="945"/>
      </w:pPr>
      <w:rPr>
        <w:rFonts w:cs="Times New Roman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5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3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0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27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4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1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49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5625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12"/>
  </w:num>
  <w:num w:numId="4">
    <w:abstractNumId w:val="11"/>
  </w:num>
  <w:num w:numId="5">
    <w:abstractNumId w:val="14"/>
  </w:num>
  <w:num w:numId="6">
    <w:abstractNumId w:val="1"/>
  </w:num>
  <w:num w:numId="7">
    <w:abstractNumId w:val="13"/>
  </w:num>
  <w:num w:numId="8">
    <w:abstractNumId w:val="0"/>
  </w:num>
  <w:num w:numId="9">
    <w:abstractNumId w:val="5"/>
  </w:num>
  <w:num w:numId="10">
    <w:abstractNumId w:val="10"/>
  </w:num>
  <w:num w:numId="11">
    <w:abstractNumId w:val="6"/>
  </w:num>
  <w:num w:numId="12">
    <w:abstractNumId w:val="7"/>
  </w:num>
  <w:num w:numId="13">
    <w:abstractNumId w:val="4"/>
  </w:num>
  <w:num w:numId="14">
    <w:abstractNumId w:val="3"/>
  </w:num>
  <w:num w:numId="15">
    <w:abstractNumId w:val="9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0C6A"/>
    <w:rsid w:val="000136A7"/>
    <w:rsid w:val="000501A8"/>
    <w:rsid w:val="000733FE"/>
    <w:rsid w:val="00073986"/>
    <w:rsid w:val="0008108B"/>
    <w:rsid w:val="000A19F4"/>
    <w:rsid w:val="000B28E3"/>
    <w:rsid w:val="000D4290"/>
    <w:rsid w:val="000E0D90"/>
    <w:rsid w:val="000E2254"/>
    <w:rsid w:val="000E2339"/>
    <w:rsid w:val="001038C0"/>
    <w:rsid w:val="0019017C"/>
    <w:rsid w:val="001E5D30"/>
    <w:rsid w:val="00220DE8"/>
    <w:rsid w:val="002410C7"/>
    <w:rsid w:val="002C0C6A"/>
    <w:rsid w:val="00330B07"/>
    <w:rsid w:val="003459E8"/>
    <w:rsid w:val="00372C0B"/>
    <w:rsid w:val="00383464"/>
    <w:rsid w:val="00394345"/>
    <w:rsid w:val="003A785B"/>
    <w:rsid w:val="003B3C6F"/>
    <w:rsid w:val="00477EE8"/>
    <w:rsid w:val="00480C04"/>
    <w:rsid w:val="004876B1"/>
    <w:rsid w:val="004B3AC7"/>
    <w:rsid w:val="004C62EB"/>
    <w:rsid w:val="005049BF"/>
    <w:rsid w:val="0051184D"/>
    <w:rsid w:val="00536B01"/>
    <w:rsid w:val="00545673"/>
    <w:rsid w:val="00554BA7"/>
    <w:rsid w:val="005D6910"/>
    <w:rsid w:val="005E6107"/>
    <w:rsid w:val="00603F1F"/>
    <w:rsid w:val="00623577"/>
    <w:rsid w:val="00656779"/>
    <w:rsid w:val="00671F0D"/>
    <w:rsid w:val="006869DE"/>
    <w:rsid w:val="006A516A"/>
    <w:rsid w:val="006B1F66"/>
    <w:rsid w:val="00712907"/>
    <w:rsid w:val="0072141C"/>
    <w:rsid w:val="00731E74"/>
    <w:rsid w:val="007347E7"/>
    <w:rsid w:val="00746A06"/>
    <w:rsid w:val="007645B5"/>
    <w:rsid w:val="007675F8"/>
    <w:rsid w:val="007767FA"/>
    <w:rsid w:val="00777FA7"/>
    <w:rsid w:val="00796BF3"/>
    <w:rsid w:val="008418CB"/>
    <w:rsid w:val="00843E44"/>
    <w:rsid w:val="008776AB"/>
    <w:rsid w:val="00890F3F"/>
    <w:rsid w:val="008B7CFD"/>
    <w:rsid w:val="009A0A69"/>
    <w:rsid w:val="009A10B9"/>
    <w:rsid w:val="009B13DE"/>
    <w:rsid w:val="009F4435"/>
    <w:rsid w:val="00A16992"/>
    <w:rsid w:val="00A17EAE"/>
    <w:rsid w:val="00A30EE3"/>
    <w:rsid w:val="00A44B99"/>
    <w:rsid w:val="00A6318E"/>
    <w:rsid w:val="00A767F9"/>
    <w:rsid w:val="00A770B6"/>
    <w:rsid w:val="00A809C3"/>
    <w:rsid w:val="00A83B7C"/>
    <w:rsid w:val="00A87354"/>
    <w:rsid w:val="00AB30C6"/>
    <w:rsid w:val="00AE04A6"/>
    <w:rsid w:val="00AF4AC4"/>
    <w:rsid w:val="00AF6ED7"/>
    <w:rsid w:val="00B021EA"/>
    <w:rsid w:val="00B47ECA"/>
    <w:rsid w:val="00B633EB"/>
    <w:rsid w:val="00B82FD3"/>
    <w:rsid w:val="00BB0739"/>
    <w:rsid w:val="00BC4BC6"/>
    <w:rsid w:val="00BC6A33"/>
    <w:rsid w:val="00C14510"/>
    <w:rsid w:val="00C64955"/>
    <w:rsid w:val="00C71E1D"/>
    <w:rsid w:val="00C74D11"/>
    <w:rsid w:val="00C82C3E"/>
    <w:rsid w:val="00C9115F"/>
    <w:rsid w:val="00CA6843"/>
    <w:rsid w:val="00CB2CEE"/>
    <w:rsid w:val="00CB78D8"/>
    <w:rsid w:val="00CF2A83"/>
    <w:rsid w:val="00D427FB"/>
    <w:rsid w:val="00D54FD8"/>
    <w:rsid w:val="00D620BC"/>
    <w:rsid w:val="00D741FF"/>
    <w:rsid w:val="00D86D57"/>
    <w:rsid w:val="00DD7F25"/>
    <w:rsid w:val="00E02A2B"/>
    <w:rsid w:val="00E05782"/>
    <w:rsid w:val="00E07BDA"/>
    <w:rsid w:val="00E2222D"/>
    <w:rsid w:val="00E27DD3"/>
    <w:rsid w:val="00E63E2B"/>
    <w:rsid w:val="00E65163"/>
    <w:rsid w:val="00E67975"/>
    <w:rsid w:val="00E9454F"/>
    <w:rsid w:val="00F2146F"/>
    <w:rsid w:val="00F319FC"/>
    <w:rsid w:val="00F362A4"/>
    <w:rsid w:val="00F3674D"/>
    <w:rsid w:val="00F6370C"/>
    <w:rsid w:val="00F71056"/>
    <w:rsid w:val="00FB56F8"/>
    <w:rsid w:val="00FC4425"/>
    <w:rsid w:val="00FC5F87"/>
    <w:rsid w:val="00FD7925"/>
    <w:rsid w:val="00FF5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8CB"/>
    <w:rPr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330B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362A4"/>
    <w:rPr>
      <w:rFonts w:ascii="Cambria" w:hAnsi="Cambria" w:cs="Cambria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99"/>
    <w:qFormat/>
    <w:rsid w:val="00394345"/>
    <w:pPr>
      <w:ind w:left="720"/>
    </w:pPr>
  </w:style>
  <w:style w:type="table" w:styleId="TableGrid">
    <w:name w:val="Table Grid"/>
    <w:basedOn w:val="TableNormal"/>
    <w:uiPriority w:val="99"/>
    <w:rsid w:val="00CF2A8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basedOn w:val="DefaultParagraphFont"/>
    <w:link w:val="Heading1"/>
    <w:uiPriority w:val="99"/>
    <w:locked/>
    <w:rsid w:val="00330B07"/>
    <w:rPr>
      <w:rFonts w:ascii="Arial" w:hAnsi="Arial" w:cs="Arial"/>
      <w:b/>
      <w:bCs/>
      <w:kern w:val="32"/>
      <w:sz w:val="32"/>
      <w:szCs w:val="32"/>
      <w:lang w:val="tr-TR"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B021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6D57"/>
    <w:rPr>
      <w:rFonts w:cs="Times New Roman"/>
      <w:sz w:val="2"/>
      <w:szCs w:val="2"/>
    </w:rPr>
  </w:style>
  <w:style w:type="character" w:styleId="Hyperlink">
    <w:name w:val="Hyperlink"/>
    <w:basedOn w:val="DefaultParagraphFont"/>
    <w:uiPriority w:val="99"/>
    <w:rsid w:val="005D69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491</Words>
  <Characters>2805</Characters>
  <Application>Microsoft Office Outlook</Application>
  <DocSecurity>0</DocSecurity>
  <Lines>0</Lines>
  <Paragraphs>0</Paragraphs>
  <ScaleCrop>false</ScaleCrop>
  <Company>Turbo Anonim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edanur</cp:lastModifiedBy>
  <cp:revision>www.sorubak.com</cp:revision>
  <cp:lastPrinted>2013-01-10T12:32:00Z</cp:lastPrinted>
  <dcterms:created xsi:type="dcterms:W3CDTF">2013-01-10T12:43:00Z</dcterms:created>
  <dcterms:modified xsi:type="dcterms:W3CDTF">2013-01-12T20:09:00Z</dcterms:modified>
  <cp:category>www.sorubak.com</cp:category>
  <cp:version>www.sorubak.com</cp:version>
</cp:coreProperties>
</file>