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BEC" w:rsidRDefault="00DA4BEC" w:rsidP="008418CB">
      <w:pPr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2012-2013</w:t>
      </w:r>
    </w:p>
    <w:p w:rsidR="00DA4BEC" w:rsidRDefault="00DA4BEC" w:rsidP="008418CB">
      <w:pPr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…………………………………….. İLKOKULU</w:t>
      </w:r>
    </w:p>
    <w:p w:rsidR="00DA4BEC" w:rsidRDefault="00DA4BEC" w:rsidP="008418CB">
      <w:pPr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4/A SINIFI MATEMATİK </w:t>
      </w:r>
    </w:p>
    <w:p w:rsidR="00DA4BEC" w:rsidRDefault="00DA4BEC" w:rsidP="008418CB">
      <w:pPr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1.DÖNEM 3.YAZILI SINAVI</w:t>
      </w:r>
    </w:p>
    <w:p w:rsidR="00DA4BEC" w:rsidRDefault="00DA4BEC" w:rsidP="008418CB">
      <w:pPr>
        <w:rPr>
          <w:rFonts w:ascii="Comic Sans MS" w:hAnsi="Comic Sans MS"/>
          <w:sz w:val="22"/>
          <w:szCs w:val="22"/>
        </w:rPr>
      </w:pPr>
      <w:hyperlink r:id="rId5" w:history="1">
        <w:r>
          <w:rPr>
            <w:rStyle w:val="Hyperlink"/>
            <w:i/>
            <w:iCs/>
            <w:noProof/>
          </w:rPr>
          <w:t>www.sorubak.com</w:t>
        </w:r>
      </w:hyperlink>
    </w:p>
    <w:p w:rsidR="00DA4BEC" w:rsidRPr="00D427FB" w:rsidRDefault="00DA4BEC" w:rsidP="008418CB">
      <w:pPr>
        <w:jc w:val="center"/>
        <w:rPr>
          <w:rFonts w:ascii="Comic Sans MS" w:hAnsi="Comic Sans MS"/>
          <w:b/>
          <w:sz w:val="22"/>
          <w:szCs w:val="22"/>
        </w:rPr>
      </w:pPr>
      <w:r w:rsidRPr="00D427FB">
        <w:rPr>
          <w:rFonts w:ascii="Comic Sans MS" w:hAnsi="Comic Sans MS"/>
          <w:b/>
          <w:sz w:val="22"/>
          <w:szCs w:val="22"/>
        </w:rPr>
        <w:t>SORULAR</w:t>
      </w:r>
    </w:p>
    <w:p w:rsidR="00DA4BEC" w:rsidRDefault="00DA4BEC" w:rsidP="008418CB">
      <w:pPr>
        <w:rPr>
          <w:rFonts w:ascii="Comic Sans MS" w:hAnsi="Comic Sans MS"/>
          <w:b/>
          <w:sz w:val="22"/>
          <w:szCs w:val="22"/>
        </w:rPr>
      </w:pPr>
      <w:r w:rsidRPr="00D427FB">
        <w:rPr>
          <w:rFonts w:ascii="Comic Sans MS" w:hAnsi="Comic Sans MS"/>
          <w:b/>
          <w:sz w:val="22"/>
          <w:szCs w:val="22"/>
        </w:rPr>
        <w:t xml:space="preserve">1- Aşağıdaki sayıların okunuşlarını </w:t>
      </w:r>
      <w:r>
        <w:rPr>
          <w:rFonts w:ascii="Comic Sans MS" w:hAnsi="Comic Sans MS"/>
          <w:b/>
          <w:sz w:val="22"/>
          <w:szCs w:val="22"/>
        </w:rPr>
        <w:t>yazınız.   (5 PUAN)</w:t>
      </w:r>
    </w:p>
    <w:p w:rsidR="00DA4BEC" w:rsidRPr="00383464" w:rsidRDefault="00DA4BEC" w:rsidP="008418CB">
      <w:pPr>
        <w:rPr>
          <w:rFonts w:ascii="Comic Sans MS" w:hAnsi="Comic Sans MS"/>
          <w:b/>
          <w:sz w:val="8"/>
          <w:szCs w:val="8"/>
        </w:rPr>
      </w:pPr>
    </w:p>
    <w:p w:rsidR="00DA4BEC" w:rsidRDefault="00DA4BEC" w:rsidP="008418C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158.642:………………………………………………………………</w:t>
      </w:r>
    </w:p>
    <w:p w:rsidR="00DA4BEC" w:rsidRPr="00383464" w:rsidRDefault="00DA4BEC" w:rsidP="008418CB">
      <w:pPr>
        <w:rPr>
          <w:rFonts w:ascii="Comic Sans MS" w:hAnsi="Comic Sans MS"/>
          <w:sz w:val="8"/>
          <w:szCs w:val="8"/>
        </w:rPr>
      </w:pPr>
    </w:p>
    <w:p w:rsidR="00DA4BEC" w:rsidRDefault="00DA4BEC" w:rsidP="008418C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856.002:………………………………………………………………</w:t>
      </w:r>
    </w:p>
    <w:p w:rsidR="00DA4BEC" w:rsidRPr="00383464" w:rsidRDefault="00DA4BEC" w:rsidP="008418CB">
      <w:pPr>
        <w:rPr>
          <w:rFonts w:ascii="Comic Sans MS" w:hAnsi="Comic Sans MS"/>
          <w:sz w:val="8"/>
          <w:szCs w:val="8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15.005:………………………………………………………………</w:t>
      </w:r>
    </w:p>
    <w:p w:rsidR="00DA4BEC" w:rsidRPr="00383464" w:rsidRDefault="00DA4BEC" w:rsidP="005E6107">
      <w:pPr>
        <w:rPr>
          <w:rFonts w:ascii="Comic Sans MS" w:hAnsi="Comic Sans MS"/>
          <w:sz w:val="8"/>
          <w:szCs w:val="8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753.159:………………………………………………………………</w:t>
      </w:r>
    </w:p>
    <w:p w:rsidR="00DA4BEC" w:rsidRPr="00383464" w:rsidRDefault="00DA4BEC" w:rsidP="005E6107">
      <w:pPr>
        <w:rPr>
          <w:rFonts w:ascii="Comic Sans MS" w:hAnsi="Comic Sans MS"/>
          <w:sz w:val="8"/>
          <w:szCs w:val="8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50.023:………………………………………………………………</w:t>
      </w: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8418CB">
      <w:pPr>
        <w:rPr>
          <w:rFonts w:ascii="Comic Sans MS" w:hAnsi="Comic Sans MS"/>
          <w:b/>
          <w:sz w:val="22"/>
          <w:szCs w:val="22"/>
        </w:rPr>
      </w:pPr>
      <w:r w:rsidRPr="00383464">
        <w:rPr>
          <w:rFonts w:ascii="Comic Sans MS" w:hAnsi="Comic Sans MS"/>
          <w:b/>
          <w:sz w:val="22"/>
          <w:szCs w:val="22"/>
        </w:rPr>
        <w:t>2-Aşağıda okunuşları verilen sayıları yazınız.</w:t>
      </w:r>
    </w:p>
    <w:p w:rsidR="00DA4BEC" w:rsidRPr="00383464" w:rsidRDefault="00DA4BEC" w:rsidP="008418CB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(5 PUAN)</w:t>
      </w:r>
    </w:p>
    <w:p w:rsidR="00DA4BEC" w:rsidRPr="00383464" w:rsidRDefault="00DA4BEC" w:rsidP="008418CB">
      <w:pPr>
        <w:rPr>
          <w:rFonts w:ascii="Comic Sans MS" w:hAnsi="Comic Sans MS"/>
          <w:b/>
          <w:sz w:val="8"/>
          <w:szCs w:val="8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………………: Üç yüz yirmi yedi bin iki yüz kırk altı</w:t>
      </w:r>
    </w:p>
    <w:p w:rsidR="00DA4BEC" w:rsidRPr="00383464" w:rsidRDefault="00DA4BEC" w:rsidP="005E6107">
      <w:pPr>
        <w:rPr>
          <w:rFonts w:ascii="Comic Sans MS" w:hAnsi="Comic Sans MS"/>
          <w:sz w:val="8"/>
          <w:szCs w:val="8"/>
        </w:rPr>
      </w:pPr>
    </w:p>
    <w:p w:rsidR="00DA4BEC" w:rsidRDefault="00DA4BEC" w:rsidP="008418C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………………: İki yüz üç bin kırk altı</w:t>
      </w:r>
    </w:p>
    <w:p w:rsidR="00DA4BEC" w:rsidRPr="00383464" w:rsidRDefault="00DA4BEC" w:rsidP="008418CB">
      <w:pPr>
        <w:rPr>
          <w:rFonts w:ascii="Comic Sans MS" w:hAnsi="Comic Sans MS"/>
          <w:sz w:val="8"/>
          <w:szCs w:val="8"/>
        </w:rPr>
      </w:pPr>
    </w:p>
    <w:p w:rsidR="00DA4BEC" w:rsidRDefault="00DA4BEC" w:rsidP="008418C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………………: Dokuz bin sekiz yüz yetmiş altı</w:t>
      </w:r>
    </w:p>
    <w:p w:rsidR="00DA4BEC" w:rsidRPr="00383464" w:rsidRDefault="00DA4BEC" w:rsidP="008418CB">
      <w:pPr>
        <w:rPr>
          <w:rFonts w:ascii="Comic Sans MS" w:hAnsi="Comic Sans MS"/>
          <w:sz w:val="8"/>
          <w:szCs w:val="8"/>
        </w:rPr>
      </w:pPr>
    </w:p>
    <w:p w:rsidR="00DA4BEC" w:rsidRDefault="00DA4BEC" w:rsidP="008418C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………………: Sekiz yüz beş bin altı yüz bir</w:t>
      </w:r>
    </w:p>
    <w:p w:rsidR="00DA4BEC" w:rsidRPr="00383464" w:rsidRDefault="00DA4BEC" w:rsidP="008418CB">
      <w:pPr>
        <w:rPr>
          <w:rFonts w:ascii="Comic Sans MS" w:hAnsi="Comic Sans MS"/>
          <w:sz w:val="8"/>
          <w:szCs w:val="8"/>
        </w:rPr>
      </w:pPr>
    </w:p>
    <w:p w:rsidR="00DA4BEC" w:rsidRDefault="00DA4BEC" w:rsidP="008418C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………………: Dokuz bin sekiz yüz yetmiş altı</w:t>
      </w:r>
    </w:p>
    <w:p w:rsidR="00DA4BEC" w:rsidRDefault="00DA4BEC" w:rsidP="008418CB">
      <w:pPr>
        <w:rPr>
          <w:rFonts w:ascii="Comic Sans MS" w:hAnsi="Comic Sans MS"/>
          <w:sz w:val="22"/>
          <w:szCs w:val="22"/>
        </w:rPr>
      </w:pPr>
    </w:p>
    <w:p w:rsidR="00DA4BEC" w:rsidRPr="000136A7" w:rsidRDefault="00DA4BEC" w:rsidP="0038346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3- </w:t>
      </w:r>
      <w:r w:rsidRPr="00AE04A6">
        <w:rPr>
          <w:rFonts w:ascii="Comic Sans MS" w:hAnsi="Comic Sans MS"/>
          <w:b/>
          <w:sz w:val="22"/>
          <w:szCs w:val="22"/>
        </w:rPr>
        <w:t xml:space="preserve">Aşağıdaki sayıları </w:t>
      </w:r>
      <w:r>
        <w:rPr>
          <w:rFonts w:ascii="Comic Sans MS" w:hAnsi="Comic Sans MS"/>
          <w:b/>
          <w:sz w:val="22"/>
          <w:szCs w:val="22"/>
        </w:rPr>
        <w:t>çözümleyiniz(5 PUAN)</w:t>
      </w:r>
    </w:p>
    <w:p w:rsidR="00DA4BEC" w:rsidRDefault="00DA4BEC" w:rsidP="008418C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75.126=</w:t>
      </w: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478.424=</w:t>
      </w: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12.685=</w:t>
      </w: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256.845=</w:t>
      </w: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15.026</w:t>
      </w: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Pr="00DD7F25" w:rsidRDefault="00DA4BEC" w:rsidP="00C9115F">
      <w:pPr>
        <w:jc w:val="center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</w:rPr>
        <w:t>5-1-4-6</w:t>
      </w:r>
    </w:p>
    <w:p w:rsidR="00DA4BEC" w:rsidRPr="00DD7F25" w:rsidRDefault="00DA4BEC" w:rsidP="00C9115F">
      <w:pPr>
        <w:rPr>
          <w:rFonts w:ascii="Comic Sans MS" w:hAnsi="Comic Sans MS"/>
          <w:b/>
          <w:sz w:val="22"/>
          <w:szCs w:val="22"/>
        </w:rPr>
      </w:pPr>
      <w:r w:rsidRPr="00DD7F25">
        <w:rPr>
          <w:rFonts w:ascii="Comic Sans MS" w:hAnsi="Comic Sans MS"/>
          <w:b/>
          <w:sz w:val="22"/>
          <w:szCs w:val="22"/>
        </w:rPr>
        <w:t>4-Yukarıdaki rakamları bir defa kullanmak şartıyla;</w:t>
      </w:r>
      <w:r w:rsidRPr="009F4435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(5 PUAN)</w:t>
      </w:r>
    </w:p>
    <w:p w:rsidR="00DA4BEC" w:rsidRDefault="00DA4BEC" w:rsidP="00C9115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- 4 basamaklı en büyük  sayı:……………………</w:t>
      </w:r>
    </w:p>
    <w:p w:rsidR="00DA4BEC" w:rsidRPr="00A30EE3" w:rsidRDefault="00DA4BEC" w:rsidP="00C9115F">
      <w:pPr>
        <w:rPr>
          <w:rFonts w:ascii="Comic Sans MS" w:hAnsi="Comic Sans MS"/>
          <w:sz w:val="10"/>
          <w:szCs w:val="10"/>
        </w:rPr>
      </w:pPr>
    </w:p>
    <w:p w:rsidR="00DA4BEC" w:rsidRDefault="00DA4BEC" w:rsidP="00C9115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- 4 basamaklı en küçük sayı:………………………</w:t>
      </w:r>
    </w:p>
    <w:p w:rsidR="00DA4BEC" w:rsidRPr="00A30EE3" w:rsidRDefault="00DA4BEC" w:rsidP="00C9115F">
      <w:pPr>
        <w:rPr>
          <w:rFonts w:ascii="Comic Sans MS" w:hAnsi="Comic Sans MS"/>
          <w:sz w:val="8"/>
          <w:szCs w:val="8"/>
        </w:rPr>
      </w:pPr>
    </w:p>
    <w:p w:rsidR="00DA4BEC" w:rsidRDefault="00DA4BEC" w:rsidP="00C9115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- 4 basamaklı en büyük çift  sayı:……………………</w:t>
      </w:r>
    </w:p>
    <w:p w:rsidR="00DA4BEC" w:rsidRPr="00A30EE3" w:rsidRDefault="00DA4BEC" w:rsidP="00C9115F">
      <w:pPr>
        <w:rPr>
          <w:rFonts w:ascii="Comic Sans MS" w:hAnsi="Comic Sans MS"/>
          <w:sz w:val="8"/>
          <w:szCs w:val="8"/>
        </w:rPr>
      </w:pPr>
    </w:p>
    <w:p w:rsidR="00DA4BEC" w:rsidRDefault="00DA4BEC" w:rsidP="00C9115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- 4 basamaklı en büyük tek sayı:……………………</w:t>
      </w:r>
    </w:p>
    <w:p w:rsidR="00DA4BEC" w:rsidRPr="00A30EE3" w:rsidRDefault="00DA4BEC" w:rsidP="00C9115F">
      <w:pPr>
        <w:rPr>
          <w:rFonts w:ascii="Comic Sans MS" w:hAnsi="Comic Sans MS"/>
          <w:sz w:val="8"/>
          <w:szCs w:val="8"/>
        </w:rPr>
      </w:pPr>
    </w:p>
    <w:p w:rsidR="00DA4BEC" w:rsidRDefault="00DA4BEC" w:rsidP="00C9115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- 4 basamaklı en küçük çift sayı:……………………</w:t>
      </w: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  <w:r>
        <w:rPr>
          <w:noProof/>
        </w:rPr>
        <w:pict>
          <v:roundrect id="_x0000_s1026" style="position:absolute;margin-left:1.15pt;margin-top:0;width:243pt;height:63pt;z-index:251652608" arcsize="10923f" filled="f" fillcolor="#fc0">
            <v:textbox style="mso-next-textbox:#_x0000_s1026">
              <w:txbxContent>
                <w:p w:rsidR="00DA4BEC" w:rsidRDefault="00DA4BEC" w:rsidP="00A30EE3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Adı: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ab/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ab/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ab/>
                    <w:t xml:space="preserve">               ……/12/2012</w:t>
                  </w:r>
                </w:p>
                <w:p w:rsidR="00DA4BEC" w:rsidRDefault="00DA4BEC" w:rsidP="00A30EE3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Soyadı</w:t>
                  </w:r>
                  <w:r w:rsidRPr="00BC4BC6">
                    <w:rPr>
                      <w:rFonts w:ascii="Comic Sans MS" w:hAnsi="Comic Sans MS"/>
                      <w:sz w:val="22"/>
                      <w:szCs w:val="22"/>
                    </w:rPr>
                    <w:t>: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                            Aldığı Puan:</w:t>
                  </w:r>
                </w:p>
                <w:p w:rsidR="00DA4BEC" w:rsidRPr="00AB30C6" w:rsidRDefault="00DA4BEC" w:rsidP="00A30EE3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No:</w:t>
                  </w:r>
                </w:p>
              </w:txbxContent>
            </v:textbox>
          </v:roundrect>
        </w:pict>
      </w: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Pr="00DD7F25" w:rsidRDefault="00DA4BEC" w:rsidP="005E6107">
      <w:pPr>
        <w:rPr>
          <w:rFonts w:ascii="Comic Sans MS" w:hAnsi="Comic Sans MS"/>
          <w:b/>
          <w:sz w:val="22"/>
          <w:szCs w:val="22"/>
        </w:rPr>
      </w:pPr>
      <w:r w:rsidRPr="00DD7F25">
        <w:rPr>
          <w:rFonts w:ascii="Comic Sans MS" w:hAnsi="Comic Sans MS"/>
          <w:b/>
          <w:sz w:val="22"/>
          <w:szCs w:val="22"/>
        </w:rPr>
        <w:t>5-</w:t>
      </w:r>
      <w:r>
        <w:rPr>
          <w:rFonts w:ascii="Comic Sans MS" w:hAnsi="Comic Sans MS"/>
          <w:b/>
          <w:sz w:val="22"/>
          <w:szCs w:val="22"/>
        </w:rPr>
        <w:t>Aşağıdaki sayıları</w:t>
      </w:r>
      <w:r w:rsidRPr="00DD7F25">
        <w:rPr>
          <w:rFonts w:ascii="Comic Sans MS" w:hAnsi="Comic Sans MS"/>
          <w:b/>
          <w:sz w:val="22"/>
          <w:szCs w:val="22"/>
        </w:rPr>
        <w:t xml:space="preserve"> büyü</w:t>
      </w:r>
      <w:r>
        <w:rPr>
          <w:rFonts w:ascii="Comic Sans MS" w:hAnsi="Comic Sans MS"/>
          <w:b/>
          <w:sz w:val="22"/>
          <w:szCs w:val="22"/>
        </w:rPr>
        <w:t>kten küçüğe</w:t>
      </w:r>
      <w:r w:rsidRPr="00DD7F25">
        <w:rPr>
          <w:rFonts w:ascii="Comic Sans MS" w:hAnsi="Comic Sans MS"/>
          <w:b/>
          <w:sz w:val="22"/>
          <w:szCs w:val="22"/>
        </w:rPr>
        <w:t xml:space="preserve"> doğru işaret koyarak sıralayınız.</w:t>
      </w:r>
      <w:r w:rsidRPr="009F4435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(5 PUAN)</w:t>
      </w:r>
    </w:p>
    <w:p w:rsidR="00DA4BEC" w:rsidRPr="00DD7F25" w:rsidRDefault="00DA4BEC" w:rsidP="00DD7F25">
      <w:pPr>
        <w:jc w:val="center"/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sz w:val="22"/>
          <w:szCs w:val="22"/>
        </w:rPr>
        <w:t>357 – 163 – 435 – 605 - 507</w:t>
      </w: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……………   ………………  ……………    ………………   ………………</w:t>
      </w: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Pr="0072141C" w:rsidRDefault="00DA4BEC" w:rsidP="005E6107">
      <w:pPr>
        <w:rPr>
          <w:rFonts w:ascii="Comic Sans MS" w:hAnsi="Comic Sans MS"/>
          <w:b/>
          <w:sz w:val="22"/>
          <w:szCs w:val="22"/>
        </w:rPr>
      </w:pPr>
      <w:r w:rsidRPr="0072141C">
        <w:rPr>
          <w:rFonts w:ascii="Comic Sans MS" w:hAnsi="Comic Sans MS"/>
          <w:b/>
          <w:sz w:val="22"/>
          <w:szCs w:val="22"/>
        </w:rPr>
        <w:t>6-Aşağıdaki işlemlerini yapınız.</w:t>
      </w:r>
      <w:r w:rsidRPr="009F4435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(10 PUAN)</w:t>
      </w: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9009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7065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10009</w:t>
      </w:r>
    </w:p>
    <w:p w:rsidR="00DA4BEC" w:rsidRPr="00E05782" w:rsidRDefault="00DA4BEC" w:rsidP="005E6107">
      <w:pPr>
        <w:rPr>
          <w:rFonts w:ascii="Comic Sans MS" w:hAnsi="Comic Sans MS"/>
          <w:sz w:val="22"/>
          <w:szCs w:val="22"/>
          <w:u w:val="single"/>
        </w:rPr>
      </w:pPr>
      <w:r>
        <w:rPr>
          <w:rFonts w:ascii="Comic Sans MS" w:hAnsi="Comic Sans MS"/>
          <w:sz w:val="22"/>
          <w:szCs w:val="22"/>
          <w:u w:val="single"/>
        </w:rPr>
        <w:t>+20202</w:t>
      </w:r>
      <w:r>
        <w:rPr>
          <w:rFonts w:ascii="Comic Sans MS" w:hAnsi="Comic Sans MS"/>
          <w:sz w:val="22"/>
          <w:szCs w:val="22"/>
        </w:rPr>
        <w:t xml:space="preserve">                     1900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 xml:space="preserve">  6723</w:t>
      </w: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         </w:t>
      </w:r>
      <w:r>
        <w:rPr>
          <w:rFonts w:ascii="Comic Sans MS" w:hAnsi="Comic Sans MS"/>
          <w:sz w:val="22"/>
          <w:szCs w:val="22"/>
          <w:u w:val="single"/>
        </w:rPr>
        <w:t xml:space="preserve">+  783 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 xml:space="preserve">      </w:t>
      </w:r>
      <w:r>
        <w:rPr>
          <w:rFonts w:ascii="Comic Sans MS" w:hAnsi="Comic Sans MS"/>
          <w:sz w:val="22"/>
          <w:szCs w:val="22"/>
          <w:u w:val="single"/>
        </w:rPr>
        <w:t>+   50976</w:t>
      </w: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Pr="00E05782" w:rsidRDefault="00DA4BEC" w:rsidP="005E610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A4B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6A69</w:t>
      </w:r>
    </w:p>
    <w:p w:rsidR="00DA4BEC" w:rsidRPr="00E05782" w:rsidRDefault="00DA4BEC" w:rsidP="005E610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  <w:u w:val="single"/>
        </w:rPr>
        <w:t xml:space="preserve">+ 535  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 xml:space="preserve">        </w:t>
      </w:r>
      <w:r>
        <w:rPr>
          <w:rFonts w:ascii="Comic Sans MS" w:hAnsi="Comic Sans MS"/>
          <w:sz w:val="22"/>
          <w:szCs w:val="22"/>
          <w:u w:val="single"/>
        </w:rPr>
        <w:t>+  B83C</w:t>
      </w: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8C3                       126D7</w:t>
      </w: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E05782">
      <w:pPr>
        <w:rPr>
          <w:rFonts w:ascii="Comic Sans MS" w:hAnsi="Comic Sans MS"/>
          <w:b/>
          <w:sz w:val="22"/>
          <w:szCs w:val="22"/>
        </w:rPr>
      </w:pPr>
      <w:r w:rsidRPr="00C64955">
        <w:rPr>
          <w:rFonts w:ascii="Comic Sans MS" w:hAnsi="Comic Sans MS"/>
          <w:b/>
          <w:sz w:val="22"/>
          <w:szCs w:val="22"/>
        </w:rPr>
        <w:t>7-</w:t>
      </w:r>
      <w:r>
        <w:rPr>
          <w:rFonts w:ascii="Comic Sans MS" w:hAnsi="Comic Sans MS"/>
          <w:sz w:val="22"/>
          <w:szCs w:val="22"/>
        </w:rPr>
        <w:t>Bir fırında; birinci gün11652 ikinci gün 1356, üçüncü gün 1400 ve dördüncü gün 900 adet ekmek üretmiştir. Buna göre, bu fırında dört günde toplam kaç adet ekmek üretilmiştir?</w:t>
      </w:r>
      <w:r w:rsidRPr="00C64955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(5 PUAN)</w:t>
      </w:r>
    </w:p>
    <w:p w:rsidR="00DA4BEC" w:rsidRDefault="00DA4BEC" w:rsidP="00E05782">
      <w:pPr>
        <w:rPr>
          <w:rFonts w:ascii="Comic Sans MS" w:hAnsi="Comic Sans MS"/>
          <w:b/>
          <w:sz w:val="22"/>
          <w:szCs w:val="22"/>
        </w:rPr>
      </w:pPr>
    </w:p>
    <w:p w:rsidR="00DA4BEC" w:rsidRDefault="00DA4BEC" w:rsidP="00E05782">
      <w:pPr>
        <w:rPr>
          <w:rFonts w:ascii="Comic Sans MS" w:hAnsi="Comic Sans MS"/>
          <w:b/>
          <w:sz w:val="22"/>
          <w:szCs w:val="22"/>
        </w:rPr>
      </w:pPr>
    </w:p>
    <w:p w:rsidR="00DA4BEC" w:rsidRDefault="00DA4BEC" w:rsidP="00E05782">
      <w:pPr>
        <w:rPr>
          <w:rFonts w:ascii="Comic Sans MS" w:hAnsi="Comic Sans MS"/>
          <w:b/>
          <w:sz w:val="22"/>
          <w:szCs w:val="22"/>
        </w:rPr>
      </w:pPr>
    </w:p>
    <w:p w:rsidR="00DA4BEC" w:rsidRDefault="00DA4BEC" w:rsidP="00E05782">
      <w:pPr>
        <w:rPr>
          <w:rFonts w:ascii="Comic Sans MS" w:hAnsi="Comic Sans MS"/>
          <w:b/>
          <w:sz w:val="22"/>
          <w:szCs w:val="22"/>
        </w:rPr>
      </w:pPr>
    </w:p>
    <w:p w:rsidR="00DA4BEC" w:rsidRDefault="00DA4BEC" w:rsidP="00E05782">
      <w:pPr>
        <w:rPr>
          <w:rFonts w:ascii="Comic Sans MS" w:hAnsi="Comic Sans MS"/>
          <w:b/>
          <w:sz w:val="22"/>
          <w:szCs w:val="22"/>
        </w:rPr>
      </w:pPr>
    </w:p>
    <w:p w:rsidR="00DA4BEC" w:rsidRDefault="00DA4BEC" w:rsidP="00E05782">
      <w:pPr>
        <w:rPr>
          <w:rFonts w:ascii="Comic Sans MS" w:hAnsi="Comic Sans MS"/>
          <w:b/>
          <w:sz w:val="22"/>
          <w:szCs w:val="22"/>
        </w:rPr>
      </w:pPr>
    </w:p>
    <w:p w:rsidR="00DA4BEC" w:rsidRDefault="00DA4BEC" w:rsidP="00E05782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  <w:r w:rsidRPr="00C64955">
        <w:rPr>
          <w:rFonts w:ascii="Comic Sans MS" w:hAnsi="Comic Sans MS"/>
          <w:b/>
          <w:sz w:val="22"/>
          <w:szCs w:val="22"/>
        </w:rPr>
        <w:t>8</w:t>
      </w:r>
      <w:r>
        <w:rPr>
          <w:rFonts w:ascii="Comic Sans MS" w:hAnsi="Comic Sans MS"/>
          <w:sz w:val="22"/>
          <w:szCs w:val="22"/>
        </w:rPr>
        <w:t xml:space="preserve">- Aşağıdaki örüntüde verilmeyen terimi bulunuz. </w:t>
      </w:r>
      <w:r>
        <w:rPr>
          <w:rFonts w:ascii="Comic Sans MS" w:hAnsi="Comic Sans MS"/>
          <w:b/>
          <w:sz w:val="22"/>
          <w:szCs w:val="22"/>
        </w:rPr>
        <w:t>(5 PUAN)</w:t>
      </w: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Pr="009F4435" w:rsidRDefault="00DA4BEC" w:rsidP="005E6107">
      <w:pPr>
        <w:rPr>
          <w:rFonts w:ascii="Comic Sans MS" w:hAnsi="Comic Sans MS"/>
          <w:szCs w:val="20"/>
        </w:rPr>
      </w:pPr>
      <w:r w:rsidRPr="009F4435">
        <w:rPr>
          <w:rFonts w:ascii="Comic Sans MS" w:hAnsi="Comic Sans MS"/>
          <w:szCs w:val="20"/>
        </w:rPr>
        <w:t>5 – 6 – 8 – 11 – 15 - …….. - ……</w:t>
      </w:r>
    </w:p>
    <w:p w:rsidR="00DA4BEC" w:rsidRDefault="00DA4BEC" w:rsidP="005E6107">
      <w:pPr>
        <w:rPr>
          <w:rFonts w:ascii="Comic Sans MS" w:hAnsi="Comic Sans MS"/>
          <w:b/>
          <w:sz w:val="20"/>
          <w:szCs w:val="20"/>
        </w:rPr>
      </w:pPr>
    </w:p>
    <w:p w:rsidR="00DA4BEC" w:rsidRDefault="00DA4BEC" w:rsidP="009F4435">
      <w:pPr>
        <w:rPr>
          <w:rFonts w:ascii="Comic Sans MS" w:hAnsi="Comic Sans MS"/>
          <w:b/>
          <w:sz w:val="22"/>
          <w:szCs w:val="22"/>
        </w:rPr>
      </w:pPr>
      <w:r w:rsidRPr="00C64955">
        <w:rPr>
          <w:rFonts w:ascii="Comic Sans MS" w:hAnsi="Comic Sans MS"/>
          <w:b/>
          <w:sz w:val="20"/>
          <w:szCs w:val="20"/>
        </w:rPr>
        <w:t xml:space="preserve"> </w:t>
      </w:r>
      <w:r w:rsidRPr="00C64955">
        <w:rPr>
          <w:rFonts w:ascii="Comic Sans MS" w:hAnsi="Comic Sans MS"/>
          <w:b/>
          <w:sz w:val="22"/>
          <w:szCs w:val="22"/>
        </w:rPr>
        <w:t xml:space="preserve">9- </w:t>
      </w:r>
      <w:r>
        <w:rPr>
          <w:rFonts w:ascii="Comic Sans MS" w:hAnsi="Comic Sans MS"/>
          <w:sz w:val="22"/>
          <w:szCs w:val="22"/>
        </w:rPr>
        <w:t>Aşağıdaki işlemleri yapınız.</w:t>
      </w:r>
      <w:r>
        <w:rPr>
          <w:rFonts w:ascii="Comic Sans MS" w:hAnsi="Comic Sans MS"/>
          <w:b/>
          <w:sz w:val="22"/>
          <w:szCs w:val="22"/>
        </w:rPr>
        <w:t>(10 PUAN)</w:t>
      </w:r>
    </w:p>
    <w:p w:rsidR="00DA4BEC" w:rsidRDefault="00DA4BEC" w:rsidP="009F4435">
      <w:pPr>
        <w:rPr>
          <w:rFonts w:ascii="Comic Sans MS" w:hAnsi="Comic Sans MS"/>
          <w:b/>
          <w:sz w:val="22"/>
          <w:szCs w:val="22"/>
        </w:rPr>
      </w:pPr>
    </w:p>
    <w:p w:rsidR="00DA4BEC" w:rsidRPr="001038C0" w:rsidRDefault="00DA4BEC" w:rsidP="009F443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</w:t>
      </w:r>
      <w:r w:rsidRPr="001038C0">
        <w:rPr>
          <w:rFonts w:ascii="Comic Sans MS" w:hAnsi="Comic Sans MS"/>
          <w:sz w:val="22"/>
          <w:szCs w:val="22"/>
        </w:rPr>
        <w:t>68005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1921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34002</w:t>
      </w:r>
    </w:p>
    <w:p w:rsidR="00DA4BEC" w:rsidRDefault="00DA4BEC" w:rsidP="001038C0">
      <w:pPr>
        <w:rPr>
          <w:rFonts w:ascii="Comic Sans MS" w:hAnsi="Comic Sans MS"/>
          <w:sz w:val="22"/>
          <w:szCs w:val="22"/>
        </w:rPr>
      </w:pPr>
      <w:r w:rsidRPr="001038C0">
        <w:rPr>
          <w:rFonts w:ascii="Comic Sans MS" w:hAnsi="Comic Sans MS"/>
          <w:sz w:val="22"/>
          <w:szCs w:val="22"/>
          <w:u w:val="single"/>
        </w:rPr>
        <w:t>-</w:t>
      </w:r>
      <w:r>
        <w:rPr>
          <w:rFonts w:ascii="Comic Sans MS" w:hAnsi="Comic Sans MS"/>
          <w:sz w:val="22"/>
          <w:szCs w:val="22"/>
          <w:u w:val="single"/>
        </w:rPr>
        <w:t xml:space="preserve">    5004</w:t>
      </w:r>
      <w:r>
        <w:rPr>
          <w:rFonts w:ascii="Comic Sans MS" w:hAnsi="Comic Sans MS"/>
          <w:sz w:val="22"/>
          <w:szCs w:val="22"/>
        </w:rPr>
        <w:tab/>
        <w:t xml:space="preserve">        </w:t>
      </w:r>
      <w:r>
        <w:rPr>
          <w:rFonts w:ascii="Comic Sans MS" w:hAnsi="Comic Sans MS"/>
          <w:sz w:val="22"/>
          <w:szCs w:val="22"/>
          <w:u w:val="single"/>
        </w:rPr>
        <w:t>-  1634</w:t>
      </w:r>
      <w:r>
        <w:rPr>
          <w:rFonts w:ascii="Comic Sans MS" w:hAnsi="Comic Sans MS"/>
          <w:sz w:val="22"/>
          <w:szCs w:val="22"/>
        </w:rPr>
        <w:t xml:space="preserve">                      </w:t>
      </w:r>
      <w:r>
        <w:rPr>
          <w:rFonts w:ascii="Comic Sans MS" w:hAnsi="Comic Sans MS"/>
          <w:sz w:val="22"/>
          <w:szCs w:val="22"/>
          <w:u w:val="single"/>
        </w:rPr>
        <w:t>-   6095</w:t>
      </w:r>
    </w:p>
    <w:p w:rsidR="00DA4BEC" w:rsidRDefault="00DA4BEC" w:rsidP="001038C0">
      <w:pPr>
        <w:rPr>
          <w:rFonts w:ascii="Comic Sans MS" w:hAnsi="Comic Sans MS"/>
          <w:sz w:val="22"/>
          <w:szCs w:val="22"/>
        </w:rPr>
      </w:pPr>
    </w:p>
    <w:p w:rsidR="00DA4BEC" w:rsidRDefault="00DA4BEC" w:rsidP="001038C0">
      <w:pPr>
        <w:rPr>
          <w:rFonts w:ascii="Comic Sans MS" w:hAnsi="Comic Sans MS"/>
          <w:sz w:val="22"/>
          <w:szCs w:val="22"/>
        </w:rPr>
      </w:pPr>
    </w:p>
    <w:p w:rsidR="00DA4BEC" w:rsidRPr="001038C0" w:rsidRDefault="00DA4BEC" w:rsidP="001038C0">
      <w:pPr>
        <w:rPr>
          <w:rFonts w:ascii="Comic Sans MS" w:hAnsi="Comic Sans MS"/>
          <w:sz w:val="22"/>
          <w:szCs w:val="22"/>
        </w:rPr>
      </w:pPr>
    </w:p>
    <w:p w:rsidR="00DA4BEC" w:rsidRDefault="00DA4BEC" w:rsidP="001038C0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9807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........</w:t>
      </w:r>
    </w:p>
    <w:p w:rsidR="00DA4BEC" w:rsidRPr="001038C0" w:rsidRDefault="00DA4BEC" w:rsidP="001038C0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  <w:u w:val="single"/>
        </w:rPr>
        <w:t>-...........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 xml:space="preserve">      </w:t>
      </w:r>
      <w:r>
        <w:rPr>
          <w:rFonts w:ascii="Comic Sans MS" w:hAnsi="Comic Sans MS"/>
          <w:sz w:val="22"/>
          <w:szCs w:val="22"/>
          <w:u w:val="single"/>
        </w:rPr>
        <w:t xml:space="preserve">-    763  </w:t>
      </w:r>
    </w:p>
    <w:p w:rsidR="00DA4BEC" w:rsidRPr="001038C0" w:rsidRDefault="00DA4BEC" w:rsidP="001038C0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4898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 xml:space="preserve">          1079</w:t>
      </w:r>
    </w:p>
    <w:p w:rsidR="00DA4BEC" w:rsidRDefault="00DA4BEC" w:rsidP="005E6107">
      <w:pPr>
        <w:rPr>
          <w:rFonts w:ascii="Comic Sans MS" w:hAnsi="Comic Sans MS"/>
          <w:b/>
          <w:sz w:val="22"/>
          <w:szCs w:val="22"/>
        </w:rPr>
      </w:pPr>
    </w:p>
    <w:p w:rsidR="00DA4BEC" w:rsidRPr="00C64955" w:rsidRDefault="00DA4BEC" w:rsidP="005E6107">
      <w:pPr>
        <w:rPr>
          <w:rFonts w:ascii="Comic Sans MS" w:hAnsi="Comic Sans MS"/>
          <w:b/>
          <w:sz w:val="22"/>
          <w:szCs w:val="22"/>
        </w:rPr>
      </w:pPr>
      <w:r w:rsidRPr="00C64955">
        <w:rPr>
          <w:rFonts w:ascii="Comic Sans MS" w:hAnsi="Comic Sans MS"/>
          <w:b/>
          <w:sz w:val="22"/>
          <w:szCs w:val="22"/>
        </w:rPr>
        <w:t>10-</w:t>
      </w:r>
      <w:r>
        <w:rPr>
          <w:rFonts w:ascii="Comic Sans MS" w:hAnsi="Comic Sans MS"/>
          <w:sz w:val="22"/>
          <w:szCs w:val="22"/>
        </w:rPr>
        <w:t>5870 kg kömürün 2784 kg’ını satan bir esnaf, 897 kg’ını da ücretsiz olarak fakirlere dağıtmıştır. Buna göre, esnafın geriye kaç kg kömürü kalmıştır?</w:t>
      </w:r>
      <w:r w:rsidRPr="00C64955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(5 PUAN)</w:t>
      </w: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</w:t>
      </w: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11-</w:t>
      </w:r>
      <w:r>
        <w:rPr>
          <w:rFonts w:ascii="Comic Sans MS" w:hAnsi="Comic Sans MS"/>
          <w:sz w:val="22"/>
          <w:szCs w:val="22"/>
        </w:rPr>
        <w:t>Aşağıdaki işlemleri yapınız.</w:t>
      </w:r>
      <w:r>
        <w:rPr>
          <w:rFonts w:ascii="Comic Sans MS" w:hAnsi="Comic Sans MS"/>
          <w:b/>
          <w:sz w:val="22"/>
          <w:szCs w:val="22"/>
        </w:rPr>
        <w:t>(10 PUAN)</w:t>
      </w:r>
    </w:p>
    <w:p w:rsidR="00DA4BEC" w:rsidRDefault="00DA4BEC" w:rsidP="005E6107">
      <w:pPr>
        <w:rPr>
          <w:rFonts w:ascii="Comic Sans MS" w:hAnsi="Comic Sans MS"/>
          <w:b/>
          <w:sz w:val="22"/>
          <w:szCs w:val="22"/>
        </w:rPr>
      </w:pPr>
    </w:p>
    <w:p w:rsidR="00DA4BEC" w:rsidRPr="001038C0" w:rsidRDefault="00DA4BEC" w:rsidP="005E610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</w:t>
      </w:r>
      <w:r w:rsidRPr="001038C0">
        <w:rPr>
          <w:rFonts w:ascii="Comic Sans MS" w:hAnsi="Comic Sans MS"/>
          <w:sz w:val="22"/>
          <w:szCs w:val="22"/>
        </w:rPr>
        <w:t>723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225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 xml:space="preserve">     199</w:t>
      </w: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  <w:u w:val="single"/>
        </w:rPr>
        <w:t>x   25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 xml:space="preserve">        </w:t>
      </w:r>
      <w:r>
        <w:rPr>
          <w:rFonts w:ascii="Comic Sans MS" w:hAnsi="Comic Sans MS"/>
          <w:sz w:val="22"/>
          <w:szCs w:val="22"/>
          <w:u w:val="single"/>
        </w:rPr>
        <w:t>x   41</w:t>
      </w:r>
      <w:r>
        <w:rPr>
          <w:rFonts w:ascii="Comic Sans MS" w:hAnsi="Comic Sans MS"/>
          <w:sz w:val="22"/>
          <w:szCs w:val="22"/>
        </w:rPr>
        <w:t xml:space="preserve">   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 xml:space="preserve">  </w:t>
      </w:r>
      <w:r>
        <w:rPr>
          <w:rFonts w:ascii="Comic Sans MS" w:hAnsi="Comic Sans MS"/>
          <w:sz w:val="22"/>
          <w:szCs w:val="22"/>
          <w:u w:val="single"/>
        </w:rPr>
        <w:t>x  29</w:t>
      </w:r>
      <w:r>
        <w:rPr>
          <w:rFonts w:ascii="Comic Sans MS" w:hAnsi="Comic Sans MS"/>
          <w:sz w:val="22"/>
          <w:szCs w:val="22"/>
        </w:rPr>
        <w:t xml:space="preserve">   </w:t>
      </w: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23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 xml:space="preserve">        167</w:t>
      </w:r>
    </w:p>
    <w:p w:rsidR="00DA4BEC" w:rsidRPr="00A87354" w:rsidRDefault="00DA4BEC" w:rsidP="005E610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  <w:u w:val="single"/>
        </w:rPr>
        <w:t xml:space="preserve">  x 1...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 xml:space="preserve">     </w:t>
      </w:r>
      <w:r>
        <w:rPr>
          <w:rFonts w:ascii="Comic Sans MS" w:hAnsi="Comic Sans MS"/>
          <w:sz w:val="22"/>
          <w:szCs w:val="22"/>
          <w:u w:val="single"/>
        </w:rPr>
        <w:t>x 103</w:t>
      </w:r>
      <w:r>
        <w:rPr>
          <w:rFonts w:ascii="Comic Sans MS" w:hAnsi="Comic Sans MS"/>
          <w:sz w:val="22"/>
          <w:szCs w:val="22"/>
        </w:rPr>
        <w:t xml:space="preserve">     </w:t>
      </w: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46</w:t>
      </w:r>
    </w:p>
    <w:p w:rsidR="00DA4BEC" w:rsidRDefault="00DA4BEC" w:rsidP="005E6107">
      <w:pPr>
        <w:rPr>
          <w:rFonts w:ascii="Comic Sans MS" w:hAnsi="Comic Sans MS"/>
          <w:sz w:val="22"/>
          <w:szCs w:val="22"/>
          <w:u w:val="single"/>
        </w:rPr>
      </w:pPr>
      <w:r>
        <w:rPr>
          <w:rFonts w:ascii="Comic Sans MS" w:hAnsi="Comic Sans MS"/>
          <w:sz w:val="22"/>
          <w:szCs w:val="22"/>
          <w:u w:val="single"/>
        </w:rPr>
        <w:t>+ .........</w:t>
      </w:r>
    </w:p>
    <w:p w:rsidR="00DA4BEC" w:rsidRDefault="00DA4BEC" w:rsidP="005E6107">
      <w:pPr>
        <w:rPr>
          <w:rFonts w:ascii="Comic Sans MS" w:hAnsi="Comic Sans MS"/>
          <w:sz w:val="22"/>
          <w:szCs w:val="22"/>
          <w:u w:val="single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  <w:u w:val="single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  <w:u w:val="single"/>
        </w:rPr>
      </w:pPr>
    </w:p>
    <w:p w:rsidR="00DA4BEC" w:rsidRPr="00A87354" w:rsidRDefault="00DA4BEC" w:rsidP="005E6107">
      <w:pPr>
        <w:rPr>
          <w:rFonts w:ascii="Comic Sans MS" w:hAnsi="Comic Sans MS"/>
          <w:sz w:val="22"/>
          <w:szCs w:val="22"/>
          <w:u w:val="single"/>
        </w:rPr>
      </w:pPr>
    </w:p>
    <w:p w:rsidR="00DA4BEC" w:rsidRDefault="00DA4BEC" w:rsidP="009F4435">
      <w:pPr>
        <w:rPr>
          <w:rFonts w:ascii="Comic Sans MS" w:hAnsi="Comic Sans MS"/>
          <w:sz w:val="22"/>
          <w:szCs w:val="22"/>
        </w:rPr>
      </w:pPr>
      <w:r w:rsidRPr="00C64955">
        <w:rPr>
          <w:rFonts w:ascii="Comic Sans MS" w:hAnsi="Comic Sans MS"/>
          <w:b/>
          <w:sz w:val="22"/>
          <w:szCs w:val="22"/>
        </w:rPr>
        <w:t>1</w:t>
      </w:r>
      <w:r>
        <w:rPr>
          <w:rFonts w:ascii="Comic Sans MS" w:hAnsi="Comic Sans MS"/>
          <w:b/>
          <w:sz w:val="22"/>
          <w:szCs w:val="22"/>
        </w:rPr>
        <w:t>2</w:t>
      </w:r>
      <w:r w:rsidRPr="00C64955">
        <w:rPr>
          <w:rFonts w:ascii="Comic Sans MS" w:hAnsi="Comic Sans MS"/>
          <w:b/>
          <w:sz w:val="22"/>
          <w:szCs w:val="22"/>
        </w:rPr>
        <w:t>-</w:t>
      </w:r>
      <w:r>
        <w:rPr>
          <w:rFonts w:ascii="Comic Sans MS" w:hAnsi="Comic Sans MS"/>
          <w:sz w:val="22"/>
          <w:szCs w:val="22"/>
        </w:rPr>
        <w:t xml:space="preserve"> Bir havuzun tabanına 124 sıra fayans döşenmiştir. Her sırada 66 tane fayans olduğuna göre, havuzun tabanında kaç tane fayans vardır? </w:t>
      </w:r>
      <w:r>
        <w:rPr>
          <w:rFonts w:ascii="Comic Sans MS" w:hAnsi="Comic Sans MS"/>
          <w:b/>
          <w:sz w:val="22"/>
          <w:szCs w:val="22"/>
        </w:rPr>
        <w:t>(5 PUAN)</w:t>
      </w: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9F4435">
      <w:pPr>
        <w:rPr>
          <w:rFonts w:ascii="Comic Sans MS" w:hAnsi="Comic Sans MS"/>
          <w:b/>
          <w:sz w:val="22"/>
          <w:szCs w:val="22"/>
        </w:rPr>
      </w:pPr>
      <w:r w:rsidRPr="00C64955">
        <w:rPr>
          <w:rFonts w:ascii="Comic Sans MS" w:hAnsi="Comic Sans MS"/>
          <w:b/>
          <w:sz w:val="22"/>
          <w:szCs w:val="22"/>
        </w:rPr>
        <w:t>1</w:t>
      </w:r>
      <w:r>
        <w:rPr>
          <w:rFonts w:ascii="Comic Sans MS" w:hAnsi="Comic Sans MS"/>
          <w:b/>
          <w:sz w:val="22"/>
          <w:szCs w:val="22"/>
        </w:rPr>
        <w:t>3</w:t>
      </w:r>
      <w:r w:rsidRPr="00C64955">
        <w:rPr>
          <w:rFonts w:ascii="Comic Sans MS" w:hAnsi="Comic Sans MS"/>
          <w:b/>
          <w:sz w:val="22"/>
          <w:szCs w:val="22"/>
        </w:rPr>
        <w:t xml:space="preserve">- </w:t>
      </w:r>
      <w:r>
        <w:rPr>
          <w:rFonts w:ascii="Comic Sans MS" w:hAnsi="Comic Sans MS"/>
          <w:sz w:val="22"/>
          <w:szCs w:val="22"/>
        </w:rPr>
        <w:t xml:space="preserve">Aşağıdaki işlemleri yapınız. </w:t>
      </w:r>
      <w:r>
        <w:rPr>
          <w:rFonts w:ascii="Comic Sans MS" w:hAnsi="Comic Sans MS"/>
          <w:b/>
          <w:sz w:val="22"/>
          <w:szCs w:val="22"/>
        </w:rPr>
        <w:t>(10 PUAN)</w:t>
      </w:r>
    </w:p>
    <w:p w:rsidR="00DA4BEC" w:rsidRDefault="00DA4BEC" w:rsidP="009F4435">
      <w:pPr>
        <w:rPr>
          <w:rFonts w:ascii="Comic Sans MS" w:hAnsi="Comic Sans MS"/>
          <w:b/>
          <w:sz w:val="22"/>
          <w:szCs w:val="22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6.15pt;margin-top:14.7pt;width:0;height:35.25pt;z-index:251657728" o:connectortype="straight"/>
        </w:pict>
      </w:r>
      <w:r>
        <w:rPr>
          <w:noProof/>
        </w:rPr>
        <w:pict>
          <v:shape id="_x0000_s1028" type="#_x0000_t32" style="position:absolute;margin-left:125.4pt;margin-top:14.7pt;width:.75pt;height:35.25pt;flip:x;z-index:251655680" o:connectortype="straight"/>
        </w:pict>
      </w:r>
      <w:r>
        <w:rPr>
          <w:noProof/>
        </w:rPr>
        <w:pict>
          <v:shape id="_x0000_s1029" type="#_x0000_t32" style="position:absolute;margin-left:24.15pt;margin-top:14.7pt;width:.75pt;height:35.25pt;flip:x;z-index:251653632" o:connectortype="straight"/>
        </w:pict>
      </w:r>
    </w:p>
    <w:p w:rsidR="00DA4BEC" w:rsidRPr="00A87354" w:rsidRDefault="00DA4BEC" w:rsidP="009F4435">
      <w:pPr>
        <w:rPr>
          <w:rFonts w:ascii="Comic Sans MS" w:hAnsi="Comic Sans MS"/>
          <w:sz w:val="22"/>
          <w:szCs w:val="22"/>
        </w:rPr>
      </w:pPr>
      <w:r w:rsidRPr="00A87354">
        <w:rPr>
          <w:rFonts w:ascii="Comic Sans MS" w:hAnsi="Comic Sans MS"/>
          <w:sz w:val="22"/>
          <w:szCs w:val="22"/>
        </w:rPr>
        <w:t>72</w:t>
      </w:r>
      <w:r>
        <w:rPr>
          <w:rFonts w:ascii="Comic Sans MS" w:hAnsi="Comic Sans MS"/>
          <w:sz w:val="22"/>
          <w:szCs w:val="22"/>
        </w:rPr>
        <w:t xml:space="preserve">     12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68    7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 xml:space="preserve">   2460    20</w:t>
      </w:r>
    </w:p>
    <w:p w:rsidR="00DA4BEC" w:rsidRDefault="00DA4BEC" w:rsidP="009F4435">
      <w:pPr>
        <w:rPr>
          <w:rFonts w:ascii="Comic Sans MS" w:hAnsi="Comic Sans MS"/>
          <w:b/>
          <w:sz w:val="22"/>
          <w:szCs w:val="22"/>
        </w:rPr>
      </w:pPr>
      <w:r>
        <w:rPr>
          <w:noProof/>
        </w:rPr>
        <w:pict>
          <v:shape id="_x0000_s1030" type="#_x0000_t32" style="position:absolute;margin-left:216.15pt;margin-top:1.25pt;width:21pt;height:0;z-index:251658752" o:connectortype="straight"/>
        </w:pict>
      </w:r>
      <w:r>
        <w:rPr>
          <w:noProof/>
        </w:rPr>
        <w:pict>
          <v:shape id="_x0000_s1031" type="#_x0000_t32" style="position:absolute;margin-left:126.15pt;margin-top:2pt;width:24pt;height:0;z-index:251656704" o:connectortype="straight"/>
        </w:pict>
      </w:r>
      <w:r>
        <w:rPr>
          <w:noProof/>
        </w:rPr>
        <w:pict>
          <v:shape id="_x0000_s1032" type="#_x0000_t32" style="position:absolute;margin-left:24.9pt;margin-top:1.25pt;width:20.25pt;height:.75pt;z-index:251654656" o:connectortype="straight"/>
        </w:pict>
      </w:r>
    </w:p>
    <w:p w:rsidR="00DA4BEC" w:rsidRDefault="00DA4BEC" w:rsidP="009F4435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Pr="00A17EAE" w:rsidRDefault="00DA4BEC" w:rsidP="005E6107">
      <w:pPr>
        <w:rPr>
          <w:rFonts w:ascii="Comic Sans MS" w:hAnsi="Comic Sans MS"/>
          <w:sz w:val="22"/>
          <w:szCs w:val="22"/>
        </w:rPr>
      </w:pPr>
      <w:r>
        <w:rPr>
          <w:noProof/>
        </w:rPr>
        <w:pict>
          <v:shape id="_x0000_s1033" type="#_x0000_t32" style="position:absolute;margin-left:167.65pt;margin-top:-.6pt;width:0;height:33.75pt;z-index:251661824" o:connectortype="straight"/>
        </w:pict>
      </w:r>
      <w:r>
        <w:rPr>
          <w:noProof/>
        </w:rPr>
        <w:pict>
          <v:shape id="_x0000_s1034" type="#_x0000_t32" style="position:absolute;margin-left:22.9pt;margin-top:3.15pt;width:0;height:30pt;z-index:251659776" o:connectortype="straight"/>
        </w:pict>
      </w:r>
      <w:r w:rsidRPr="00A17EAE">
        <w:rPr>
          <w:rFonts w:ascii="Comic Sans MS" w:hAnsi="Comic Sans MS"/>
          <w:sz w:val="22"/>
          <w:szCs w:val="22"/>
        </w:rPr>
        <w:t>809</w:t>
      </w:r>
      <w:r>
        <w:rPr>
          <w:rFonts w:ascii="Comic Sans MS" w:hAnsi="Comic Sans MS"/>
          <w:sz w:val="22"/>
          <w:szCs w:val="22"/>
        </w:rPr>
        <w:t xml:space="preserve">  8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606    3</w:t>
      </w:r>
    </w:p>
    <w:p w:rsidR="00DA4BEC" w:rsidRDefault="00DA4BEC" w:rsidP="005E6107">
      <w:pPr>
        <w:rPr>
          <w:rFonts w:ascii="Comic Sans MS" w:hAnsi="Comic Sans MS"/>
          <w:b/>
          <w:sz w:val="22"/>
          <w:szCs w:val="22"/>
        </w:rPr>
      </w:pPr>
      <w:r>
        <w:rPr>
          <w:noProof/>
        </w:rPr>
        <w:pict>
          <v:shape id="_x0000_s1035" type="#_x0000_t32" style="position:absolute;margin-left:167.65pt;margin-top:2.05pt;width:24.75pt;height:.75pt;z-index:251662848" o:connectortype="straight"/>
        </w:pict>
      </w:r>
      <w:r>
        <w:rPr>
          <w:noProof/>
        </w:rPr>
        <w:pict>
          <v:shape id="_x0000_s1036" type="#_x0000_t32" style="position:absolute;margin-left:22.9pt;margin-top:2.05pt;width:24pt;height:.75pt;flip:y;z-index:251660800" o:connectortype="straight"/>
        </w:pict>
      </w:r>
    </w:p>
    <w:p w:rsidR="00DA4BEC" w:rsidRDefault="00DA4BEC" w:rsidP="005E6107">
      <w:pPr>
        <w:rPr>
          <w:rFonts w:ascii="Comic Sans MS" w:hAnsi="Comic Sans MS"/>
          <w:b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b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b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b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  <w:r w:rsidRPr="00C64955">
        <w:rPr>
          <w:rFonts w:ascii="Comic Sans MS" w:hAnsi="Comic Sans MS"/>
          <w:b/>
          <w:sz w:val="22"/>
          <w:szCs w:val="22"/>
        </w:rPr>
        <w:t>1</w:t>
      </w:r>
      <w:r>
        <w:rPr>
          <w:rFonts w:ascii="Comic Sans MS" w:hAnsi="Comic Sans MS"/>
          <w:b/>
          <w:sz w:val="22"/>
          <w:szCs w:val="22"/>
        </w:rPr>
        <w:t>4</w:t>
      </w:r>
      <w:r>
        <w:rPr>
          <w:rFonts w:ascii="Comic Sans MS" w:hAnsi="Comic Sans MS"/>
          <w:sz w:val="22"/>
          <w:szCs w:val="22"/>
        </w:rPr>
        <w:t>-  Bir çiftçi topladığı 3650 kg elmanın 1250 kg’ını toptan satmıştır. Kalanlarını da 15 kg’lık kasalara doldurarak satmıştır. Çitçi, 1 kasa elmayı 18 TL’ye sattığına göre, kasalarla sattığı elmalardan kaç TL kazanmıştır?</w:t>
      </w:r>
      <w:r>
        <w:rPr>
          <w:rFonts w:ascii="Comic Sans MS" w:hAnsi="Comic Sans MS"/>
          <w:b/>
          <w:sz w:val="22"/>
          <w:szCs w:val="22"/>
        </w:rPr>
        <w:t>(5 PUAN)</w:t>
      </w: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15</w:t>
      </w:r>
      <w:r w:rsidRPr="00C64955">
        <w:rPr>
          <w:rFonts w:ascii="Comic Sans MS" w:hAnsi="Comic Sans MS"/>
          <w:b/>
          <w:sz w:val="22"/>
          <w:szCs w:val="22"/>
        </w:rPr>
        <w:t>-</w:t>
      </w:r>
      <w:r>
        <w:rPr>
          <w:rFonts w:ascii="Comic Sans MS" w:hAnsi="Comic Sans MS"/>
          <w:sz w:val="22"/>
          <w:szCs w:val="22"/>
        </w:rPr>
        <w:t>Boşken kütlesi 3260 kg olan bir kamyona her birinin kütlesi 60 kg olan patates çuvallarından 145 tane yüklenmiştir. Buna göre, kamyonun yükü ile birlikte toplam kütlesi kaç kg’dır?</w:t>
      </w:r>
      <w:r>
        <w:rPr>
          <w:rFonts w:ascii="Comic Sans MS" w:hAnsi="Comic Sans MS"/>
          <w:b/>
          <w:sz w:val="22"/>
          <w:szCs w:val="22"/>
        </w:rPr>
        <w:t>(5 PUAN)</w:t>
      </w:r>
      <w:r w:rsidRPr="00C64955">
        <w:rPr>
          <w:rFonts w:ascii="Comic Sans MS" w:hAnsi="Comic Sans MS"/>
          <w:b/>
          <w:sz w:val="22"/>
          <w:szCs w:val="22"/>
        </w:rPr>
        <w:t xml:space="preserve"> </w:t>
      </w: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sz w:val="22"/>
          <w:szCs w:val="22"/>
        </w:rPr>
      </w:pPr>
    </w:p>
    <w:p w:rsidR="00DA4BEC" w:rsidRPr="00712907" w:rsidRDefault="00DA4BEC" w:rsidP="005E6107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16- </w:t>
      </w:r>
      <w:r>
        <w:rPr>
          <w:rFonts w:ascii="Comic Sans MS" w:hAnsi="Comic Sans MS"/>
          <w:sz w:val="22"/>
          <w:szCs w:val="22"/>
        </w:rPr>
        <w:t>Bir parka 36 sıra gül dikilmiştir. Her sırada 72 tane gül olduğuna göre, toplam kaç tane gül dikilmiştir?</w:t>
      </w:r>
      <w:r>
        <w:rPr>
          <w:rFonts w:ascii="Comic Sans MS" w:hAnsi="Comic Sans MS"/>
          <w:b/>
          <w:sz w:val="22"/>
          <w:szCs w:val="22"/>
        </w:rPr>
        <w:t>(5 PUAN)</w:t>
      </w:r>
    </w:p>
    <w:p w:rsidR="00DA4BEC" w:rsidRDefault="00DA4BEC" w:rsidP="005E6107">
      <w:pPr>
        <w:rPr>
          <w:rFonts w:ascii="Comic Sans MS" w:hAnsi="Comic Sans MS"/>
          <w:b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b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b/>
          <w:sz w:val="22"/>
          <w:szCs w:val="22"/>
        </w:rPr>
      </w:pPr>
    </w:p>
    <w:p w:rsidR="00DA4BEC" w:rsidRDefault="00DA4BEC" w:rsidP="005E6107">
      <w:pPr>
        <w:rPr>
          <w:rFonts w:ascii="Comic Sans MS" w:hAnsi="Comic Sans MS"/>
          <w:b/>
          <w:sz w:val="22"/>
          <w:szCs w:val="22"/>
        </w:rPr>
      </w:pPr>
    </w:p>
    <w:p w:rsidR="00DA4BEC" w:rsidRDefault="00DA4BEC" w:rsidP="000E0D90">
      <w:pPr>
        <w:rPr>
          <w:rFonts w:ascii="Comic Sans MS" w:hAnsi="Comic Sans MS"/>
          <w:b/>
          <w:sz w:val="22"/>
          <w:szCs w:val="22"/>
        </w:rPr>
      </w:pPr>
    </w:p>
    <w:p w:rsidR="00DA4BEC" w:rsidRDefault="00DA4BEC" w:rsidP="000E0D90">
      <w:pPr>
        <w:rPr>
          <w:rFonts w:ascii="Comic Sans MS" w:hAnsi="Comic Sans MS"/>
          <w:b/>
          <w:sz w:val="22"/>
          <w:szCs w:val="22"/>
        </w:rPr>
      </w:pPr>
    </w:p>
    <w:p w:rsidR="00DA4BEC" w:rsidRDefault="00DA4BEC" w:rsidP="000E0D90">
      <w:pPr>
        <w:rPr>
          <w:rFonts w:ascii="Comic Sans MS" w:hAnsi="Comic Sans MS"/>
          <w:b/>
          <w:sz w:val="22"/>
          <w:szCs w:val="22"/>
        </w:rPr>
      </w:pPr>
    </w:p>
    <w:p w:rsidR="00DA4BEC" w:rsidRDefault="00DA4BEC" w:rsidP="000E0D90">
      <w:pPr>
        <w:rPr>
          <w:rFonts w:ascii="Comic Sans MS" w:hAnsi="Comic Sans MS"/>
          <w:b/>
          <w:sz w:val="22"/>
          <w:szCs w:val="22"/>
        </w:rPr>
      </w:pPr>
    </w:p>
    <w:p w:rsidR="00DA4BEC" w:rsidRDefault="00DA4BEC" w:rsidP="000E0D90">
      <w:pPr>
        <w:rPr>
          <w:rFonts w:ascii="Comic Sans MS" w:hAnsi="Comic Sans MS"/>
          <w:b/>
          <w:sz w:val="22"/>
          <w:szCs w:val="22"/>
        </w:rPr>
      </w:pPr>
    </w:p>
    <w:p w:rsidR="00DA4BEC" w:rsidRDefault="00DA4BEC" w:rsidP="006A516A">
      <w:pPr>
        <w:rPr>
          <w:rFonts w:ascii="Comic Sans MS" w:hAnsi="Comic Sans MS"/>
          <w:b/>
          <w:sz w:val="22"/>
          <w:szCs w:val="22"/>
        </w:rPr>
      </w:pPr>
    </w:p>
    <w:p w:rsidR="00DA4BEC" w:rsidRDefault="00DA4BEC" w:rsidP="006A516A">
      <w:pPr>
        <w:rPr>
          <w:rFonts w:ascii="Comic Sans MS" w:hAnsi="Comic Sans MS"/>
          <w:b/>
          <w:sz w:val="22"/>
          <w:szCs w:val="22"/>
        </w:rPr>
      </w:pPr>
    </w:p>
    <w:p w:rsidR="00DA4BEC" w:rsidRPr="00D427FB" w:rsidRDefault="00DA4BEC" w:rsidP="00C64955">
      <w:pPr>
        <w:jc w:val="right"/>
        <w:rPr>
          <w:rFonts w:ascii="Comic Sans MS" w:hAnsi="Comic Sans MS"/>
          <w:sz w:val="22"/>
          <w:szCs w:val="22"/>
        </w:rPr>
      </w:pPr>
    </w:p>
    <w:sectPr w:rsidR="00DA4BEC" w:rsidRPr="00D427FB" w:rsidSect="001038C0">
      <w:pgSz w:w="11906" w:h="16838"/>
      <w:pgMar w:top="567" w:right="567" w:bottom="567" w:left="567" w:header="709" w:footer="709" w:gutter="0"/>
      <w:cols w:num="2" w:sep="1" w:space="708" w:equalWidth="0">
        <w:col w:w="5032" w:space="708"/>
        <w:col w:w="5032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B70E3"/>
    <w:multiLevelType w:val="hybridMultilevel"/>
    <w:tmpl w:val="1B5C1DD8"/>
    <w:lvl w:ilvl="0" w:tplc="068460E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FBF26C7"/>
    <w:multiLevelType w:val="hybridMultilevel"/>
    <w:tmpl w:val="3DF06B1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8186D98"/>
    <w:multiLevelType w:val="hybridMultilevel"/>
    <w:tmpl w:val="724A141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B7D0819"/>
    <w:multiLevelType w:val="hybridMultilevel"/>
    <w:tmpl w:val="59A220DA"/>
    <w:lvl w:ilvl="0" w:tplc="373EA3BE">
      <w:start w:val="409"/>
      <w:numFmt w:val="bullet"/>
      <w:lvlText w:val="-"/>
      <w:lvlJc w:val="left"/>
      <w:pPr>
        <w:ind w:left="405" w:hanging="360"/>
      </w:pPr>
      <w:rPr>
        <w:rFonts w:ascii="Comic Sans MS" w:eastAsia="Times New Roman" w:hAnsi="Comic Sans MS" w:hint="default"/>
        <w:u w:val="single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>
    <w:nsid w:val="2C186032"/>
    <w:multiLevelType w:val="hybridMultilevel"/>
    <w:tmpl w:val="E4F8AB68"/>
    <w:lvl w:ilvl="0" w:tplc="041F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6215894"/>
    <w:multiLevelType w:val="hybridMultilevel"/>
    <w:tmpl w:val="282C6242"/>
    <w:lvl w:ilvl="0" w:tplc="4DE6CCC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6342E9A"/>
    <w:multiLevelType w:val="hybridMultilevel"/>
    <w:tmpl w:val="C4A47DA4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2236E9D"/>
    <w:multiLevelType w:val="hybridMultilevel"/>
    <w:tmpl w:val="271A919A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3600B43"/>
    <w:multiLevelType w:val="hybridMultilevel"/>
    <w:tmpl w:val="7B6A2C7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A347C9F"/>
    <w:multiLevelType w:val="hybridMultilevel"/>
    <w:tmpl w:val="B80AD8BE"/>
    <w:lvl w:ilvl="0" w:tplc="E4B800F2">
      <w:start w:val="9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D77F4B"/>
    <w:multiLevelType w:val="hybridMultilevel"/>
    <w:tmpl w:val="160401C8"/>
    <w:lvl w:ilvl="0" w:tplc="041F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0846C56"/>
    <w:multiLevelType w:val="hybridMultilevel"/>
    <w:tmpl w:val="1146198C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1DF7092"/>
    <w:multiLevelType w:val="hybridMultilevel"/>
    <w:tmpl w:val="51C0B10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EF0379C"/>
    <w:multiLevelType w:val="hybridMultilevel"/>
    <w:tmpl w:val="67C211B2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8"/>
  </w:num>
  <w:num w:numId="3">
    <w:abstractNumId w:val="12"/>
  </w:num>
  <w:num w:numId="4">
    <w:abstractNumId w:val="11"/>
  </w:num>
  <w:num w:numId="5">
    <w:abstractNumId w:val="14"/>
  </w:num>
  <w:num w:numId="6">
    <w:abstractNumId w:val="1"/>
  </w:num>
  <w:num w:numId="7">
    <w:abstractNumId w:val="13"/>
  </w:num>
  <w:num w:numId="8">
    <w:abstractNumId w:val="0"/>
  </w:num>
  <w:num w:numId="9">
    <w:abstractNumId w:val="5"/>
  </w:num>
  <w:num w:numId="10">
    <w:abstractNumId w:val="10"/>
  </w:num>
  <w:num w:numId="11">
    <w:abstractNumId w:val="6"/>
  </w:num>
  <w:num w:numId="12">
    <w:abstractNumId w:val="7"/>
  </w:num>
  <w:num w:numId="13">
    <w:abstractNumId w:val="4"/>
  </w:num>
  <w:num w:numId="14">
    <w:abstractNumId w:val="3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0C6A"/>
    <w:rsid w:val="000136A7"/>
    <w:rsid w:val="000733FE"/>
    <w:rsid w:val="00073986"/>
    <w:rsid w:val="0008108B"/>
    <w:rsid w:val="000A7A7E"/>
    <w:rsid w:val="000B28E3"/>
    <w:rsid w:val="000D4290"/>
    <w:rsid w:val="000E0D90"/>
    <w:rsid w:val="000E2254"/>
    <w:rsid w:val="001038C0"/>
    <w:rsid w:val="00220DE8"/>
    <w:rsid w:val="002410C7"/>
    <w:rsid w:val="002C0C6A"/>
    <w:rsid w:val="00372C0B"/>
    <w:rsid w:val="00382D3C"/>
    <w:rsid w:val="00383464"/>
    <w:rsid w:val="00394345"/>
    <w:rsid w:val="003A785B"/>
    <w:rsid w:val="00480C04"/>
    <w:rsid w:val="004876B1"/>
    <w:rsid w:val="004C62EB"/>
    <w:rsid w:val="005049BF"/>
    <w:rsid w:val="00536B01"/>
    <w:rsid w:val="00554BA7"/>
    <w:rsid w:val="005E6107"/>
    <w:rsid w:val="00671F0D"/>
    <w:rsid w:val="006A516A"/>
    <w:rsid w:val="006B1F66"/>
    <w:rsid w:val="00712907"/>
    <w:rsid w:val="0072141C"/>
    <w:rsid w:val="00731E74"/>
    <w:rsid w:val="007347E7"/>
    <w:rsid w:val="007645B5"/>
    <w:rsid w:val="007767FA"/>
    <w:rsid w:val="008418CB"/>
    <w:rsid w:val="008776AB"/>
    <w:rsid w:val="0089334C"/>
    <w:rsid w:val="008B7CFD"/>
    <w:rsid w:val="009A0A69"/>
    <w:rsid w:val="009A10B9"/>
    <w:rsid w:val="009F4435"/>
    <w:rsid w:val="00A17EAE"/>
    <w:rsid w:val="00A30EE3"/>
    <w:rsid w:val="00A44B99"/>
    <w:rsid w:val="00A6318E"/>
    <w:rsid w:val="00A767F9"/>
    <w:rsid w:val="00A809C3"/>
    <w:rsid w:val="00A83B7C"/>
    <w:rsid w:val="00A87354"/>
    <w:rsid w:val="00AB30C6"/>
    <w:rsid w:val="00AE04A6"/>
    <w:rsid w:val="00AF4AC4"/>
    <w:rsid w:val="00AF6ED7"/>
    <w:rsid w:val="00B47ECA"/>
    <w:rsid w:val="00B633EB"/>
    <w:rsid w:val="00BB0739"/>
    <w:rsid w:val="00BC4BC6"/>
    <w:rsid w:val="00BC6A33"/>
    <w:rsid w:val="00C14510"/>
    <w:rsid w:val="00C64955"/>
    <w:rsid w:val="00C74D11"/>
    <w:rsid w:val="00C82C3E"/>
    <w:rsid w:val="00C9115F"/>
    <w:rsid w:val="00CA6843"/>
    <w:rsid w:val="00CB78D8"/>
    <w:rsid w:val="00CF2A83"/>
    <w:rsid w:val="00D427FB"/>
    <w:rsid w:val="00D620BC"/>
    <w:rsid w:val="00D741FF"/>
    <w:rsid w:val="00DA4BEC"/>
    <w:rsid w:val="00DD7F25"/>
    <w:rsid w:val="00E02A2B"/>
    <w:rsid w:val="00E05782"/>
    <w:rsid w:val="00E07BDA"/>
    <w:rsid w:val="00E63E2B"/>
    <w:rsid w:val="00E65163"/>
    <w:rsid w:val="00E9454F"/>
    <w:rsid w:val="00F319FC"/>
    <w:rsid w:val="00F3674D"/>
    <w:rsid w:val="00F71056"/>
    <w:rsid w:val="00FB56F8"/>
    <w:rsid w:val="00FC5F87"/>
    <w:rsid w:val="00FD7925"/>
    <w:rsid w:val="00FF5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8CB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94345"/>
    <w:pPr>
      <w:ind w:left="720"/>
      <w:contextualSpacing/>
    </w:pPr>
  </w:style>
  <w:style w:type="table" w:styleId="TableGrid">
    <w:name w:val="Table Grid"/>
    <w:basedOn w:val="TableNormal"/>
    <w:uiPriority w:val="99"/>
    <w:rsid w:val="00CF2A8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382D3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108</TotalTime>
  <Pages>2</Pages>
  <Words>462</Words>
  <Characters>2634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matematik</dc:title>
  <dc:subject>www.sorubak.com</dc:subject>
  <dc:creator>sarnıç</dc:creator>
  <cp:keywords>www.sorubak.com</cp:keywords>
  <dc:description>www.sorubak.com</dc:description>
  <cp:lastModifiedBy>edanur</cp:lastModifiedBy>
  <cp:revision>8</cp:revision>
  <cp:lastPrinted>2012-10-31T07:27:00Z</cp:lastPrinted>
  <dcterms:created xsi:type="dcterms:W3CDTF">2013-01-06T12:51:00Z</dcterms:created>
  <dcterms:modified xsi:type="dcterms:W3CDTF">2013-01-06T16:41:00Z</dcterms:modified>
  <cp:category>www.sorubak.com</cp:category>
</cp:coreProperties>
</file>