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051" w:rsidRDefault="00FC6051" w:rsidP="006A4885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Adı:</w:t>
      </w:r>
    </w:p>
    <w:p w:rsidR="00FC6051" w:rsidRDefault="00FC6051" w:rsidP="006A4885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Soyadı:</w:t>
      </w:r>
    </w:p>
    <w:p w:rsidR="00FC6051" w:rsidRDefault="00FC6051" w:rsidP="006A4885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Sınıfı:</w:t>
      </w:r>
    </w:p>
    <w:p w:rsidR="00FC6051" w:rsidRDefault="00FC6051" w:rsidP="006A4885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Numarası:</w:t>
      </w:r>
      <w:r>
        <w:rPr>
          <w:rFonts w:ascii="Times New Roman" w:hAnsi="Times New Roman"/>
        </w:rPr>
        <w:tab/>
        <w:t xml:space="preserve"> </w:t>
      </w:r>
      <w:hyperlink r:id="rId5" w:history="1">
        <w:r>
          <w:rPr>
            <w:rStyle w:val="Hyperlink"/>
            <w:i/>
            <w:iCs/>
            <w:noProof/>
            <w:lang w:eastAsia="tr-TR"/>
          </w:rPr>
          <w:t>www.sorubak.com</w:t>
        </w:r>
      </w:hyperlink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FC6051" w:rsidRPr="009D6B12" w:rsidRDefault="00FC6051" w:rsidP="006A4885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FC6051" w:rsidRDefault="00FC6051" w:rsidP="006A488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2012-</w:t>
      </w:r>
      <w:r w:rsidRPr="007F3EFB">
        <w:rPr>
          <w:rFonts w:ascii="Times New Roman" w:hAnsi="Times New Roman"/>
          <w:b/>
          <w:sz w:val="28"/>
          <w:szCs w:val="28"/>
        </w:rPr>
        <w:t xml:space="preserve">2013 EĞİTİM ÖĞRETİM YILI 75.YIL İLKOKULU </w:t>
      </w:r>
      <w:r>
        <w:rPr>
          <w:rFonts w:ascii="Times New Roman" w:hAnsi="Times New Roman"/>
          <w:b/>
          <w:sz w:val="28"/>
          <w:szCs w:val="28"/>
        </w:rPr>
        <w:t>MATEMATİK DERSİ 1.DÖNEM 3</w:t>
      </w:r>
      <w:r w:rsidRPr="007F3EFB">
        <w:rPr>
          <w:rFonts w:ascii="Times New Roman" w:hAnsi="Times New Roman"/>
          <w:b/>
          <w:sz w:val="28"/>
          <w:szCs w:val="28"/>
        </w:rPr>
        <w:t>.YAZILISI</w:t>
      </w:r>
    </w:p>
    <w:p w:rsidR="00FC6051" w:rsidRDefault="00FC6051">
      <w:pPr>
        <w:rPr>
          <w:rFonts w:ascii="Wingdings" w:hAnsi="Wingdings"/>
        </w:rPr>
      </w:pPr>
    </w:p>
    <w:p w:rsidR="00FC6051" w:rsidRDefault="00FC6051" w:rsidP="00EF7907">
      <w:pPr>
        <w:pStyle w:val="ListParagraph"/>
        <w:numPr>
          <w:ilvl w:val="0"/>
          <w:numId w:val="1"/>
        </w:numPr>
        <w:rPr>
          <w:rFonts w:ascii="Times New Roman" w:hAnsi="Times New Roman"/>
          <w:b/>
        </w:rPr>
      </w:pPr>
      <w:r w:rsidRPr="00EF7907">
        <w:rPr>
          <w:rFonts w:ascii="Times New Roman" w:hAnsi="Times New Roman"/>
          <w:b/>
        </w:rPr>
        <w:t>Aşağıda verilmiş olan birimleri birbirine dönüştürünüz.</w:t>
      </w:r>
      <w:r>
        <w:rPr>
          <w:rFonts w:ascii="Times New Roman" w:hAnsi="Times New Roman"/>
          <w:b/>
        </w:rPr>
        <w:t>(10 P)</w:t>
      </w:r>
    </w:p>
    <w:p w:rsidR="00FC6051" w:rsidRDefault="00FC6051" w:rsidP="00EF7907">
      <w:pPr>
        <w:pStyle w:val="ListParagraph"/>
        <w:rPr>
          <w:rFonts w:ascii="Times New Roman" w:hAnsi="Times New Roman"/>
        </w:rPr>
      </w:pPr>
      <w:r>
        <w:rPr>
          <w:rFonts w:ascii="Times New Roman" w:hAnsi="Times New Roman"/>
        </w:rPr>
        <w:t>2893kg:……………..t……………kg</w:t>
      </w:r>
    </w:p>
    <w:p w:rsidR="00FC6051" w:rsidRDefault="00FC6051" w:rsidP="00EF7907">
      <w:pPr>
        <w:pStyle w:val="ListParagraph"/>
        <w:rPr>
          <w:rFonts w:ascii="Times New Roman" w:hAnsi="Times New Roman"/>
        </w:rPr>
      </w:pPr>
      <w:r>
        <w:rPr>
          <w:rFonts w:ascii="Times New Roman" w:hAnsi="Times New Roman"/>
        </w:rPr>
        <w:t>4023mg:…………….g…………...mg</w:t>
      </w:r>
    </w:p>
    <w:p w:rsidR="00FC6051" w:rsidRDefault="00FC6051" w:rsidP="00EF7907">
      <w:pPr>
        <w:pStyle w:val="ListParagraph"/>
        <w:rPr>
          <w:rFonts w:ascii="Times New Roman" w:hAnsi="Times New Roman"/>
        </w:rPr>
      </w:pPr>
      <w:r>
        <w:rPr>
          <w:rFonts w:ascii="Times New Roman" w:hAnsi="Times New Roman"/>
        </w:rPr>
        <w:t>17kg 489g:………………………….g</w:t>
      </w:r>
    </w:p>
    <w:p w:rsidR="00FC6051" w:rsidRDefault="00FC6051" w:rsidP="00EF7907">
      <w:pPr>
        <w:pStyle w:val="ListParagraph"/>
        <w:rPr>
          <w:rFonts w:ascii="Times New Roman" w:hAnsi="Times New Roman"/>
        </w:rPr>
      </w:pPr>
      <w:r>
        <w:rPr>
          <w:rFonts w:ascii="Times New Roman" w:hAnsi="Times New Roman"/>
        </w:rPr>
        <w:t>5t 23kg:…………………………...kg</w:t>
      </w:r>
    </w:p>
    <w:p w:rsidR="00FC6051" w:rsidRDefault="00FC6051" w:rsidP="00EF7907">
      <w:pPr>
        <w:pStyle w:val="ListParagraph"/>
        <w:rPr>
          <w:rFonts w:ascii="Times New Roman" w:hAnsi="Times New Roman"/>
        </w:rPr>
      </w:pPr>
      <w:r>
        <w:rPr>
          <w:rFonts w:ascii="Times New Roman" w:hAnsi="Times New Roman"/>
        </w:rPr>
        <w:t>3450g:……………….kg…………..g</w:t>
      </w:r>
    </w:p>
    <w:p w:rsidR="00FC6051" w:rsidRDefault="00FC6051" w:rsidP="00EF7907">
      <w:pPr>
        <w:pStyle w:val="ListParagraph"/>
        <w:rPr>
          <w:rFonts w:ascii="Times New Roman" w:hAnsi="Times New Roman"/>
        </w:rPr>
      </w:pPr>
    </w:p>
    <w:p w:rsidR="00FC6051" w:rsidRDefault="00FC6051" w:rsidP="00EF7907">
      <w:pPr>
        <w:pStyle w:val="ListParagraph"/>
        <w:numPr>
          <w:ilvl w:val="0"/>
          <w:numId w:val="1"/>
        </w:numPr>
        <w:rPr>
          <w:rFonts w:ascii="Times New Roman" w:hAnsi="Times New Roman"/>
          <w:b/>
        </w:rPr>
      </w:pPr>
      <w:r w:rsidRPr="0048670C">
        <w:rPr>
          <w:rFonts w:ascii="Times New Roman" w:hAnsi="Times New Roman"/>
          <w:b/>
        </w:rPr>
        <w:t>Aşağıda verilen parantez işlemlerini yapınız.(10 P)</w:t>
      </w:r>
    </w:p>
    <w:p w:rsidR="00FC6051" w:rsidRDefault="00FC6051" w:rsidP="0048670C">
      <w:pPr>
        <w:pStyle w:val="ListParagraph"/>
        <w:rPr>
          <w:rFonts w:ascii="Times New Roman" w:hAnsi="Times New Roman"/>
        </w:rPr>
      </w:pPr>
      <w:r>
        <w:rPr>
          <w:rFonts w:ascii="Times New Roman" w:hAnsi="Times New Roman"/>
        </w:rPr>
        <w:t>(652:2) – 34 =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(32x24) + (45:5) =</w:t>
      </w:r>
    </w:p>
    <w:p w:rsidR="00FC6051" w:rsidRDefault="00FC6051" w:rsidP="0048670C">
      <w:pPr>
        <w:pStyle w:val="ListParagraph"/>
        <w:rPr>
          <w:rFonts w:ascii="Times New Roman" w:hAnsi="Times New Roman"/>
        </w:rPr>
      </w:pPr>
    </w:p>
    <w:p w:rsidR="00FC6051" w:rsidRDefault="00FC6051" w:rsidP="0048670C">
      <w:pPr>
        <w:pStyle w:val="ListParagraph"/>
        <w:rPr>
          <w:rFonts w:ascii="Times New Roman" w:hAnsi="Times New Roman"/>
        </w:rPr>
      </w:pPr>
    </w:p>
    <w:p w:rsidR="00FC6051" w:rsidRDefault="00FC6051" w:rsidP="0048670C">
      <w:pPr>
        <w:pStyle w:val="ListParagraph"/>
        <w:rPr>
          <w:rFonts w:ascii="Times New Roman" w:hAnsi="Times New Roman"/>
        </w:rPr>
      </w:pPr>
    </w:p>
    <w:p w:rsidR="00FC6051" w:rsidRDefault="00FC6051" w:rsidP="0048670C">
      <w:pPr>
        <w:pStyle w:val="ListParagraph"/>
        <w:rPr>
          <w:rFonts w:ascii="Times New Roman" w:hAnsi="Times New Roman"/>
        </w:rPr>
      </w:pPr>
    </w:p>
    <w:p w:rsidR="00FC6051" w:rsidRDefault="00FC6051" w:rsidP="0048670C">
      <w:pPr>
        <w:pStyle w:val="ListParagraph"/>
        <w:rPr>
          <w:rFonts w:ascii="Times New Roman" w:hAnsi="Times New Roman"/>
        </w:rPr>
      </w:pPr>
    </w:p>
    <w:p w:rsidR="00FC6051" w:rsidRDefault="00FC6051" w:rsidP="0048670C">
      <w:pPr>
        <w:pStyle w:val="ListParagraph"/>
        <w:rPr>
          <w:rFonts w:ascii="Times New Roman" w:hAnsi="Times New Roman"/>
        </w:rPr>
      </w:pPr>
    </w:p>
    <w:p w:rsidR="00FC6051" w:rsidRDefault="00FC6051" w:rsidP="0048670C">
      <w:pPr>
        <w:pStyle w:val="ListParagraph"/>
        <w:numPr>
          <w:ilvl w:val="0"/>
          <w:numId w:val="1"/>
        </w:numPr>
        <w:rPr>
          <w:rFonts w:ascii="Times New Roman" w:hAnsi="Times New Roman"/>
          <w:b/>
        </w:rPr>
      </w:pPr>
      <w:r w:rsidRPr="008E1C64">
        <w:rPr>
          <w:rFonts w:ascii="Times New Roman" w:hAnsi="Times New Roman"/>
          <w:b/>
        </w:rPr>
        <w:t>Burcu’nun yaşı Merve’nin yaşının 4 katından 3 fazladır. İkisinin yaşları toplamı 48 olduğuna göre Merve kaç yaşındadır?</w:t>
      </w:r>
      <w:r>
        <w:rPr>
          <w:rFonts w:ascii="Times New Roman" w:hAnsi="Times New Roman"/>
          <w:b/>
        </w:rPr>
        <w:t>(10 P)</w:t>
      </w:r>
    </w:p>
    <w:p w:rsidR="00FC6051" w:rsidRDefault="00FC6051" w:rsidP="008E1C64">
      <w:pPr>
        <w:pStyle w:val="ListParagraph"/>
        <w:rPr>
          <w:rFonts w:ascii="Times New Roman" w:hAnsi="Times New Roman"/>
          <w:b/>
        </w:rPr>
      </w:pPr>
    </w:p>
    <w:p w:rsidR="00FC6051" w:rsidRDefault="00FC6051" w:rsidP="008E1C64">
      <w:pPr>
        <w:pStyle w:val="ListParagraph"/>
        <w:rPr>
          <w:rFonts w:ascii="Times New Roman" w:hAnsi="Times New Roman"/>
          <w:b/>
        </w:rPr>
      </w:pPr>
    </w:p>
    <w:p w:rsidR="00FC6051" w:rsidRDefault="00FC6051" w:rsidP="008E1C64">
      <w:pPr>
        <w:pStyle w:val="ListParagraph"/>
        <w:rPr>
          <w:rFonts w:ascii="Times New Roman" w:hAnsi="Times New Roman"/>
          <w:b/>
        </w:rPr>
      </w:pPr>
    </w:p>
    <w:p w:rsidR="00FC6051" w:rsidRDefault="00FC6051" w:rsidP="008E1C64">
      <w:pPr>
        <w:pStyle w:val="ListParagraph"/>
        <w:rPr>
          <w:rFonts w:ascii="Times New Roman" w:hAnsi="Times New Roman"/>
          <w:b/>
        </w:rPr>
      </w:pPr>
    </w:p>
    <w:p w:rsidR="00FC6051" w:rsidRDefault="00FC6051" w:rsidP="008E1C64">
      <w:pPr>
        <w:pStyle w:val="ListParagraph"/>
        <w:rPr>
          <w:rFonts w:ascii="Times New Roman" w:hAnsi="Times New Roman"/>
          <w:b/>
        </w:rPr>
      </w:pPr>
    </w:p>
    <w:p w:rsidR="00FC6051" w:rsidRDefault="00FC6051" w:rsidP="008E1C64">
      <w:pPr>
        <w:pStyle w:val="ListParagraph"/>
        <w:rPr>
          <w:rFonts w:ascii="Times New Roman" w:hAnsi="Times New Roman"/>
          <w:b/>
        </w:rPr>
      </w:pPr>
    </w:p>
    <w:p w:rsidR="00FC6051" w:rsidRDefault="00FC6051" w:rsidP="008E1C64">
      <w:pPr>
        <w:pStyle w:val="ListParagraph"/>
        <w:rPr>
          <w:rFonts w:ascii="Times New Roman" w:hAnsi="Times New Roman"/>
          <w:b/>
        </w:rPr>
      </w:pPr>
    </w:p>
    <w:p w:rsidR="00FC6051" w:rsidRDefault="00FC6051" w:rsidP="008E1C64">
      <w:pPr>
        <w:pStyle w:val="ListParagraph"/>
        <w:numPr>
          <w:ilvl w:val="0"/>
          <w:numId w:val="1"/>
        </w:num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Tuba tanesi 350 kuruş olan kalemlerden 5 tane, tanesi 240 kuruş olan silgilerden de 3 tane aldı. Buna göre Tuba kırtasiyeciye kaç kuruş ödemiştir?(10 P)</w:t>
      </w:r>
    </w:p>
    <w:p w:rsidR="00FC6051" w:rsidRDefault="00FC6051" w:rsidP="00433115">
      <w:pPr>
        <w:rPr>
          <w:rFonts w:ascii="Times New Roman" w:hAnsi="Times New Roman"/>
          <w:b/>
        </w:rPr>
      </w:pPr>
    </w:p>
    <w:p w:rsidR="00FC6051" w:rsidRDefault="00FC6051" w:rsidP="00433115">
      <w:pPr>
        <w:rPr>
          <w:rFonts w:ascii="Times New Roman" w:hAnsi="Times New Roman"/>
          <w:b/>
        </w:rPr>
      </w:pPr>
    </w:p>
    <w:p w:rsidR="00FC6051" w:rsidRDefault="00FC6051" w:rsidP="00433115">
      <w:pPr>
        <w:rPr>
          <w:rFonts w:ascii="Times New Roman" w:hAnsi="Times New Roman"/>
          <w:b/>
        </w:rPr>
      </w:pPr>
    </w:p>
    <w:p w:rsidR="00FC6051" w:rsidRDefault="00FC6051" w:rsidP="00433115">
      <w:pPr>
        <w:rPr>
          <w:rFonts w:ascii="Times New Roman" w:hAnsi="Times New Roman"/>
          <w:b/>
        </w:rPr>
      </w:pPr>
    </w:p>
    <w:p w:rsidR="00FC6051" w:rsidRDefault="00FC6051" w:rsidP="00433115">
      <w:pPr>
        <w:pStyle w:val="ListParagraph"/>
        <w:numPr>
          <w:ilvl w:val="0"/>
          <w:numId w:val="1"/>
        </w:num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Yüklü bir kamyonun ağırlığı 7 tondur. Kamyonun boşken ağırlığı </w:t>
      </w:r>
      <w:smartTag w:uri="urn:schemas-microsoft-com:office:smarttags" w:element="metricconverter">
        <w:smartTagPr>
          <w:attr w:name="ProductID" w:val="2350 kg"/>
        </w:smartTagPr>
        <w:r>
          <w:rPr>
            <w:rFonts w:ascii="Times New Roman" w:hAnsi="Times New Roman"/>
            <w:b/>
          </w:rPr>
          <w:t>2350 kg</w:t>
        </w:r>
      </w:smartTag>
      <w:r>
        <w:rPr>
          <w:rFonts w:ascii="Times New Roman" w:hAnsi="Times New Roman"/>
          <w:b/>
        </w:rPr>
        <w:t xml:space="preserve"> olduğuna göre kamyonun yükü kaç kilogramdır?(10 P)</w:t>
      </w:r>
    </w:p>
    <w:p w:rsidR="00FC6051" w:rsidRDefault="00FC6051" w:rsidP="00433115">
      <w:pPr>
        <w:rPr>
          <w:rFonts w:ascii="Times New Roman" w:hAnsi="Times New Roman"/>
          <w:b/>
        </w:rPr>
      </w:pPr>
    </w:p>
    <w:p w:rsidR="00FC6051" w:rsidRDefault="00FC6051" w:rsidP="00433115">
      <w:pPr>
        <w:rPr>
          <w:rFonts w:ascii="Times New Roman" w:hAnsi="Times New Roman"/>
          <w:b/>
        </w:rPr>
      </w:pPr>
    </w:p>
    <w:p w:rsidR="00FC6051" w:rsidRDefault="00FC6051" w:rsidP="00433115">
      <w:pPr>
        <w:rPr>
          <w:rFonts w:ascii="Times New Roman" w:hAnsi="Times New Roman"/>
          <w:b/>
        </w:rPr>
      </w:pPr>
    </w:p>
    <w:p w:rsidR="00FC6051" w:rsidRDefault="00FC6051" w:rsidP="00433115">
      <w:pPr>
        <w:pStyle w:val="ListParagraph"/>
        <w:numPr>
          <w:ilvl w:val="0"/>
          <w:numId w:val="1"/>
        </w:num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Aşağıdaki işlemleri yapınız.(24 P)</w:t>
      </w:r>
    </w:p>
    <w:p w:rsidR="00FC6051" w:rsidRDefault="00FC6051" w:rsidP="00433115">
      <w:pPr>
        <w:pStyle w:val="ListParagraph"/>
        <w:rPr>
          <w:rFonts w:ascii="Times New Roman" w:hAnsi="Times New Roman"/>
          <w:b/>
        </w:rPr>
      </w:pPr>
    </w:p>
    <w:p w:rsidR="00FC6051" w:rsidRDefault="00FC6051" w:rsidP="00F5147C">
      <w:pPr>
        <w:pStyle w:val="ListParagraph"/>
        <w:ind w:left="1428" w:firstLine="696"/>
        <w:rPr>
          <w:rFonts w:ascii="Times New Roman" w:hAnsi="Times New Roman"/>
        </w:rPr>
      </w:pPr>
      <w:r>
        <w:rPr>
          <w:rFonts w:ascii="Times New Roman" w:hAnsi="Times New Roman"/>
        </w:rPr>
        <w:t>34 567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98 256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67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452</w:t>
      </w:r>
    </w:p>
    <w:p w:rsidR="00FC6051" w:rsidRDefault="00FC6051" w:rsidP="00F5147C">
      <w:pPr>
        <w:pStyle w:val="ListParagraph"/>
        <w:ind w:left="1428" w:hanging="10"/>
        <w:rPr>
          <w:rFonts w:ascii="Times New Roman" w:hAnsi="Times New Roman"/>
        </w:rPr>
      </w:pPr>
      <w:r>
        <w:rPr>
          <w:noProof/>
          <w:lang w:eastAsia="tr-TR"/>
        </w:rPr>
        <w:pict>
          <v:line id="Düz Bağlayıcı 7" o:spid="_x0000_s1026" style="position:absolute;left:0;text-align:left;z-index:251650560;visibility:visible" from="404.7pt,13.15pt" to="451.95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" strokecolor="#4579b8"/>
        </w:pict>
      </w:r>
      <w:r>
        <w:rPr>
          <w:noProof/>
          <w:lang w:eastAsia="tr-TR"/>
        </w:rPr>
        <w:pict>
          <v:line id="Düz Bağlayıcı 6" o:spid="_x0000_s1027" style="position:absolute;left:0;text-align:left;z-index:251649536;visibility:visible" from="297.45pt,12.4pt" to="344.7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" strokecolor="#4579b8"/>
        </w:pict>
      </w:r>
      <w:r>
        <w:rPr>
          <w:noProof/>
          <w:lang w:eastAsia="tr-TR"/>
        </w:rPr>
        <w:pict>
          <v:line id="Düz Bağlayıcı 5" o:spid="_x0000_s1028" style="position:absolute;left:0;text-align:left;z-index:251648512;visibility:visible" from="197.7pt,10.9pt" to="244.95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" strokecolor="#4579b8"/>
        </w:pict>
      </w:r>
      <w:r>
        <w:rPr>
          <w:noProof/>
          <w:lang w:eastAsia="tr-TR"/>
        </w:rPr>
        <w:pict>
          <v:line id="Düz Bağlayıcı 1" o:spid="_x0000_s1029" style="position:absolute;left:0;text-align:left;z-index:251647488;visibility:visible" from="91.2pt,11.65pt" to="138.4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" strokecolor="#4579b8"/>
        </w:pict>
      </w:r>
      <w:r>
        <w:rPr>
          <w:rFonts w:ascii="Times New Roman" w:hAnsi="Times New Roman"/>
        </w:rPr>
        <w:t xml:space="preserve">        +  </w:t>
      </w:r>
      <w:r w:rsidRPr="00F5147C">
        <w:rPr>
          <w:rFonts w:ascii="Times New Roman" w:hAnsi="Times New Roman"/>
        </w:rPr>
        <w:t>76 213</w:t>
      </w:r>
      <w:r w:rsidRPr="00F5147C">
        <w:rPr>
          <w:rFonts w:ascii="Times New Roman" w:hAnsi="Times New Roman"/>
        </w:rPr>
        <w:tab/>
      </w:r>
      <w:r w:rsidRPr="00F5147C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-</w:t>
      </w:r>
      <w:r w:rsidRPr="00F5147C">
        <w:rPr>
          <w:rFonts w:ascii="Times New Roman" w:hAnsi="Times New Roman"/>
        </w:rPr>
        <w:tab/>
        <w:t>12 492</w:t>
      </w:r>
      <w:r w:rsidRPr="00F5147C">
        <w:rPr>
          <w:rFonts w:ascii="Times New Roman" w:hAnsi="Times New Roman"/>
        </w:rPr>
        <w:tab/>
      </w:r>
      <w:r w:rsidRPr="00F5147C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x</w:t>
      </w:r>
      <w:r w:rsidRPr="00F5147C">
        <w:rPr>
          <w:rFonts w:ascii="Times New Roman" w:hAnsi="Times New Roman"/>
        </w:rPr>
        <w:tab/>
        <w:t>33</w:t>
      </w:r>
      <w:r w:rsidRPr="00F5147C">
        <w:rPr>
          <w:rFonts w:ascii="Times New Roman" w:hAnsi="Times New Roman"/>
        </w:rPr>
        <w:tab/>
      </w:r>
      <w:r w:rsidRPr="00F5147C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x</w:t>
      </w:r>
      <w:r w:rsidRPr="00F5147C">
        <w:rPr>
          <w:rFonts w:ascii="Times New Roman" w:hAnsi="Times New Roman"/>
        </w:rPr>
        <w:tab/>
        <w:t xml:space="preserve">  12</w:t>
      </w:r>
    </w:p>
    <w:p w:rsidR="00FC6051" w:rsidRDefault="00FC6051" w:rsidP="00F5147C">
      <w:pPr>
        <w:pStyle w:val="ListParagraph"/>
        <w:ind w:left="1428" w:hanging="10"/>
        <w:rPr>
          <w:rFonts w:ascii="Times New Roman" w:hAnsi="Times New Roman"/>
        </w:rPr>
      </w:pPr>
    </w:p>
    <w:p w:rsidR="00FC6051" w:rsidRDefault="00FC6051" w:rsidP="00F5147C">
      <w:pPr>
        <w:pStyle w:val="ListParagraph"/>
        <w:ind w:left="1428" w:hanging="10"/>
        <w:rPr>
          <w:rFonts w:ascii="Times New Roman" w:hAnsi="Times New Roman"/>
        </w:rPr>
      </w:pPr>
    </w:p>
    <w:p w:rsidR="00FC6051" w:rsidRDefault="00FC6051" w:rsidP="00F5147C">
      <w:pPr>
        <w:pStyle w:val="ListParagraph"/>
        <w:ind w:left="1428" w:hanging="10"/>
        <w:rPr>
          <w:rFonts w:ascii="Times New Roman" w:hAnsi="Times New Roman"/>
        </w:rPr>
      </w:pPr>
    </w:p>
    <w:p w:rsidR="00FC6051" w:rsidRDefault="00FC6051" w:rsidP="00F5147C">
      <w:pPr>
        <w:pStyle w:val="ListParagraph"/>
        <w:ind w:left="1428" w:hanging="10"/>
        <w:rPr>
          <w:rFonts w:ascii="Times New Roman" w:hAnsi="Times New Roman"/>
        </w:rPr>
      </w:pPr>
    </w:p>
    <w:p w:rsidR="00FC6051" w:rsidRDefault="00FC6051" w:rsidP="00F5147C">
      <w:pPr>
        <w:pStyle w:val="ListParagraph"/>
        <w:ind w:left="1428" w:hanging="10"/>
        <w:rPr>
          <w:rFonts w:ascii="Times New Roman" w:hAnsi="Times New Roman"/>
        </w:rPr>
      </w:pPr>
    </w:p>
    <w:p w:rsidR="00FC6051" w:rsidRDefault="00FC6051" w:rsidP="00F5147C">
      <w:pPr>
        <w:pStyle w:val="ListParagraph"/>
        <w:ind w:left="1428" w:hanging="10"/>
        <w:rPr>
          <w:rFonts w:ascii="Times New Roman" w:hAnsi="Times New Roman"/>
        </w:rPr>
      </w:pPr>
    </w:p>
    <w:p w:rsidR="00FC6051" w:rsidRDefault="00FC6051" w:rsidP="00F5147C">
      <w:pPr>
        <w:pStyle w:val="ListParagraph"/>
        <w:ind w:left="1428" w:hanging="10"/>
        <w:rPr>
          <w:rFonts w:ascii="Times New Roman" w:hAnsi="Times New Roman"/>
        </w:rPr>
      </w:pPr>
    </w:p>
    <w:p w:rsidR="00FC6051" w:rsidRDefault="00FC6051" w:rsidP="00F5147C">
      <w:pPr>
        <w:pStyle w:val="ListParagraph"/>
        <w:ind w:left="1428" w:hanging="10"/>
        <w:rPr>
          <w:rFonts w:ascii="Times New Roman" w:hAnsi="Times New Roman"/>
        </w:rPr>
      </w:pPr>
    </w:p>
    <w:p w:rsidR="00FC6051" w:rsidRDefault="00FC6051" w:rsidP="00F5147C">
      <w:pPr>
        <w:pStyle w:val="ListParagraph"/>
        <w:ind w:left="1428" w:hanging="10"/>
        <w:rPr>
          <w:rFonts w:ascii="Times New Roman" w:hAnsi="Times New Roman"/>
        </w:rPr>
      </w:pPr>
    </w:p>
    <w:p w:rsidR="00FC6051" w:rsidRDefault="00FC6051" w:rsidP="00F5147C">
      <w:pPr>
        <w:pStyle w:val="ListParagraph"/>
        <w:ind w:left="1428" w:hanging="10"/>
        <w:rPr>
          <w:rFonts w:ascii="Times New Roman" w:hAnsi="Times New Roman"/>
        </w:rPr>
      </w:pPr>
      <w:r>
        <w:rPr>
          <w:noProof/>
          <w:lang w:eastAsia="tr-TR"/>
        </w:rPr>
      </w:r>
      <w:r w:rsidRPr="000C770C">
        <w:rPr>
          <w:rFonts w:ascii="Times New Roman" w:hAnsi="Times New Roman"/>
          <w:noProof/>
          <w:lang w:eastAsia="tr-TR"/>
        </w:rPr>
        <w:pict>
          <v:group id="Tuval 9" o:spid="_x0000_s1030" editas="canvas" style="width:478.5pt;height:137.25pt;mso-position-horizontal-relative:char;mso-position-vertical-relative:line" coordsize="60769,17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width:60769;height:17430;visibility:visible">
              <v:fill o:detectmouseclick="t"/>
              <v:path o:connecttype="none"/>
            </v:shape>
            <v:line id="Düz Bağlayıcı 10" o:spid="_x0000_s1032" style="position:absolute;visibility:visible" from="9715,1333" to="9715,7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z9mMQAAADbAAAADwAAAGRycy9kb3ducmV2LnhtbESPQU8CQQyF7yb8h0lNuMmsGAmsDISY&#10;mBD0IvoDyk7d3bDTWWYqLP56ezDx1ua9vvd1uR5CZ86UchvZwf2kAENcRd9y7eDz4+VuDiYLsscu&#10;Mjm4Uob1anSzxNLHC7/TeS+10RDOJTpoRPrS2lw1FDBPYk+s2ldMAUXXVFuf8KLhobPTopjZgC1r&#10;Q4M9PTdUHfffwcHp9W2br4duKrPHn90xbeYLecjOjW+HzRMYoUH+zX/XW6/4Sq+/6AB2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/P2YxAAAANsAAAAPAAAAAAAAAAAA&#10;AAAAAKECAABkcnMvZG93bnJldi54bWxQSwUGAAAAAAQABAD5AAAAkgMAAAAA&#10;" strokecolor="#4579b8"/>
            <v:line id="Düz Bağlayıcı 12" o:spid="_x0000_s1033" style="position:absolute;visibility:visible" from="9715,3810" to="14478,3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2LGdMEAAADbAAAADwAAAGRycy9kb3ducmV2LnhtbERPzWrCQBC+C32HZQredNMURaOrSKEg&#10;tpfaPsCYHZNgdjbdnWrs07uFgrf5+H5nue5dq84UYuPZwNM4A0VcettwZeDr83U0AxUF2WLrmQxc&#10;KcJ69TBYYmH9hT/ovJdKpRCOBRqoRbpC61jW5DCOfUecuKMPDiXBUGkb8JLCXavzLJtqhw2nhho7&#10;eqmpPO1/nIHvt/dtvB7aXKaT390pbGZzeY7GDB/7zQKUUC938b97a9P8HP5+SQfo1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PYsZ0wQAAANsAAAAPAAAAAAAAAAAAAAAA&#10;AKECAABkcnMvZG93bnJldi54bWxQSwUGAAAAAAQABAD5AAAAjwMAAAAA&#10;" strokecolor="#4579b8"/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13" o:spid="_x0000_s1034" type="#_x0000_t202" style="position:absolute;left:10572;top:1333;width:3906;height:2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HZr8MA&#10;AADbAAAADwAAAGRycy9kb3ducmV2LnhtbERPS2vCQBC+C/0PyxS8SN1o6IPUVUTUircabeltyE6T&#10;YHY2ZNck/fduQfA2H99zZoveVKKlxpWWFUzGEQjizOqScwXHdPP0BsJ5ZI2VZVLwRw4W84fBDBNt&#10;O/6k9uBzEULYJaig8L5OpHRZQQbd2NbEgfu1jUEfYJNL3WAXwk0lp1H0Ig2WHBoKrGlVUHY+XIyC&#10;n1H+vXf99tTFz3G9/mjT1y+dKjV87JfvIDz1/i6+uXc6zI/h/5dwgJx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jHZr8MAAADbAAAADwAAAAAAAAAAAAAAAACYAgAAZHJzL2Rv&#10;d25yZXYueG1sUEsFBgAAAAAEAAQA9QAAAIgDAAAAAA==&#10;" stroked="f" strokeweight=".5pt">
              <v:textbox>
                <w:txbxContent>
                  <w:p w:rsidR="00FC6051" w:rsidRDefault="00FC6051">
                    <w:r>
                      <w:t>6</w:t>
                    </w:r>
                  </w:p>
                </w:txbxContent>
              </v:textbox>
            </v:shape>
            <v:shape id="Metin Kutusu 14" o:spid="_x0000_s1035" type="#_x0000_t202" style="position:absolute;left:3048;top:1333;width:6667;height:3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hB28MA&#10;AADbAAAADwAAAGRycy9kb3ducmV2LnhtbERPS2vCQBC+C/0PyxR6kbrx1Up0FZE+xJumKt6G7DQJ&#10;zc6G7DZJ/31XELzNx/ecxaozpWiodoVlBcNBBII4tbrgTMFX8v48A+E8ssbSMin4Iwer5UNvgbG2&#10;Le+pOfhMhBB2MSrIva9iKV2ak0E3sBVx4L5tbdAHWGdS19iGcFPKURS9SIMFh4YcK9rklP4cfo2C&#10;Sz8771z3cWzH03H19tkkryedKPX02K3nIDx1/i6+ubc6zJ/A9ZdwgF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dhB28MAAADbAAAADwAAAAAAAAAAAAAAAACYAgAAZHJzL2Rv&#10;d25yZXYueG1sUEsFBgAAAAAEAAQA9QAAAIgDAAAAAA==&#10;" stroked="f" strokeweight=".5pt">
              <v:textbox>
                <w:txbxContent>
                  <w:p w:rsidR="00FC6051" w:rsidRDefault="00FC6051">
                    <w:r>
                      <w:t xml:space="preserve">      3450</w:t>
                    </w:r>
                  </w:p>
                </w:txbxContent>
              </v:textbox>
            </v:shape>
            <v:line id="Düz Bağlayıcı 15" o:spid="_x0000_s1036" style="position:absolute;visibility:visible" from="32184,1143" to="32184,7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teAMEAAADbAAAADwAAAGRycy9kb3ducmV2LnhtbERPzWoCMRC+F/oOYQrearaKoqtRRChI&#10;7aXqA4yb6e7iZrImU1379KZQ8DYf3+/Ml51r1IVCrD0beOtnoIgLb2suDRz2768TUFGQLTaeycCN&#10;IiwXz09zzK2/8hdddlKqFMIxRwOVSJtrHYuKHMa+b4kT9+2DQ0kwlNoGvKZw1+hBlo21w5pTQ4Ut&#10;rSsqTrsfZ+C8/dzE27EZyHj0+3EKq8lUhtGY3ku3moES6uQh/ndvbJo/gr9f0gF6c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Ai14AwQAAANsAAAAPAAAAAAAAAAAAAAAA&#10;AKECAABkcnMvZG93bnJldi54bWxQSwUGAAAAAAQABAD5AAAAjwMAAAAA&#10;" strokecolor="#4579b8"/>
            <v:line id="Düz Bağlayıcı 16" o:spid="_x0000_s1037" style="position:absolute;visibility:visible" from="32184,3619" to="36947,36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nAd8EAAADbAAAADwAAAGRycy9kb3ducmV2LnhtbERPzWrCQBC+C32HZQq96aaWBhtdRQoF&#10;qV60fYBpdkyC2dl0d6rRp+8Kgrf5+H5ntuhdq44UYuPZwPMoA0VcettwZeD762M4ARUF2WLrmQyc&#10;KcJi/jCYYWH9ibd03EmlUgjHAg3UIl2hdSxrchhHviNO3N4Hh5JgqLQNeErhrtXjLMu1w4ZTQ40d&#10;vddUHnZ/zsDverOK5592LPnr5fMQlpM3eYnGPD32yykooV7u4pt7ZdP8HK6/pAP0/B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wWcB3wQAAANsAAAAPAAAAAAAAAAAAAAAA&#10;AKECAABkcnMvZG93bnJldi54bWxQSwUGAAAAAAQABAD5AAAAjwMAAAAA&#10;" strokecolor="#4579b8"/>
            <v:shape id="Metin Kutusu 17" o:spid="_x0000_s1038" type="#_x0000_t202" style="position:absolute;left:33242;top:1333;width:3705;height:2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rfrMMA&#10;AADbAAAADwAAAGRycy9kb3ducmV2LnhtbERPS2vCQBC+C/0PyxR6kbqxYpXoKkVaW3pr4gNvQ3ZM&#10;QrOzIbsm6b/vCoK3+fies1z3phItNa60rGA8ikAQZ1aXnCvYpR/PcxDOI2usLJOCP3KwXj0Mlhhr&#10;2/EPtYnPRQhhF6OCwvs6ltJlBRl0I1sTB+5sG4M+wCaXusEuhJtKvkTRqzRYcmgosKZNQdlvcjEK&#10;TsP8+O367b6bTCf1+2ebzg46VerpsX9bgPDU+7v45v7SYf4Mrr+EA+T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QrfrMMAAADbAAAADwAAAAAAAAAAAAAAAACYAgAAZHJzL2Rv&#10;d25yZXYueG1sUEsFBgAAAAAEAAQA9QAAAIgDAAAAAA==&#10;" stroked="f" strokeweight=".5pt">
              <v:textbox>
                <w:txbxContent>
                  <w:p w:rsidR="00FC6051" w:rsidRDefault="00FC6051">
                    <w:r>
                      <w:t>13</w:t>
                    </w:r>
                  </w:p>
                </w:txbxContent>
              </v:textbox>
            </v:shape>
            <v:shape id="Metin Kutusu 18" o:spid="_x0000_s1039" type="#_x0000_t202" style="position:absolute;left:25431;top:1333;width:6001;height:3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VL3sYA&#10;AADbAAAADwAAAGRycy9kb3ducmV2LnhtbESPT2vCQBDF74LfYRnBS6mbKm0ldZUi9g+91dSW3obs&#10;mASzsyG7TeK3dw4FbzO8N+/9ZrUZXK06akPl2cDdLAFFnHtbcWHgK3u5XYIKEdli7ZkMnCnAZj0e&#10;rTC1vudP6vaxUBLCIUUDZYxNqnXIS3IYZr4hFu3oW4dR1rbQtsVewl2t50nyoB1WLA0lNrQtKT/t&#10;/5yB35vi5yMMr4d+cb9odm9d9vhtM2Omk+H5CVSkIV7N/9fvVvAFVn6RAfT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JVL3sYAAADbAAAADwAAAAAAAAAAAAAAAACYAgAAZHJz&#10;L2Rvd25yZXYueG1sUEsFBgAAAAAEAAQA9QAAAIsDAAAAAA==&#10;" stroked="f" strokeweight=".5pt">
              <v:textbox>
                <w:txbxContent>
                  <w:p w:rsidR="00FC6051" w:rsidRDefault="00FC6051">
                    <w:r>
                      <w:t xml:space="preserve">      423</w:t>
                    </w:r>
                  </w:p>
                </w:txbxContent>
              </v:textbox>
            </v:shape>
            <w10:anchorlock/>
          </v:group>
        </w:pict>
      </w:r>
    </w:p>
    <w:p w:rsidR="00FC6051" w:rsidRDefault="00FC6051" w:rsidP="00F5147C">
      <w:pPr>
        <w:pStyle w:val="ListParagraph"/>
        <w:ind w:left="1428" w:hanging="10"/>
        <w:rPr>
          <w:rFonts w:ascii="Times New Roman" w:hAnsi="Times New Roman"/>
        </w:rPr>
      </w:pPr>
    </w:p>
    <w:p w:rsidR="00FC6051" w:rsidRDefault="00FC6051" w:rsidP="00FC08C8">
      <w:pPr>
        <w:pStyle w:val="ListParagraph"/>
        <w:numPr>
          <w:ilvl w:val="0"/>
          <w:numId w:val="1"/>
        </w:numPr>
        <w:rPr>
          <w:rFonts w:ascii="Times New Roman" w:hAnsi="Times New Roman"/>
          <w:b/>
        </w:rPr>
      </w:pPr>
      <w:r w:rsidRPr="00FC08C8">
        <w:rPr>
          <w:rFonts w:ascii="Times New Roman" w:hAnsi="Times New Roman"/>
          <w:b/>
        </w:rPr>
        <w:t>Aşağıdaki işlemlerde verilmeyenleri bulunuz.</w:t>
      </w:r>
      <w:r>
        <w:rPr>
          <w:rFonts w:ascii="Times New Roman" w:hAnsi="Times New Roman"/>
          <w:b/>
        </w:rPr>
        <w:t>(36 P)</w:t>
      </w:r>
    </w:p>
    <w:p w:rsidR="00FC6051" w:rsidRDefault="00FC6051" w:rsidP="00FC08C8">
      <w:pPr>
        <w:pStyle w:val="ListParagraph"/>
        <w:rPr>
          <w:rFonts w:ascii="Times New Roman" w:hAnsi="Times New Roman"/>
          <w:b/>
        </w:rPr>
      </w:pPr>
    </w:p>
    <w:p w:rsidR="00FC6051" w:rsidRDefault="00FC6051" w:rsidP="00522A46">
      <w:pPr>
        <w:pStyle w:val="ListParagraph"/>
        <w:ind w:left="1428" w:firstLine="696"/>
        <w:rPr>
          <w:rFonts w:ascii="Times New Roman" w:hAnsi="Times New Roman"/>
        </w:rPr>
      </w:pPr>
      <w:r>
        <w:rPr>
          <w:rFonts w:ascii="Times New Roman" w:hAnsi="Times New Roman"/>
        </w:rPr>
        <w:t>7*4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ab13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27</w:t>
      </w:r>
      <w:r w:rsidRPr="00522A46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563</w:t>
      </w:r>
      <w:r w:rsidRPr="00522A46">
        <w:rPr>
          <w:rFonts w:ascii="Times New Roman" w:hAnsi="Times New Roman"/>
        </w:rPr>
        <w:tab/>
      </w:r>
    </w:p>
    <w:p w:rsidR="00FC6051" w:rsidRDefault="00FC6051" w:rsidP="00522A46">
      <w:pPr>
        <w:pStyle w:val="ListParagraph"/>
        <w:ind w:left="1428"/>
        <w:rPr>
          <w:rFonts w:ascii="Times New Roman" w:hAnsi="Times New Roman"/>
        </w:rPr>
      </w:pPr>
      <w:r>
        <w:rPr>
          <w:noProof/>
          <w:lang w:eastAsia="tr-TR"/>
        </w:rPr>
        <w:pict>
          <v:line id="Düz Bağlayıcı 25" o:spid="_x0000_s1040" style="position:absolute;left:0;text-align:left;z-index:251655680;visibility:visible" from="400.95pt,11.6pt" to="448.2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" strokecolor="#4579b8"/>
        </w:pict>
      </w:r>
      <w:r>
        <w:rPr>
          <w:noProof/>
          <w:lang w:eastAsia="tr-TR"/>
        </w:rPr>
        <w:pict>
          <v:line id="Düz Bağlayıcı 21" o:spid="_x0000_s1041" style="position:absolute;left:0;text-align:left;z-index:251651584;visibility:visible" from="291.45pt,11.6pt" to="338.7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" strokecolor="#4579b8"/>
        </w:pict>
      </w:r>
      <w:r>
        <w:rPr>
          <w:noProof/>
          <w:lang w:eastAsia="tr-TR"/>
        </w:rPr>
        <w:pict>
          <v:line id="Düz Bağlayıcı 22" o:spid="_x0000_s1042" style="position:absolute;left:0;text-align:left;z-index:251652608;visibility:visible" from="197.7pt,10.85pt" to="244.95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" strokecolor="#4579b8"/>
        </w:pict>
      </w:r>
      <w:r>
        <w:rPr>
          <w:noProof/>
          <w:lang w:eastAsia="tr-TR"/>
        </w:rPr>
        <w:pict>
          <v:line id="Düz Bağlayıcı 23" o:spid="_x0000_s1043" style="position:absolute;left:0;text-align:left;z-index:251653632;visibility:visible" from="79.2pt,10.1pt" to="126.45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" strokecolor="#4579b8"/>
        </w:pict>
      </w:r>
      <w:r>
        <w:rPr>
          <w:rFonts w:ascii="Times New Roman" w:hAnsi="Times New Roman"/>
        </w:rPr>
        <w:t xml:space="preserve">      +    </w:t>
      </w:r>
      <w:r w:rsidRPr="00522A46">
        <w:rPr>
          <w:rFonts w:ascii="Times New Roman" w:hAnsi="Times New Roman"/>
        </w:rPr>
        <w:t>35?</w:t>
      </w:r>
      <w:r w:rsidRPr="00522A46">
        <w:rPr>
          <w:noProof/>
          <w:lang w:eastAsia="tr-TR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-  </w:t>
      </w:r>
      <w:r w:rsidRPr="00522A46">
        <w:rPr>
          <w:rFonts w:ascii="Times New Roman" w:hAnsi="Times New Roman"/>
        </w:rPr>
        <w:t>36mn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x      </w:t>
      </w:r>
      <w:r w:rsidRPr="00522A46">
        <w:rPr>
          <w:rFonts w:ascii="Times New Roman" w:hAnsi="Times New Roman"/>
        </w:rPr>
        <w:t>ab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x</w:t>
      </w:r>
      <w:r>
        <w:rPr>
          <w:rFonts w:ascii="Times New Roman" w:hAnsi="Times New Roman"/>
        </w:rPr>
        <w:tab/>
        <w:t xml:space="preserve">    *</w:t>
      </w:r>
      <w:r>
        <w:rPr>
          <w:rFonts w:ascii="Times New Roman" w:hAnsi="Times New Roman"/>
        </w:rPr>
        <w:tab/>
      </w:r>
    </w:p>
    <w:p w:rsidR="00FC6051" w:rsidRPr="00522A46" w:rsidRDefault="00FC6051" w:rsidP="00522A46">
      <w:pPr>
        <w:pStyle w:val="ListParagraph"/>
        <w:ind w:left="1428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10c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2252</w:t>
      </w:r>
      <w:r w:rsidRPr="00522A46">
        <w:rPr>
          <w:rFonts w:ascii="Times New Roman" w:hAnsi="Times New Roman"/>
        </w:rPr>
        <w:tab/>
      </w:r>
    </w:p>
    <w:p w:rsidR="00FC6051" w:rsidRDefault="00FC6051" w:rsidP="00522A46">
      <w:pPr>
        <w:pStyle w:val="ListParagraph"/>
        <w:ind w:left="1428"/>
        <w:rPr>
          <w:rFonts w:ascii="Times New Roman" w:hAnsi="Times New Roman"/>
        </w:rPr>
      </w:pPr>
      <w:r>
        <w:rPr>
          <w:noProof/>
          <w:lang w:eastAsia="tr-TR"/>
        </w:rPr>
        <w:pict>
          <v:line id="Düz Bağlayıcı 24" o:spid="_x0000_s1044" style="position:absolute;left:0;text-align:left;z-index:251654656;visibility:visible" from="291.45pt,11pt" to="338.7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" strokecolor="#4579b8"/>
        </w:pi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+   81</w:t>
      </w:r>
    </w:p>
    <w:p w:rsidR="00FC6051" w:rsidRDefault="00FC6051" w:rsidP="00522A46">
      <w:pPr>
        <w:pStyle w:val="ListParagraph"/>
        <w:ind w:left="1428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918</w:t>
      </w:r>
      <w:r>
        <w:rPr>
          <w:rFonts w:ascii="Times New Roman" w:hAnsi="Times New Roman"/>
        </w:rPr>
        <w:tab/>
      </w:r>
    </w:p>
    <w:p w:rsidR="00FC6051" w:rsidRDefault="00FC6051" w:rsidP="00522A46">
      <w:pPr>
        <w:pStyle w:val="ListParagraph"/>
        <w:ind w:left="1428"/>
        <w:rPr>
          <w:rFonts w:ascii="Times New Roman" w:hAnsi="Times New Roman"/>
        </w:rPr>
      </w:pPr>
    </w:p>
    <w:p w:rsidR="00FC6051" w:rsidRDefault="00FC6051" w:rsidP="00522A46">
      <w:pPr>
        <w:pStyle w:val="ListParagraph"/>
        <w:ind w:left="1428"/>
        <w:rPr>
          <w:rFonts w:ascii="Times New Roman" w:hAnsi="Times New Roman"/>
        </w:rPr>
      </w:pPr>
      <w:r>
        <w:rPr>
          <w:noProof/>
          <w:lang w:eastAsia="tr-TR"/>
        </w:rPr>
        <w:pict>
          <v:line id="Düz Bağlayıcı 30" o:spid="_x0000_s1045" style="position:absolute;left:0;text-align:left;z-index:251660800;visibility:visible" from="325.95pt,13.15pt" to="325.95pt,7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" strokecolor="#4579b8"/>
        </w:pict>
      </w:r>
      <w:r>
        <w:rPr>
          <w:noProof/>
          <w:lang w:eastAsia="tr-TR"/>
        </w:rPr>
        <w:pict>
          <v:shape id="Metin Kutusu 291" o:spid="_x0000_s1046" type="#_x0000_t202" style="position:absolute;left:0;text-align:left;margin-left:277.2pt;margin-top:13.15pt;width:41.25pt;height:19.5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" stroked="f" strokeweight=".5pt">
            <v:textbox>
              <w:txbxContent>
                <w:p w:rsidR="00FC6051" w:rsidRDefault="00FC6051" w:rsidP="00686C83">
                  <w:r>
                    <w:t xml:space="preserve">   672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line id="Düz Bağlayıcı 31" o:spid="_x0000_s1047" style="position:absolute;left:0;text-align:left;z-index:251661824;visibility:visible" from="325.95pt,32.65pt" to="363.45pt,3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" strokecolor="#4579b8"/>
        </w:pict>
      </w:r>
    </w:p>
    <w:p w:rsidR="00FC6051" w:rsidRDefault="00FC6051" w:rsidP="00686C83">
      <w:pPr>
        <w:pStyle w:val="ListParagraph"/>
        <w:tabs>
          <w:tab w:val="left" w:pos="6915"/>
        </w:tabs>
        <w:ind w:left="1428"/>
        <w:rPr>
          <w:rFonts w:ascii="Times New Roman" w:hAnsi="Times New Roman"/>
        </w:rPr>
      </w:pPr>
      <w:r>
        <w:rPr>
          <w:noProof/>
          <w:lang w:eastAsia="tr-TR"/>
        </w:rPr>
        <w:pict>
          <v:shape id="Metin Kutusu 28" o:spid="_x0000_s1048" type="#_x0000_t202" style="position:absolute;left:0;text-align:left;margin-left:85.95pt;margin-top:4.6pt;width:30.75pt;height:19.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" stroked="f" strokeweight=".5pt">
            <v:textbox>
              <w:txbxContent>
                <w:p w:rsidR="00FC6051" w:rsidRDefault="00FC6051" w:rsidP="00522A46">
                  <w:r>
                    <w:t>26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line id="Düz Bağlayıcı 27" o:spid="_x0000_s1049" style="position:absolute;left:0;text-align:left;z-index:251657728;visibility:visible" from="79.2pt,24.1pt" to="116.7pt,2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" strokecolor="#4579b8"/>
        </w:pict>
      </w:r>
      <w:r>
        <w:rPr>
          <w:noProof/>
          <w:lang w:eastAsia="tr-TR"/>
        </w:rPr>
        <w:pict>
          <v:line id="Düz Bağlayıcı 26" o:spid="_x0000_s1050" style="position:absolute;left:0;text-align:left;z-index:251656704;visibility:visible" from="79.2pt,4.6pt" to="79.2pt,5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" strokecolor="#4579b8"/>
        </w:pict>
      </w:r>
      <w:r>
        <w:rPr>
          <w:rFonts w:ascii="Times New Roman" w:hAnsi="Times New Roman"/>
        </w:rPr>
        <w:tab/>
        <w:t>?</w:t>
      </w:r>
    </w:p>
    <w:p w:rsidR="00FC6051" w:rsidRDefault="00FC6051" w:rsidP="00686C83">
      <w:pPr>
        <w:pStyle w:val="ListParagraph"/>
        <w:tabs>
          <w:tab w:val="left" w:pos="5595"/>
        </w:tabs>
        <w:ind w:left="1428"/>
        <w:rPr>
          <w:rFonts w:ascii="Times New Roman" w:hAnsi="Times New Roman"/>
        </w:rPr>
      </w:pPr>
      <w:r>
        <w:rPr>
          <w:noProof/>
          <w:lang w:eastAsia="tr-TR"/>
        </w:rPr>
        <w:pict>
          <v:shape id="Metin Kutusu 288" o:spid="_x0000_s1051" type="#_x0000_t202" style="position:absolute;left:0;text-align:left;margin-left:331pt;margin-top:9.55pt;width:30.75pt;height:19.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" stroked="f" strokeweight=".5pt">
            <v:textbox>
              <w:txbxContent>
                <w:p w:rsidR="00FC6051" w:rsidRDefault="00FC6051" w:rsidP="00522A46">
                  <w:r>
                    <w:t>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line id="Düz Bağlayıcı 290" o:spid="_x0000_s1052" style="position:absolute;left:0;text-align:left;z-index:251663872;visibility:visible" from="27.45pt,39.55pt" to="74.7pt,4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" strokecolor="#4579b8"/>
        </w:pict>
      </w:r>
      <w:r>
        <w:rPr>
          <w:noProof/>
          <w:lang w:eastAsia="tr-TR"/>
        </w:rPr>
        <w:pict>
          <v:shape id="Metin Kutusu 2" o:spid="_x0000_s1053" type="#_x0000_t202" style="position:absolute;left:0;text-align:left;margin-left:82.15pt;margin-top:12pt;width:1in;height:33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" stroked="f">
            <v:textbox>
              <w:txbxContent>
                <w:p w:rsidR="00FC6051" w:rsidRDefault="00FC6051">
                  <w:r>
                    <w:t>37</w:t>
                  </w:r>
                </w:p>
              </w:txbxContent>
            </v:textbox>
          </v:shape>
        </w:pict>
      </w:r>
      <w:r>
        <w:rPr>
          <w:rFonts w:ascii="Times New Roman" w:hAnsi="Times New Roman"/>
        </w:rPr>
        <w:t>*</w:t>
      </w:r>
      <w:r>
        <w:rPr>
          <w:rFonts w:ascii="Times New Roman" w:hAnsi="Times New Roman"/>
        </w:rPr>
        <w:tab/>
      </w:r>
    </w:p>
    <w:p w:rsidR="00FC6051" w:rsidRDefault="00FC6051" w:rsidP="00686C83">
      <w:pPr>
        <w:tabs>
          <w:tab w:val="left" w:pos="5445"/>
          <w:tab w:val="center" w:pos="5882"/>
        </w:tabs>
        <w:ind w:firstLine="708"/>
      </w:pPr>
      <w:r>
        <w:rPr>
          <w:noProof/>
          <w:lang w:eastAsia="tr-TR"/>
        </w:rPr>
        <w:pict>
          <v:line id="Düz Bağlayıcı 292" o:spid="_x0000_s1054" style="position:absolute;left:0;text-align:left;z-index:251665920;visibility:visible" from="274.95pt,20.25pt" to="322.2pt,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" strokecolor="#4579b8"/>
        </w:pict>
      </w:r>
      <w:r>
        <w:t>-</w:t>
      </w:r>
      <w:r>
        <w:tab/>
        <w:t xml:space="preserve">   -</w:t>
      </w:r>
      <w:r>
        <w:tab/>
      </w:r>
    </w:p>
    <w:p w:rsidR="00FC6051" w:rsidRDefault="00FC6051" w:rsidP="00686C83">
      <w:pPr>
        <w:ind w:left="708"/>
      </w:pPr>
      <w:r>
        <w:t xml:space="preserve">       12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00</w:t>
      </w:r>
    </w:p>
    <w:p w:rsidR="00FC6051" w:rsidRDefault="00FC6051" w:rsidP="00686C83">
      <w:pPr>
        <w:ind w:left="708"/>
      </w:pPr>
    </w:p>
    <w:p w:rsidR="00FC6051" w:rsidRDefault="00FC6051" w:rsidP="00686C83">
      <w:pPr>
        <w:ind w:left="708"/>
      </w:pP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294" o:spid="_x0000_s1055" type="#_x0000_t106" style="position:absolute;left:0;text-align:left;margin-left:297.45pt;margin-top:12.85pt;width:255pt;height:149.25pt;z-index:251666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" adj="6300,24300" strokecolor="#243f60" strokeweight="2pt">
            <v:textbox>
              <w:txbxContent>
                <w:p w:rsidR="00FC6051" w:rsidRDefault="00FC6051" w:rsidP="00686C83">
                  <w:pPr>
                    <w:jc w:val="center"/>
                  </w:pPr>
                  <w:r w:rsidRPr="00686C83"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BAŞ </w:t>
                  </w:r>
                  <w:r w:rsidRPr="00C6793D">
                    <w:rPr>
                      <w:rFonts w:ascii="Comic Sans MS" w:hAnsi="Comic Sans MS"/>
                      <w:b/>
                      <w:color w:val="000000"/>
                      <w:sz w:val="40"/>
                      <w:szCs w:val="40"/>
                    </w:rPr>
                    <w:t>BAŞARILAR</w:t>
                  </w:r>
                  <w:r w:rsidRPr="00686C83"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 ARILAR</w:t>
                  </w:r>
                </w:p>
              </w:txbxContent>
            </v:textbox>
          </v:shape>
        </w:pict>
      </w:r>
    </w:p>
    <w:p w:rsidR="00FC6051" w:rsidRDefault="00FC6051" w:rsidP="00686C83">
      <w:pPr>
        <w:ind w:left="708"/>
      </w:pPr>
    </w:p>
    <w:p w:rsidR="00FC6051" w:rsidRDefault="00FC6051" w:rsidP="00686C83">
      <w:pPr>
        <w:ind w:left="708"/>
      </w:pPr>
    </w:p>
    <w:p w:rsidR="00FC6051" w:rsidRPr="00686C83" w:rsidRDefault="00FC6051" w:rsidP="00686C83">
      <w:pPr>
        <w:ind w:left="708"/>
        <w:rPr>
          <w:rFonts w:ascii="Comic Sans MS" w:hAnsi="Comic Sans MS"/>
          <w:b/>
          <w:sz w:val="40"/>
          <w:szCs w:val="4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0" w:name="_GoBack"/>
      <w:bookmarkEnd w:id="0"/>
    </w:p>
    <w:sectPr w:rsidR="00FC6051" w:rsidRPr="00686C83" w:rsidSect="006A4885">
      <w:pgSz w:w="11906" w:h="16838"/>
      <w:pgMar w:top="709" w:right="424" w:bottom="141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333AAB"/>
    <w:multiLevelType w:val="hybridMultilevel"/>
    <w:tmpl w:val="282CA1C6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4885"/>
    <w:rsid w:val="00061DFD"/>
    <w:rsid w:val="000C770C"/>
    <w:rsid w:val="002754E7"/>
    <w:rsid w:val="00311760"/>
    <w:rsid w:val="00433115"/>
    <w:rsid w:val="0048670C"/>
    <w:rsid w:val="00511879"/>
    <w:rsid w:val="00522A46"/>
    <w:rsid w:val="005455F4"/>
    <w:rsid w:val="00686C83"/>
    <w:rsid w:val="006A4885"/>
    <w:rsid w:val="007F3EFB"/>
    <w:rsid w:val="008E1C64"/>
    <w:rsid w:val="009C6A8D"/>
    <w:rsid w:val="009D6B12"/>
    <w:rsid w:val="00C6793D"/>
    <w:rsid w:val="00EE3FF0"/>
    <w:rsid w:val="00EF7907"/>
    <w:rsid w:val="00F5147C"/>
    <w:rsid w:val="00FC08C8"/>
    <w:rsid w:val="00FC6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88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F790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522A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22A4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9C6A8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62</TotalTime>
  <Pages>2</Pages>
  <Words>199</Words>
  <Characters>1135</Characters>
  <Application>Microsoft Office Outlook</Application>
  <DocSecurity>0</DocSecurity>
  <Lines>0</Lines>
  <Paragraphs>0</Paragraphs>
  <ScaleCrop>false</ScaleCrop>
  <Company>By NeC ® 2010 | 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UMUT</dc:creator>
  <cp:keywords>www.sorubak.com</cp:keywords>
  <dc:description>www.sorubak.com</dc:description>
  <cp:lastModifiedBy>edanur</cp:lastModifiedBy>
  <cp:revision>8</cp:revision>
  <dcterms:created xsi:type="dcterms:W3CDTF">2013-01-04T21:18:00Z</dcterms:created>
  <dcterms:modified xsi:type="dcterms:W3CDTF">2013-01-06T16:39:00Z</dcterms:modified>
  <cp:category>www.sorubak.com</cp:category>
</cp:coreProperties>
</file>