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85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2"/>
        <w:gridCol w:w="5704"/>
        <w:gridCol w:w="1417"/>
      </w:tblGrid>
      <w:tr w:rsidR="00904C5B" w:rsidRPr="005602CE" w:rsidTr="00EB241C"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C5B" w:rsidRPr="005602CE" w:rsidRDefault="00904C5B" w:rsidP="00EB241C">
            <w:pPr>
              <w:spacing w:after="0"/>
            </w:pPr>
            <w:r w:rsidRPr="005602CE">
              <w:t xml:space="preserve">Adı: </w:t>
            </w:r>
          </w:p>
        </w:tc>
        <w:tc>
          <w:tcPr>
            <w:tcW w:w="5704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04C5B" w:rsidRPr="005602CE" w:rsidRDefault="00904C5B" w:rsidP="00EB241C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5602CE">
              <w:rPr>
                <w:b/>
                <w:bCs/>
              </w:rPr>
              <w:t>2012 / 2013 Eğitim Öğretim</w:t>
            </w:r>
            <w:r>
              <w:rPr>
                <w:b/>
                <w:bCs/>
              </w:rPr>
              <w:t xml:space="preserve"> Yılı</w:t>
            </w:r>
          </w:p>
          <w:p w:rsidR="00904C5B" w:rsidRPr="005602CE" w:rsidRDefault="00904C5B" w:rsidP="00EB241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Meram Telafer İlkokulu</w:t>
            </w:r>
            <w:r w:rsidRPr="005602CE">
              <w:rPr>
                <w:b/>
                <w:bCs/>
              </w:rPr>
              <w:t xml:space="preserve"> 4. Sınıflar</w:t>
            </w:r>
          </w:p>
          <w:p w:rsidR="00904C5B" w:rsidRPr="005602CE" w:rsidRDefault="00904C5B" w:rsidP="00EB241C">
            <w:pPr>
              <w:spacing w:after="0"/>
              <w:jc w:val="center"/>
              <w:rPr>
                <w:rFonts w:cs="Times New Roman"/>
              </w:rPr>
            </w:pPr>
            <w:r>
              <w:rPr>
                <w:b/>
                <w:bCs/>
              </w:rPr>
              <w:t>Matematik</w:t>
            </w:r>
            <w:r w:rsidRPr="005602CE">
              <w:rPr>
                <w:b/>
                <w:bCs/>
              </w:rPr>
              <w:t xml:space="preserve"> Dersi 1.Dönem </w:t>
            </w:r>
            <w:r>
              <w:rPr>
                <w:b/>
                <w:bCs/>
              </w:rPr>
              <w:t>3</w:t>
            </w:r>
            <w:r w:rsidRPr="005602CE">
              <w:rPr>
                <w:b/>
                <w:bCs/>
              </w:rPr>
              <w:t>.Yazılı Sınavı Soruları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C5B" w:rsidRPr="005602CE" w:rsidRDefault="00904C5B" w:rsidP="00EB241C">
            <w:pPr>
              <w:spacing w:after="0"/>
            </w:pPr>
            <w:r w:rsidRPr="005602CE">
              <w:t>Alınan Not</w:t>
            </w:r>
          </w:p>
        </w:tc>
      </w:tr>
      <w:tr w:rsidR="00904C5B" w:rsidRPr="005602CE" w:rsidTr="00EB241C">
        <w:trPr>
          <w:trHeight w:val="279"/>
        </w:trPr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C5B" w:rsidRPr="005602CE" w:rsidRDefault="00904C5B" w:rsidP="00EB241C">
            <w:pPr>
              <w:spacing w:after="0"/>
            </w:pPr>
            <w:r w:rsidRPr="005602CE">
              <w:t>Soyadı:</w:t>
            </w:r>
            <w:r>
              <w:t xml:space="preserve"> </w:t>
            </w:r>
            <w:hyperlink r:id="rId5" w:history="1">
              <w:r>
                <w:rPr>
                  <w:rStyle w:val="Hyperlink"/>
                  <w:rFonts w:cs="Calibri"/>
                  <w:i/>
                  <w:iCs/>
                  <w:noProof/>
                </w:rPr>
                <w:t>www.sorubak.com</w:t>
              </w:r>
            </w:hyperlink>
          </w:p>
        </w:tc>
        <w:tc>
          <w:tcPr>
            <w:tcW w:w="5704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04C5B" w:rsidRPr="005602CE" w:rsidRDefault="00904C5B" w:rsidP="00EB241C">
            <w:pPr>
              <w:spacing w:after="0"/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C5B" w:rsidRPr="005602CE" w:rsidRDefault="00904C5B" w:rsidP="00EB241C">
            <w:pPr>
              <w:spacing w:after="0"/>
            </w:pPr>
          </w:p>
        </w:tc>
      </w:tr>
      <w:tr w:rsidR="00904C5B" w:rsidRPr="005602CE" w:rsidTr="00EB241C">
        <w:trPr>
          <w:trHeight w:val="301"/>
        </w:trPr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C5B" w:rsidRPr="005602CE" w:rsidRDefault="00904C5B" w:rsidP="00EB241C">
            <w:pPr>
              <w:spacing w:after="0"/>
            </w:pPr>
            <w:r w:rsidRPr="005602CE">
              <w:t>Numarası:</w:t>
            </w:r>
          </w:p>
        </w:tc>
        <w:tc>
          <w:tcPr>
            <w:tcW w:w="5704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04C5B" w:rsidRPr="005602CE" w:rsidRDefault="00904C5B" w:rsidP="00EB241C">
            <w:pPr>
              <w:spacing w:after="0"/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4C5B" w:rsidRPr="005602CE" w:rsidRDefault="00904C5B" w:rsidP="00EB241C">
            <w:pPr>
              <w:spacing w:after="0"/>
            </w:pPr>
          </w:p>
        </w:tc>
      </w:tr>
    </w:tbl>
    <w:p w:rsidR="00904C5B" w:rsidRDefault="00904C5B" w:rsidP="00E324C6">
      <w:pPr>
        <w:tabs>
          <w:tab w:val="left" w:pos="10230"/>
        </w:tabs>
        <w:spacing w:after="0"/>
        <w:jc w:val="both"/>
        <w:rPr>
          <w:rFonts w:ascii="Comic Sans MS" w:hAnsi="Comic Sans MS" w:cs="Times New Roman"/>
          <w:b/>
          <w:bCs/>
          <w:sz w:val="18"/>
          <w:szCs w:val="18"/>
        </w:rPr>
      </w:pPr>
    </w:p>
    <w:p w:rsidR="00904C5B" w:rsidRPr="00D12E1B" w:rsidRDefault="00904C5B" w:rsidP="00E324C6">
      <w:pPr>
        <w:tabs>
          <w:tab w:val="left" w:pos="10230"/>
        </w:tabs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1-</w:t>
      </w:r>
      <w:r w:rsidRPr="00D12E1B">
        <w:rPr>
          <w:rFonts w:ascii="Comic Sans MS" w:hAnsi="Comic Sans MS" w:cs="Comic Sans MS"/>
          <w:sz w:val="20"/>
          <w:szCs w:val="20"/>
        </w:rPr>
        <w:t xml:space="preserve">Aşağıda verilen doğal sayıları </w:t>
      </w:r>
      <w:r w:rsidRPr="00D12E1B">
        <w:rPr>
          <w:rFonts w:ascii="Comic Sans MS" w:hAnsi="Comic Sans MS" w:cs="Comic Sans MS"/>
          <w:b/>
          <w:bCs/>
          <w:sz w:val="20"/>
          <w:szCs w:val="20"/>
          <w:u w:val="single"/>
        </w:rPr>
        <w:t>küçükten büyüğe doğru sembol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D12E1B">
        <w:rPr>
          <w:rFonts w:ascii="Comic Sans MS" w:hAnsi="Comic Sans MS" w:cs="Comic Sans MS"/>
          <w:sz w:val="20"/>
          <w:szCs w:val="20"/>
        </w:rPr>
        <w:t>kullanarak sıralayınız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>(5 P)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ab/>
        <w:t xml:space="preserve">     </w:t>
      </w:r>
    </w:p>
    <w:p w:rsidR="00904C5B" w:rsidRPr="00D12E1B" w:rsidRDefault="00904C5B" w:rsidP="00E324C6">
      <w:pPr>
        <w:spacing w:after="120"/>
        <w:jc w:val="both"/>
        <w:rPr>
          <w:rFonts w:ascii="Comic Sans MS" w:hAnsi="Comic Sans MS" w:cs="Comic Sans MS"/>
          <w:sz w:val="20"/>
          <w:szCs w:val="20"/>
        </w:rPr>
      </w:pPr>
      <w:r w:rsidRPr="00D12E1B">
        <w:rPr>
          <w:rFonts w:ascii="Comic Sans MS" w:hAnsi="Comic Sans MS" w:cs="Comic Sans MS"/>
          <w:sz w:val="20"/>
          <w:szCs w:val="20"/>
        </w:rPr>
        <w:t xml:space="preserve"> 20637   -  20067  -  201637   -   23904   -   200637</w:t>
      </w:r>
    </w:p>
    <w:p w:rsidR="00904C5B" w:rsidRPr="00D12E1B" w:rsidRDefault="00904C5B" w:rsidP="00E324C6">
      <w:pPr>
        <w:spacing w:after="120"/>
        <w:jc w:val="both"/>
        <w:rPr>
          <w:rFonts w:ascii="Cambria" w:hAnsi="Cambria" w:cs="Cambria"/>
          <w:sz w:val="20"/>
          <w:szCs w:val="20"/>
        </w:rPr>
      </w:pPr>
      <w:r w:rsidRPr="00D12E1B">
        <w:rPr>
          <w:rFonts w:ascii="Cambria" w:hAnsi="Cambria" w:cs="Cambria"/>
          <w:sz w:val="20"/>
          <w:szCs w:val="20"/>
        </w:rPr>
        <w:t>…………………………………………………………………………………………………………………………………………………..</w:t>
      </w:r>
    </w:p>
    <w:p w:rsidR="00904C5B" w:rsidRDefault="00904C5B" w:rsidP="000C4240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Pr="00D12E1B" w:rsidRDefault="00904C5B" w:rsidP="00972C0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2-Aşağıda verilen çarpma işlemlerini </w:t>
      </w:r>
      <w:r w:rsidRPr="00D12E1B">
        <w:rPr>
          <w:rFonts w:ascii="Comic Sans MS" w:hAnsi="Comic Sans MS" w:cs="Comic Sans MS"/>
          <w:b/>
          <w:bCs/>
          <w:sz w:val="20"/>
          <w:szCs w:val="20"/>
          <w:u w:val="single"/>
        </w:rPr>
        <w:t>kısa yoldan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yapınız.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(5 P)</w:t>
      </w:r>
    </w:p>
    <w:p w:rsidR="00904C5B" w:rsidRPr="00D12E1B" w:rsidRDefault="00904C5B" w:rsidP="00D12E1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12 x 100  =  …………        </w:t>
      </w:r>
      <w:r w:rsidRPr="00D12E1B">
        <w:rPr>
          <w:rFonts w:ascii="Comic Sans MS" w:hAnsi="Comic Sans MS" w:cs="Comic Sans MS"/>
          <w:sz w:val="20"/>
          <w:szCs w:val="20"/>
        </w:rPr>
        <w:t xml:space="preserve">  243 x</w:t>
      </w:r>
      <w:r>
        <w:rPr>
          <w:rFonts w:ascii="Comic Sans MS" w:hAnsi="Comic Sans MS" w:cs="Comic Sans MS"/>
          <w:sz w:val="20"/>
          <w:szCs w:val="20"/>
        </w:rPr>
        <w:t xml:space="preserve"> 10  =  ……………              12x25=………………             34x50=…………………</w:t>
      </w:r>
      <w:r w:rsidRPr="00D12E1B">
        <w:rPr>
          <w:rFonts w:ascii="Comic Sans MS" w:hAnsi="Comic Sans MS" w:cs="Comic Sans MS"/>
          <w:sz w:val="20"/>
          <w:szCs w:val="20"/>
        </w:rPr>
        <w:t xml:space="preserve">  </w:t>
      </w:r>
      <w:r>
        <w:rPr>
          <w:rFonts w:ascii="Comic Sans MS" w:hAnsi="Comic Sans MS" w:cs="Comic Sans MS"/>
          <w:sz w:val="20"/>
          <w:szCs w:val="20"/>
        </w:rPr>
        <w:t xml:space="preserve">    45x20=…………………</w:t>
      </w:r>
      <w:r w:rsidRPr="00D12E1B">
        <w:rPr>
          <w:rFonts w:ascii="Comic Sans MS" w:hAnsi="Comic Sans MS" w:cs="Comic Sans MS"/>
          <w:sz w:val="20"/>
          <w:szCs w:val="20"/>
        </w:rPr>
        <w:t xml:space="preserve">  </w:t>
      </w:r>
    </w:p>
    <w:p w:rsidR="00904C5B" w:rsidRDefault="00904C5B" w:rsidP="00972C0B">
      <w:pPr>
        <w:spacing w:after="80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Pr="00D12E1B" w:rsidRDefault="00904C5B" w:rsidP="00972C0B">
      <w:pPr>
        <w:spacing w:after="80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3- Aşağıdaki parantezli işlemleri yapınız</w:t>
      </w:r>
      <w:r w:rsidRPr="00D12E1B">
        <w:rPr>
          <w:rFonts w:ascii="Comic Sans MS" w:hAnsi="Comic Sans MS" w:cs="Comic Sans MS"/>
          <w:sz w:val="20"/>
          <w:szCs w:val="20"/>
        </w:rPr>
        <w:t>.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(10 P)</w:t>
      </w:r>
    </w:p>
    <w:p w:rsidR="00904C5B" w:rsidRDefault="00904C5B" w:rsidP="00972C0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D12E1B">
        <w:rPr>
          <w:rFonts w:ascii="Comic Sans MS" w:hAnsi="Comic Sans MS" w:cs="Comic Sans MS"/>
          <w:sz w:val="20"/>
          <w:szCs w:val="20"/>
        </w:rPr>
        <w:t xml:space="preserve">(67 x 48) - 54 =……………                                                    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D12E1B">
        <w:rPr>
          <w:rFonts w:ascii="Comic Sans MS" w:hAnsi="Comic Sans MS" w:cs="Comic Sans MS"/>
          <w:sz w:val="20"/>
          <w:szCs w:val="20"/>
        </w:rPr>
        <w:t xml:space="preserve"> (951+75) x 6 =………….……                                    </w:t>
      </w:r>
    </w:p>
    <w:p w:rsidR="00904C5B" w:rsidRDefault="00904C5B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Çözüm:                                                       Çözüm:</w:t>
      </w:r>
    </w:p>
    <w:p w:rsidR="00904C5B" w:rsidRDefault="00904C5B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Default="00904C5B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Default="00904C5B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Default="00904C5B" w:rsidP="000C4240">
      <w:pPr>
        <w:pStyle w:val="ListParagraph"/>
        <w:spacing w:after="0" w:line="360" w:lineRule="auto"/>
        <w:ind w:left="0"/>
        <w:rPr>
          <w:rFonts w:ascii="Comic Sans MS" w:hAnsi="Comic Sans MS" w:cs="Comic Sans MS"/>
          <w:sz w:val="20"/>
          <w:szCs w:val="20"/>
        </w:rPr>
      </w:pPr>
      <w:r w:rsidRPr="000C4240">
        <w:rPr>
          <w:rFonts w:ascii="Comic Sans MS" w:hAnsi="Comic Sans MS" w:cs="Comic Sans MS"/>
          <w:b/>
          <w:bCs/>
          <w:sz w:val="20"/>
          <w:szCs w:val="20"/>
        </w:rPr>
        <w:t>c)(</w:t>
      </w:r>
      <w:r w:rsidRPr="00702D01">
        <w:rPr>
          <w:rFonts w:ascii="Comic Sans MS" w:hAnsi="Comic Sans MS" w:cs="Comic Sans MS"/>
          <w:sz w:val="20"/>
          <w:szCs w:val="20"/>
        </w:rPr>
        <w:t>150+</w:t>
      </w:r>
      <w:r>
        <w:rPr>
          <w:rFonts w:ascii="Comic Sans MS" w:hAnsi="Comic Sans MS" w:cs="Comic Sans MS"/>
          <w:sz w:val="20"/>
          <w:szCs w:val="20"/>
        </w:rPr>
        <w:t xml:space="preserve">250) :50 =……………                                                    </w:t>
      </w:r>
      <w:r w:rsidRPr="000C4240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702D01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702D01">
        <w:rPr>
          <w:rFonts w:ascii="Comic Sans MS" w:hAnsi="Comic Sans MS" w:cs="Comic Sans MS"/>
          <w:sz w:val="20"/>
          <w:szCs w:val="20"/>
        </w:rPr>
        <w:t xml:space="preserve">(17+16) x 20 =………….……  </w:t>
      </w:r>
    </w:p>
    <w:p w:rsidR="00904C5B" w:rsidRDefault="00904C5B" w:rsidP="000C4240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Çözüm:                                                       Çözüm:</w:t>
      </w:r>
    </w:p>
    <w:p w:rsidR="00904C5B" w:rsidRDefault="00904C5B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Default="00904C5B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Default="00904C5B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Default="00904C5B" w:rsidP="003E6A8B">
      <w:pPr>
        <w:spacing w:after="0"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Pr="003E6A8B" w:rsidRDefault="00904C5B" w:rsidP="003E6A8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4-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Aşağıda okunuşu verilen sayıları rakamla, rakamları  verilmiş sayılarında okunuşlarını karşısına yazınız.</w:t>
      </w:r>
      <w:r w:rsidRPr="00D12E1B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(5 P)</w:t>
      </w:r>
    </w:p>
    <w:p w:rsidR="00904C5B" w:rsidRPr="00D12E1B" w:rsidRDefault="00904C5B" w:rsidP="00D12E1B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Yüz yedi bin doksan üç=                                Seksen bin altı yüz=                                                                                                             5203=                                                     60027=                                                                                     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</w:t>
      </w:r>
    </w:p>
    <w:p w:rsidR="00904C5B" w:rsidRPr="00D12E1B" w:rsidRDefault="00904C5B" w:rsidP="00D12E1B">
      <w:pPr>
        <w:rPr>
          <w:rFonts w:ascii="Comic Sans MS" w:hAnsi="Comic Sans MS" w:cs="Comic Sans MS"/>
          <w:b/>
          <w:bCs/>
        </w:rPr>
        <w:sectPr w:rsidR="00904C5B" w:rsidRPr="00D12E1B" w:rsidSect="00431EBA">
          <w:pgSz w:w="11906" w:h="16838"/>
          <w:pgMar w:top="284" w:right="424" w:bottom="426" w:left="426" w:header="708" w:footer="708" w:gutter="0"/>
          <w:cols w:space="708"/>
          <w:docGrid w:linePitch="360"/>
        </w:sectPr>
      </w:pPr>
    </w:p>
    <w:p w:rsidR="00904C5B" w:rsidRPr="000C4240" w:rsidRDefault="00904C5B" w:rsidP="00D2273A">
      <w:pPr>
        <w:spacing w:after="0" w:line="240" w:lineRule="auto"/>
        <w:jc w:val="both"/>
        <w:rPr>
          <w:rFonts w:ascii="Comic Sans MS" w:hAnsi="Comic Sans MS" w:cs="Comic Sans MS"/>
          <w:b/>
          <w:bCs/>
        </w:rPr>
      </w:pPr>
      <w:r w:rsidRPr="00D12E1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</w:p>
    <w:p w:rsidR="00904C5B" w:rsidRDefault="00904C5B" w:rsidP="00D2273A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Pr="00702D01" w:rsidRDefault="00904C5B" w:rsidP="003E6A8B">
      <w:pPr>
        <w:rPr>
          <w:rFonts w:ascii="Comic Sans MS" w:hAnsi="Comic Sans MS" w:cs="Comic Sans MS"/>
          <w:b/>
          <w:bCs/>
          <w:sz w:val="20"/>
          <w:szCs w:val="20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sz w:val="20"/>
          <w:szCs w:val="20"/>
        </w:rPr>
        <w:t xml:space="preserve">5-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Aşağıdaki uzunluk birimlerini istenilen birimlere çeviriniz. </w:t>
      </w:r>
      <w:r>
        <w:rPr>
          <w:rFonts w:ascii="Comic Sans MS" w:hAnsi="Comic Sans MS" w:cs="Comic Sans MS"/>
          <w:b/>
          <w:bCs/>
          <w:sz w:val="20"/>
          <w:szCs w:val="20"/>
        </w:rPr>
        <w:t>(5 P)</w:t>
      </w:r>
    </w:p>
    <w:p w:rsidR="00904C5B" w:rsidRPr="00D12E1B" w:rsidRDefault="00904C5B" w:rsidP="003E6A8B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6 m=………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……………………… cm           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42000 m=………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…………………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km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575 c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m=…</w:t>
      </w:r>
      <w:r>
        <w:rPr>
          <w:rFonts w:ascii="Comic Sans MS" w:hAnsi="Comic Sans MS" w:cs="Comic Sans MS"/>
          <w:b/>
          <w:bCs/>
          <w:sz w:val="20"/>
          <w:szCs w:val="20"/>
        </w:rPr>
        <w:t>……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>……</w:t>
      </w:r>
      <w:r>
        <w:rPr>
          <w:rFonts w:ascii="Comic Sans MS" w:hAnsi="Comic Sans MS" w:cs="Comic Sans MS"/>
          <w:b/>
          <w:bCs/>
          <w:sz w:val="20"/>
          <w:szCs w:val="20"/>
        </w:rPr>
        <w:t>…..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m </w:t>
      </w:r>
      <w:r>
        <w:rPr>
          <w:rFonts w:ascii="Comic Sans MS" w:hAnsi="Comic Sans MS" w:cs="Comic Sans MS"/>
          <w:b/>
          <w:bCs/>
          <w:sz w:val="20"/>
          <w:szCs w:val="20"/>
        </w:rPr>
        <w:t>………..cm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             </w:t>
      </w:r>
    </w:p>
    <w:p w:rsidR="00904C5B" w:rsidRPr="000C4240" w:rsidRDefault="00904C5B" w:rsidP="000C4240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D12E1B">
        <w:rPr>
          <w:rFonts w:ascii="Comic Sans MS" w:hAnsi="Comic Sans MS" w:cs="Comic Sans MS"/>
          <w:b/>
          <w:bCs/>
          <w:sz w:val="20"/>
          <w:szCs w:val="20"/>
        </w:rPr>
        <w:t>3400 cm=……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………………...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. m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 3250 mm=………</w:t>
      </w:r>
      <w:r>
        <w:rPr>
          <w:rFonts w:ascii="Comic Sans MS" w:hAnsi="Comic Sans MS" w:cs="Comic Sans MS"/>
          <w:b/>
          <w:bCs/>
          <w:sz w:val="20"/>
          <w:szCs w:val="20"/>
        </w:rPr>
        <w:t>………………</w:t>
      </w:r>
      <w:r w:rsidRPr="00D12E1B">
        <w:rPr>
          <w:rFonts w:ascii="Comic Sans MS" w:hAnsi="Comic Sans MS" w:cs="Comic Sans MS"/>
          <w:b/>
          <w:bCs/>
          <w:sz w:val="20"/>
          <w:szCs w:val="20"/>
        </w:rPr>
        <w:t xml:space="preserve">. cm               </w:t>
      </w:r>
    </w:p>
    <w:p w:rsidR="00904C5B" w:rsidRPr="00702D01" w:rsidRDefault="00904C5B" w:rsidP="003E6A8B">
      <w:pPr>
        <w:spacing w:line="240" w:lineRule="atLeast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5pt;margin-top:22.85pt;width:0;height:37pt;z-index:251651584" o:connectortype="straight"/>
        </w:pict>
      </w:r>
      <w:r>
        <w:rPr>
          <w:noProof/>
        </w:rPr>
        <w:pict>
          <v:shape id="_x0000_s1027" type="#_x0000_t32" style="position:absolute;margin-left:270pt;margin-top:22.85pt;width:0;height:37pt;z-index:251652608" o:connectortype="straight"/>
        </w:pict>
      </w:r>
      <w:r>
        <w:rPr>
          <w:noProof/>
        </w:rPr>
        <w:pict>
          <v:shape id="_x0000_s1028" type="#_x0000_t32" style="position:absolute;margin-left:153pt;margin-top:22.85pt;width:0;height:37pt;z-index:251654656" o:connectortype="straight"/>
        </w:pict>
      </w: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702D01">
        <w:rPr>
          <w:rFonts w:ascii="Comic Sans MS" w:hAnsi="Comic Sans MS" w:cs="Comic Sans MS"/>
          <w:b/>
          <w:bCs/>
          <w:sz w:val="20"/>
          <w:szCs w:val="20"/>
        </w:rPr>
        <w:t>-Aşağıd</w:t>
      </w:r>
      <w:r>
        <w:rPr>
          <w:rFonts w:ascii="Comic Sans MS" w:hAnsi="Comic Sans MS" w:cs="Comic Sans MS"/>
          <w:b/>
          <w:bCs/>
          <w:sz w:val="20"/>
          <w:szCs w:val="20"/>
        </w:rPr>
        <w:t>aki bölme işlemlerini yapınız.</w:t>
      </w:r>
      <w:r w:rsidRPr="000C424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(10 P) </w:t>
      </w:r>
      <w:r w:rsidRPr="00702D0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904C5B" w:rsidRPr="00E55B3D" w:rsidRDefault="00904C5B" w:rsidP="003E6A8B">
      <w:pPr>
        <w:spacing w:line="240" w:lineRule="atLeast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shape id="_x0000_s1029" type="#_x0000_t32" style="position:absolute;margin-left:405pt;margin-top:16.9pt;width:28.5pt;height:0;z-index:251650560" o:connectortype="straight"/>
        </w:pict>
      </w:r>
      <w:r>
        <w:rPr>
          <w:noProof/>
        </w:rPr>
        <w:pict>
          <v:shape id="_x0000_s1030" type="#_x0000_t32" style="position:absolute;margin-left:270pt;margin-top:16.9pt;width:28.5pt;height:0;z-index:251660800" o:connectortype="straight"/>
        </w:pict>
      </w:r>
      <w:r>
        <w:rPr>
          <w:noProof/>
        </w:rPr>
        <w:pict>
          <v:shape id="_x0000_s1031" type="#_x0000_t32" style="position:absolute;margin-left:270pt;margin-top:16.9pt;width:28.5pt;height:0;z-index:251655680" o:connectortype="straight"/>
        </w:pict>
      </w:r>
      <w:r>
        <w:rPr>
          <w:noProof/>
        </w:rPr>
        <w:pict>
          <v:shape id="_x0000_s1032" type="#_x0000_t32" style="position:absolute;margin-left:153pt;margin-top:16.9pt;width:28.5pt;height:0;z-index:251653632" o:connectortype="straight"/>
        </w:pict>
      </w:r>
      <w:r>
        <w:rPr>
          <w:noProof/>
        </w:rPr>
        <w:pict>
          <v:shape id="_x0000_s1033" type="#_x0000_t32" style="position:absolute;margin-left:25pt;margin-top:-.15pt;width:0;height:37pt;z-index:251656704" o:connectortype="straight"/>
        </w:pict>
      </w:r>
      <w:r>
        <w:rPr>
          <w:noProof/>
        </w:rPr>
        <w:pict>
          <v:shape id="_x0000_s1034" type="#_x0000_t32" style="position:absolute;margin-left:25pt;margin-top:15.75pt;width:28.5pt;height:0;z-index:251657728" o:connectortype="straight"/>
        </w:pict>
      </w:r>
      <w:r>
        <w:rPr>
          <w:rFonts w:ascii="Comic Sans MS" w:hAnsi="Comic Sans MS" w:cs="Comic Sans MS"/>
        </w:rPr>
        <w:t xml:space="preserve"> </w:t>
      </w:r>
      <w:r w:rsidRPr="00E55B3D">
        <w:rPr>
          <w:rFonts w:ascii="Comic Sans MS" w:hAnsi="Comic Sans MS" w:cs="Comic Sans MS"/>
        </w:rPr>
        <w:t xml:space="preserve"> </w:t>
      </w:r>
      <w:r w:rsidRPr="00E55B3D">
        <w:rPr>
          <w:rFonts w:ascii="Comic Sans MS" w:hAnsi="Comic Sans MS" w:cs="Comic Sans MS"/>
          <w:sz w:val="24"/>
          <w:szCs w:val="24"/>
        </w:rPr>
        <w:t xml:space="preserve">46  </w:t>
      </w:r>
      <w:r w:rsidRPr="00E55B3D">
        <w:rPr>
          <w:rFonts w:ascii="Comic Sans MS" w:hAnsi="Comic Sans MS" w:cs="Comic Sans MS"/>
        </w:rPr>
        <w:t>2</w:t>
      </w:r>
      <w:r w:rsidRPr="00E55B3D">
        <w:rPr>
          <w:rFonts w:ascii="Comic Sans MS" w:hAnsi="Comic Sans MS" w:cs="Comic Sans MS"/>
          <w:sz w:val="24"/>
          <w:szCs w:val="24"/>
        </w:rPr>
        <w:t xml:space="preserve">          </w:t>
      </w:r>
      <w:r>
        <w:rPr>
          <w:rFonts w:ascii="Comic Sans MS" w:hAnsi="Comic Sans MS" w:cs="Comic Sans MS"/>
        </w:rPr>
        <w:t xml:space="preserve">     </w:t>
      </w:r>
      <w:r w:rsidRPr="00E55B3D"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</w:rPr>
        <w:t xml:space="preserve">        </w:t>
      </w:r>
      <w:r w:rsidRPr="00E55B3D">
        <w:rPr>
          <w:rFonts w:ascii="Comic Sans MS" w:hAnsi="Comic Sans MS" w:cs="Comic Sans MS"/>
        </w:rPr>
        <w:t xml:space="preserve"> </w:t>
      </w:r>
      <w:r>
        <w:rPr>
          <w:noProof/>
        </w:rPr>
        <w:pict>
          <v:shape id="_x0000_s1035" type="#_x0000_t32" style="position:absolute;margin-left:25pt;margin-top:15.75pt;width:28.5pt;height:0;z-index:251658752;mso-position-horizontal-relative:text;mso-position-vertical-relative:text" o:connectortype="straight"/>
        </w:pict>
      </w:r>
      <w:r>
        <w:rPr>
          <w:rFonts w:ascii="Comic Sans MS" w:hAnsi="Comic Sans MS" w:cs="Comic Sans MS"/>
        </w:rPr>
        <w:t xml:space="preserve"> </w:t>
      </w:r>
      <w:r w:rsidRPr="00E55B3D">
        <w:rPr>
          <w:rFonts w:ascii="Comic Sans MS" w:hAnsi="Comic Sans MS" w:cs="Comic Sans MS"/>
          <w:sz w:val="24"/>
          <w:szCs w:val="24"/>
        </w:rPr>
        <w:t xml:space="preserve">490  15   </w:t>
      </w:r>
      <w:r>
        <w:rPr>
          <w:noProof/>
        </w:rPr>
        <w:pict>
          <v:shape id="_x0000_s1036" type="#_x0000_t32" style="position:absolute;margin-left:25pt;margin-top:15.75pt;width:28.5pt;height:0;z-index:251659776;mso-position-horizontal-relative:text;mso-position-vertical-relative:text" o:connectortype="straight"/>
        </w:pict>
      </w:r>
      <w:r w:rsidRPr="00E55B3D">
        <w:rPr>
          <w:rFonts w:ascii="Comic Sans MS" w:hAnsi="Comic Sans MS" w:cs="Comic Sans MS"/>
          <w:sz w:val="24"/>
          <w:szCs w:val="24"/>
        </w:rPr>
        <w:t xml:space="preserve">          </w:t>
      </w:r>
      <w:r>
        <w:rPr>
          <w:rFonts w:ascii="Comic Sans MS" w:hAnsi="Comic Sans MS" w:cs="Comic Sans MS"/>
        </w:rPr>
        <w:t xml:space="preserve">       1 936    </w:t>
      </w:r>
      <w:r w:rsidRPr="00E55B3D">
        <w:rPr>
          <w:rFonts w:ascii="Comic Sans MS" w:hAnsi="Comic Sans MS" w:cs="Comic Sans MS"/>
        </w:rPr>
        <w:t xml:space="preserve">9              </w:t>
      </w:r>
      <w:r>
        <w:rPr>
          <w:noProof/>
        </w:rPr>
        <w:pict>
          <v:shape id="_x0000_s1037" type="#_x0000_t32" style="position:absolute;margin-left:25pt;margin-top:-.15pt;width:0;height:37pt;z-index:251661824;mso-position-horizontal-relative:text;mso-position-vertical-relative:text" o:connectortype="straight"/>
        </w:pict>
      </w:r>
      <w:r>
        <w:rPr>
          <w:noProof/>
        </w:rPr>
        <w:pict>
          <v:shape id="_x0000_s1038" type="#_x0000_t32" style="position:absolute;margin-left:25pt;margin-top:15.75pt;width:28.5pt;height:0;z-index:251662848;mso-position-horizontal-relative:text;mso-position-vertical-relative:text" o:connectortype="straight"/>
        </w:pict>
      </w:r>
      <w:r>
        <w:rPr>
          <w:rFonts w:ascii="Comic Sans MS" w:hAnsi="Comic Sans MS" w:cs="Comic Sans MS"/>
          <w:sz w:val="24"/>
          <w:szCs w:val="24"/>
        </w:rPr>
        <w:t xml:space="preserve">   </w:t>
      </w:r>
      <w:r>
        <w:rPr>
          <w:noProof/>
        </w:rPr>
        <w:pict>
          <v:shape id="_x0000_s1039" type="#_x0000_t32" style="position:absolute;margin-left:25pt;margin-top:15.75pt;width:28.5pt;height:0;z-index:251663872;mso-position-horizontal-relative:text;mso-position-vertical-relative:text" o:connectortype="straight"/>
        </w:pict>
      </w:r>
      <w:r>
        <w:rPr>
          <w:rFonts w:ascii="Comic Sans MS" w:hAnsi="Comic Sans MS" w:cs="Comic Sans MS"/>
          <w:sz w:val="24"/>
          <w:szCs w:val="24"/>
        </w:rPr>
        <w:t xml:space="preserve">       8244 </w:t>
      </w:r>
      <w:r w:rsidRPr="00E55B3D">
        <w:rPr>
          <w:rFonts w:ascii="Comic Sans MS" w:hAnsi="Comic Sans MS" w:cs="Comic Sans MS"/>
          <w:sz w:val="24"/>
          <w:szCs w:val="24"/>
        </w:rPr>
        <w:t xml:space="preserve"> 14  </w:t>
      </w:r>
      <w:r>
        <w:rPr>
          <w:noProof/>
        </w:rPr>
        <w:pict>
          <v:shape id="_x0000_s1040" type="#_x0000_t32" style="position:absolute;margin-left:25pt;margin-top:15.75pt;width:28.5pt;height:0;z-index:251664896;mso-position-horizontal-relative:text;mso-position-vertical-relative:text" o:connectortype="straight"/>
        </w:pict>
      </w:r>
      <w:r w:rsidRPr="00E55B3D">
        <w:rPr>
          <w:rFonts w:ascii="Comic Sans MS" w:hAnsi="Comic Sans MS" w:cs="Comic Sans MS"/>
          <w:sz w:val="24"/>
          <w:szCs w:val="24"/>
        </w:rPr>
        <w:t xml:space="preserve">       </w:t>
      </w:r>
      <w:r w:rsidRPr="00E55B3D">
        <w:rPr>
          <w:rFonts w:ascii="Comic Sans MS" w:hAnsi="Comic Sans MS" w:cs="Comic Sans MS"/>
          <w:sz w:val="24"/>
          <w:szCs w:val="24"/>
        </w:rPr>
        <w:tab/>
        <w:t xml:space="preserve">  </w:t>
      </w:r>
    </w:p>
    <w:p w:rsidR="00904C5B" w:rsidRPr="009A0B43" w:rsidRDefault="00904C5B" w:rsidP="003E6A8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904C5B" w:rsidRDefault="00904C5B" w:rsidP="003E6A8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Default="00904C5B" w:rsidP="003E6A8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Pr="00E55B3D" w:rsidRDefault="00904C5B" w:rsidP="003E6A8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04C5B" w:rsidRPr="00090406" w:rsidRDefault="00904C5B" w:rsidP="000C4240">
      <w:pPr>
        <w:tabs>
          <w:tab w:val="left" w:pos="7635"/>
        </w:tabs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sectPr w:rsidR="00904C5B" w:rsidRPr="00090406" w:rsidSect="00D12E1B">
      <w:type w:val="continuous"/>
      <w:pgSz w:w="11906" w:h="16838"/>
      <w:pgMar w:top="284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E5008"/>
    <w:multiLevelType w:val="hybridMultilevel"/>
    <w:tmpl w:val="300A5E04"/>
    <w:lvl w:ilvl="0" w:tplc="ED3008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C288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D1A5D48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9278DA"/>
    <w:multiLevelType w:val="hybridMultilevel"/>
    <w:tmpl w:val="3D88E2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F283F5C"/>
    <w:multiLevelType w:val="hybridMultilevel"/>
    <w:tmpl w:val="CDD0539C"/>
    <w:lvl w:ilvl="0" w:tplc="8698FC1E">
      <w:start w:val="120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C3F"/>
    <w:rsid w:val="00000C3F"/>
    <w:rsid w:val="00090406"/>
    <w:rsid w:val="000B0D87"/>
    <w:rsid w:val="000C4240"/>
    <w:rsid w:val="00191FA3"/>
    <w:rsid w:val="0035026B"/>
    <w:rsid w:val="003E6A8B"/>
    <w:rsid w:val="0041593A"/>
    <w:rsid w:val="00431EBA"/>
    <w:rsid w:val="004C74C2"/>
    <w:rsid w:val="005602CE"/>
    <w:rsid w:val="00565600"/>
    <w:rsid w:val="005A29C5"/>
    <w:rsid w:val="005D7052"/>
    <w:rsid w:val="00674747"/>
    <w:rsid w:val="006F36BF"/>
    <w:rsid w:val="00702D01"/>
    <w:rsid w:val="00715F02"/>
    <w:rsid w:val="00754A3A"/>
    <w:rsid w:val="0078337B"/>
    <w:rsid w:val="008B51FD"/>
    <w:rsid w:val="00904C5B"/>
    <w:rsid w:val="00972C0B"/>
    <w:rsid w:val="009A0B43"/>
    <w:rsid w:val="009A3217"/>
    <w:rsid w:val="009F6EB0"/>
    <w:rsid w:val="00A72520"/>
    <w:rsid w:val="00B020B4"/>
    <w:rsid w:val="00B0227A"/>
    <w:rsid w:val="00B2531B"/>
    <w:rsid w:val="00B92C8A"/>
    <w:rsid w:val="00C27229"/>
    <w:rsid w:val="00CF5318"/>
    <w:rsid w:val="00D03C4E"/>
    <w:rsid w:val="00D12E1B"/>
    <w:rsid w:val="00D2273A"/>
    <w:rsid w:val="00D30C36"/>
    <w:rsid w:val="00DC1FB9"/>
    <w:rsid w:val="00E324C6"/>
    <w:rsid w:val="00E55B3D"/>
    <w:rsid w:val="00EB241C"/>
    <w:rsid w:val="00EF21DA"/>
    <w:rsid w:val="00F1618A"/>
    <w:rsid w:val="00F75A59"/>
    <w:rsid w:val="00F85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C3F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03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3C4E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D12E1B"/>
    <w:pPr>
      <w:ind w:left="720"/>
    </w:pPr>
  </w:style>
  <w:style w:type="character" w:styleId="Hyperlink">
    <w:name w:val="Hyperlink"/>
    <w:basedOn w:val="DefaultParagraphFont"/>
    <w:uiPriority w:val="99"/>
    <w:rsid w:val="00F853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305</Words>
  <Characters>1740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Adı-Soyadı:                                                                                                       Numarası:</dc:title>
  <dc:subject>www.sorubak.com</dc:subject>
  <dc:creator>CANDAN</dc:creator>
  <cp:keywords>www.sorubak.com</cp:keywords>
  <dc:description>www.sorubak.com</dc:description>
  <cp:lastModifiedBy>edanur</cp:lastModifiedBy>
  <cp:revision>5</cp:revision>
  <cp:lastPrinted>2012-01-08T18:29:00Z</cp:lastPrinted>
  <dcterms:created xsi:type="dcterms:W3CDTF">2013-01-05T18:18:00Z</dcterms:created>
  <dcterms:modified xsi:type="dcterms:W3CDTF">2013-01-06T16:38:00Z</dcterms:modified>
  <cp:category>www.sorubak.com</cp:category>
</cp:coreProperties>
</file>