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860" w:rsidRPr="00303D93" w:rsidRDefault="005C0860" w:rsidP="00F42990">
      <w:pPr>
        <w:jc w:val="center"/>
        <w:rPr>
          <w:b/>
        </w:rPr>
      </w:pPr>
      <w:r w:rsidRPr="00303D93">
        <w:rPr>
          <w:b/>
        </w:rPr>
        <w:t>2012-2013 EĞİTİM-ÖĞRETİM YILI MUSTAFA YASSUBOĞA İLKOKULU 4/B SINIFI MATEMATİK DERSİ 1. DÖNEM 2. YAZILI SINAVI</w:t>
      </w:r>
    </w:p>
    <w:p w:rsidR="005C0860" w:rsidRPr="00303D93" w:rsidRDefault="005C0860" w:rsidP="00F42990">
      <w:pPr>
        <w:jc w:val="center"/>
        <w:rPr>
          <w:b/>
        </w:rPr>
      </w:pPr>
    </w:p>
    <w:p w:rsidR="005C0860" w:rsidRPr="00303D93" w:rsidRDefault="005C0860" w:rsidP="00F42990">
      <w:pPr>
        <w:jc w:val="center"/>
        <w:rPr>
          <w:b/>
        </w:rPr>
      </w:pPr>
    </w:p>
    <w:p w:rsidR="005C0860" w:rsidRPr="00303D93" w:rsidRDefault="005C0860" w:rsidP="00F42990">
      <w:pPr>
        <w:rPr>
          <w:b/>
          <w:bCs/>
        </w:rPr>
      </w:pPr>
      <w:r w:rsidRPr="00303D93">
        <w:rPr>
          <w:b/>
          <w:bCs/>
        </w:rPr>
        <w:t xml:space="preserve">                    </w:t>
      </w:r>
    </w:p>
    <w:p w:rsidR="005C0860" w:rsidRPr="00303D93" w:rsidRDefault="005C0860" w:rsidP="00F42990">
      <w:pPr>
        <w:rPr>
          <w:b/>
          <w:bCs/>
        </w:rPr>
      </w:pPr>
      <w:r w:rsidRPr="00303D93">
        <w:rPr>
          <w:b/>
          <w:bCs/>
        </w:rPr>
        <w:t>ADI SOYADI: ……………………………………………..………………               PUAN:</w:t>
      </w:r>
    </w:p>
    <w:p w:rsidR="005C0860" w:rsidRPr="00303D93" w:rsidRDefault="005C0860" w:rsidP="00F42990">
      <w:pPr>
        <w:rPr>
          <w:b/>
          <w:bCs/>
        </w:rPr>
      </w:pPr>
      <w:r>
        <w:rPr>
          <w:noProof/>
        </w:rPr>
        <w:pict>
          <v:group id="_x0000_s1026" style="position:absolute;margin-left:560.25pt;margin-top:6.25pt;width:81pt;height:53.65pt;rotation:1075112fd;z-index:251658240" coordorigin="9151,2825" coordsize="2012,975">
            <v:oval id="_x0000_s1027" style="position:absolute;left:9151;top:2825;width:2012;height:975;rotation:-25282109fd" fillcolor="#ff9" strokecolor="#36f" strokeweight="1.5pt">
              <v:fill opacity="19661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Pr="00303D93">
        <w:rPr>
          <w:b/>
          <w:bCs/>
        </w:rPr>
        <w:t xml:space="preserve"> </w:t>
      </w:r>
    </w:p>
    <w:p w:rsidR="005C0860" w:rsidRPr="00303D93" w:rsidRDefault="005C0860" w:rsidP="00F42990">
      <w:pPr>
        <w:rPr>
          <w:b/>
          <w:bCs/>
        </w:rPr>
      </w:pPr>
    </w:p>
    <w:p w:rsidR="005C0860" w:rsidRPr="00303D93" w:rsidRDefault="005C0860" w:rsidP="00F42990">
      <w:pPr>
        <w:rPr>
          <w:b/>
          <w:bCs/>
        </w:rPr>
      </w:pPr>
      <w:r w:rsidRPr="00303D93">
        <w:rPr>
          <w:b/>
          <w:bCs/>
        </w:rPr>
        <w:t>1</w:t>
      </w:r>
      <w:r w:rsidRPr="00303D93">
        <w:rPr>
          <w:b/>
        </w:rPr>
        <w:t xml:space="preserve">) Aşağıdaki doğal sayıların okunuşlarını  yazınız.(8p)  </w:t>
      </w:r>
    </w:p>
    <w:p w:rsidR="005C0860" w:rsidRPr="00303D93" w:rsidRDefault="005C0860" w:rsidP="00F42990"/>
    <w:p w:rsidR="005C0860" w:rsidRPr="00303D93" w:rsidRDefault="005C0860" w:rsidP="00F42990">
      <w:pPr>
        <w:ind w:right="-416"/>
      </w:pPr>
      <w:r>
        <w:t>15</w:t>
      </w:r>
      <w:r w:rsidRPr="00303D93">
        <w:t>087:……………………</w:t>
      </w:r>
      <w:r>
        <w:t>………………….……………………………………………………</w:t>
      </w:r>
    </w:p>
    <w:p w:rsidR="005C0860" w:rsidRPr="00303D93" w:rsidRDefault="005C0860" w:rsidP="00F42990">
      <w:pPr>
        <w:tabs>
          <w:tab w:val="left" w:pos="7725"/>
        </w:tabs>
      </w:pPr>
      <w:r w:rsidRPr="00303D93">
        <w:tab/>
      </w:r>
    </w:p>
    <w:p w:rsidR="005C0860" w:rsidRPr="00303D93" w:rsidRDefault="005C0860" w:rsidP="00F42990">
      <w:pPr>
        <w:ind w:right="-416"/>
        <w:rPr>
          <w:bCs/>
        </w:rPr>
      </w:pPr>
      <w:r>
        <w:rPr>
          <w:bCs/>
        </w:rPr>
        <w:t>305 078</w:t>
      </w:r>
      <w:r w:rsidRPr="00303D93">
        <w:rPr>
          <w:bCs/>
        </w:rPr>
        <w:t>:…………</w:t>
      </w:r>
      <w:r>
        <w:rPr>
          <w:bCs/>
        </w:rPr>
        <w:t>……………………………………………………………………………….</w:t>
      </w:r>
    </w:p>
    <w:p w:rsidR="005C0860" w:rsidRPr="00303D93" w:rsidRDefault="005C0860" w:rsidP="00F42990">
      <w:pPr>
        <w:ind w:right="-416"/>
        <w:rPr>
          <w:bCs/>
        </w:rPr>
      </w:pPr>
    </w:p>
    <w:p w:rsidR="005C0860" w:rsidRPr="00303D93" w:rsidRDefault="005C0860" w:rsidP="00F42990">
      <w:pPr>
        <w:ind w:right="-416"/>
        <w:rPr>
          <w:bCs/>
        </w:rPr>
      </w:pPr>
      <w:r w:rsidRPr="00303D93">
        <w:rPr>
          <w:bCs/>
        </w:rPr>
        <w:t>4267:………………………………………………</w:t>
      </w:r>
      <w:r>
        <w:rPr>
          <w:bCs/>
        </w:rPr>
        <w:t>……………………………</w:t>
      </w:r>
      <w:r w:rsidRPr="00303D93">
        <w:rPr>
          <w:bCs/>
        </w:rPr>
        <w:t>………………</w:t>
      </w:r>
      <w:r>
        <w:rPr>
          <w:bCs/>
        </w:rPr>
        <w:t>.</w:t>
      </w:r>
      <w:r w:rsidRPr="00303D93">
        <w:rPr>
          <w:bCs/>
        </w:rPr>
        <w:t>..</w:t>
      </w:r>
    </w:p>
    <w:p w:rsidR="005C0860" w:rsidRPr="00303D93" w:rsidRDefault="005C0860" w:rsidP="00F42990">
      <w:pPr>
        <w:ind w:right="-416"/>
        <w:rPr>
          <w:bCs/>
        </w:rPr>
      </w:pPr>
    </w:p>
    <w:p w:rsidR="005C0860" w:rsidRPr="00303D93" w:rsidRDefault="005C0860" w:rsidP="00F42990">
      <w:pPr>
        <w:ind w:right="-416"/>
        <w:rPr>
          <w:bCs/>
        </w:rPr>
      </w:pPr>
      <w:r w:rsidRPr="00303D93">
        <w:rPr>
          <w:bCs/>
        </w:rPr>
        <w:t>5000:…………………………………………</w:t>
      </w:r>
      <w:r>
        <w:rPr>
          <w:bCs/>
        </w:rPr>
        <w:t>………………………………………………..</w:t>
      </w:r>
      <w:r w:rsidRPr="00303D93">
        <w:rPr>
          <w:bCs/>
        </w:rPr>
        <w:t>….</w:t>
      </w:r>
    </w:p>
    <w:p w:rsidR="005C0860" w:rsidRPr="00303D93" w:rsidRDefault="005C0860" w:rsidP="00303D93">
      <w:pPr>
        <w:ind w:right="-236"/>
        <w:rPr>
          <w:b/>
        </w:rPr>
      </w:pPr>
      <w:r w:rsidRPr="00303D93">
        <w:rPr>
          <w:b/>
          <w:i/>
        </w:rPr>
        <w:t xml:space="preserve">         </w:t>
      </w:r>
    </w:p>
    <w:p w:rsidR="005C0860" w:rsidRPr="00303D93" w:rsidRDefault="005C0860" w:rsidP="00F42990">
      <w:pPr>
        <w:rPr>
          <w:b/>
          <w:bCs/>
        </w:rPr>
      </w:pPr>
      <w:r w:rsidRPr="00303D93">
        <w:rPr>
          <w:b/>
        </w:rPr>
        <w:t xml:space="preserve">2) </w:t>
      </w:r>
      <w:r w:rsidRPr="00303D93">
        <w:rPr>
          <w:b/>
          <w:bCs/>
        </w:rPr>
        <w:t xml:space="preserve">Okunuşları verilen doğal sayıları, karşılarına </w:t>
      </w:r>
      <w:r w:rsidRPr="00303D93">
        <w:rPr>
          <w:b/>
          <w:bCs/>
          <w:u w:val="single"/>
        </w:rPr>
        <w:t>rakamla yazınız</w:t>
      </w:r>
      <w:r w:rsidRPr="00303D93">
        <w:rPr>
          <w:b/>
          <w:bCs/>
        </w:rPr>
        <w:t xml:space="preserve">.(8p) </w:t>
      </w:r>
    </w:p>
    <w:p w:rsidR="005C0860" w:rsidRPr="00303D93" w:rsidRDefault="005C0860" w:rsidP="00F42990">
      <w:pPr>
        <w:tabs>
          <w:tab w:val="left" w:pos="1065"/>
          <w:tab w:val="left" w:pos="2625"/>
        </w:tabs>
        <w:rPr>
          <w:b/>
          <w:i/>
        </w:rPr>
      </w:pPr>
      <w:r w:rsidRPr="00303D93">
        <w:rPr>
          <w:b/>
          <w:i/>
        </w:rPr>
        <w:tab/>
      </w:r>
      <w:r w:rsidRPr="00303D93">
        <w:rPr>
          <w:b/>
          <w:i/>
        </w:rPr>
        <w:tab/>
      </w:r>
    </w:p>
    <w:p w:rsidR="005C0860" w:rsidRPr="00303D93" w:rsidRDefault="005C0860" w:rsidP="00F42990">
      <w:pPr>
        <w:ind w:right="-416"/>
        <w:rPr>
          <w:bCs/>
        </w:rPr>
      </w:pPr>
      <w:r w:rsidRPr="00303D93">
        <w:rPr>
          <w:b/>
          <w:bCs/>
          <w:i/>
        </w:rPr>
        <w:t xml:space="preserve"> </w:t>
      </w:r>
      <w:r w:rsidRPr="00303D93">
        <w:rPr>
          <w:bCs/>
        </w:rPr>
        <w:t>Yüz iki bin yedi yüz elli:…………………………………………..</w:t>
      </w:r>
    </w:p>
    <w:p w:rsidR="005C0860" w:rsidRPr="00303D93" w:rsidRDefault="005C0860" w:rsidP="00F42990">
      <w:pPr>
        <w:ind w:right="-416"/>
        <w:rPr>
          <w:bCs/>
        </w:rPr>
      </w:pPr>
    </w:p>
    <w:p w:rsidR="005C0860" w:rsidRPr="00303D93" w:rsidRDefault="005C0860" w:rsidP="00F42990">
      <w:pPr>
        <w:ind w:right="-236"/>
        <w:rPr>
          <w:bCs/>
        </w:rPr>
      </w:pPr>
      <w:r w:rsidRPr="00303D93">
        <w:rPr>
          <w:bCs/>
        </w:rPr>
        <w:t xml:space="preserve"> Doksan  bin altı yüz beş : ………………………………………  </w:t>
      </w:r>
    </w:p>
    <w:p w:rsidR="005C0860" w:rsidRPr="00303D93" w:rsidRDefault="005C0860" w:rsidP="00F42990">
      <w:pPr>
        <w:ind w:right="-236"/>
        <w:rPr>
          <w:bCs/>
        </w:rPr>
      </w:pPr>
    </w:p>
    <w:p w:rsidR="005C0860" w:rsidRPr="00303D93" w:rsidRDefault="005C0860" w:rsidP="00F42990">
      <w:pPr>
        <w:ind w:right="-236"/>
        <w:rPr>
          <w:bCs/>
        </w:rPr>
      </w:pPr>
      <w:r w:rsidRPr="00303D93">
        <w:rPr>
          <w:bCs/>
        </w:rPr>
        <w:t>Üç bin dört yüz elli:…………………………………………….</w:t>
      </w:r>
    </w:p>
    <w:p w:rsidR="005C0860" w:rsidRPr="00303D93" w:rsidRDefault="005C0860" w:rsidP="00F42990">
      <w:pPr>
        <w:ind w:right="-236"/>
        <w:rPr>
          <w:bCs/>
        </w:rPr>
      </w:pPr>
    </w:p>
    <w:p w:rsidR="005C0860" w:rsidRPr="00303D93" w:rsidRDefault="005C0860" w:rsidP="00F42990">
      <w:pPr>
        <w:ind w:right="-236"/>
        <w:rPr>
          <w:bCs/>
        </w:rPr>
      </w:pPr>
      <w:r w:rsidRPr="00303D93">
        <w:rPr>
          <w:bCs/>
        </w:rPr>
        <w:t xml:space="preserve">Beş yüz bin iki yüz elli:……………………………………..         </w:t>
      </w:r>
    </w:p>
    <w:p w:rsidR="005C0860" w:rsidRPr="00303D93" w:rsidRDefault="005C0860" w:rsidP="00F42990">
      <w:pPr>
        <w:ind w:right="-416"/>
        <w:rPr>
          <w:b/>
          <w:i/>
        </w:rPr>
      </w:pPr>
    </w:p>
    <w:p w:rsidR="005C0860" w:rsidRPr="00303D93" w:rsidRDefault="005C0860" w:rsidP="00F42990">
      <w:pPr>
        <w:ind w:right="-596"/>
        <w:rPr>
          <w:b/>
        </w:rPr>
      </w:pPr>
      <w:r w:rsidRPr="00303D93">
        <w:rPr>
          <w:b/>
          <w:bCs/>
        </w:rPr>
        <w:t xml:space="preserve">3)  </w:t>
      </w:r>
      <w:r w:rsidRPr="00303D93">
        <w:rPr>
          <w:b/>
        </w:rPr>
        <w:t>2, 5, 0 ve 7 rakamlarını kullanılarak yazılabilecek dört basamaklı istenen sayıları yazınız.(6p)</w:t>
      </w:r>
    </w:p>
    <w:p w:rsidR="005C0860" w:rsidRPr="00303D93" w:rsidRDefault="005C0860" w:rsidP="00F42990">
      <w:pPr>
        <w:ind w:right="-416"/>
        <w:rPr>
          <w:b/>
        </w:rPr>
      </w:pPr>
    </w:p>
    <w:p w:rsidR="005C0860" w:rsidRPr="00303D93" w:rsidRDefault="005C0860" w:rsidP="00F42990">
      <w:pPr>
        <w:ind w:right="-416"/>
        <w:rPr>
          <w:b/>
        </w:rPr>
      </w:pPr>
      <w:r w:rsidRPr="00303D93">
        <w:rPr>
          <w:b/>
        </w:rPr>
        <w:t xml:space="preserve">a) </w:t>
      </w:r>
      <w:r w:rsidRPr="00303D93">
        <w:t>En büyük sayı</w:t>
      </w:r>
      <w:r w:rsidRPr="00303D93">
        <w:rPr>
          <w:b/>
        </w:rPr>
        <w:sym w:font="Wingdings" w:char="F0E8"/>
      </w:r>
      <w:r w:rsidRPr="00303D93">
        <w:rPr>
          <w:b/>
        </w:rPr>
        <w:t xml:space="preserve"> …………….……………………  b) </w:t>
      </w:r>
      <w:r w:rsidRPr="00303D93">
        <w:t>En küçük sayı</w:t>
      </w:r>
      <w:r w:rsidRPr="00303D93">
        <w:rPr>
          <w:b/>
        </w:rPr>
        <w:sym w:font="Wingdings" w:char="F0E8"/>
      </w:r>
      <w:r>
        <w:rPr>
          <w:b/>
        </w:rPr>
        <w:t xml:space="preserve"> ……….….…………..</w:t>
      </w:r>
    </w:p>
    <w:p w:rsidR="005C0860" w:rsidRDefault="005C0860" w:rsidP="00F42990">
      <w:pPr>
        <w:rPr>
          <w:b/>
        </w:rPr>
      </w:pPr>
    </w:p>
    <w:p w:rsidR="005C0860" w:rsidRPr="00303D93" w:rsidRDefault="005C0860" w:rsidP="00F42990">
      <w:pPr>
        <w:rPr>
          <w:b/>
        </w:rPr>
      </w:pPr>
      <w:r w:rsidRPr="00303D93">
        <w:rPr>
          <w:b/>
        </w:rPr>
        <w:t>4) Aşağıdaki toplama işlemlerini yapınız.(16p)</w:t>
      </w:r>
    </w:p>
    <w:p w:rsidR="005C0860" w:rsidRPr="00303D93" w:rsidRDefault="005C0860" w:rsidP="00F42990">
      <w:pPr>
        <w:rPr>
          <w:b/>
        </w:rPr>
      </w:pPr>
    </w:p>
    <w:p w:rsidR="005C0860" w:rsidRPr="00303D93" w:rsidRDefault="005C0860" w:rsidP="00F42990">
      <w:pPr>
        <w:tabs>
          <w:tab w:val="left" w:pos="8040"/>
        </w:tabs>
        <w:rPr>
          <w:b/>
        </w:rPr>
      </w:pPr>
      <w:r>
        <w:rPr>
          <w:b/>
        </w:rPr>
        <w:t xml:space="preserve">                                             </w:t>
      </w:r>
      <w:r w:rsidRPr="00303D93">
        <w:rPr>
          <w:b/>
        </w:rPr>
        <w:t xml:space="preserve">                            </w:t>
      </w:r>
    </w:p>
    <w:p w:rsidR="005C0860" w:rsidRPr="005A275D" w:rsidRDefault="005C0860" w:rsidP="00F42990">
      <w:pPr>
        <w:tabs>
          <w:tab w:val="left" w:pos="3416"/>
          <w:tab w:val="left" w:pos="4571"/>
          <w:tab w:val="left" w:pos="4638"/>
          <w:tab w:val="left" w:pos="4873"/>
          <w:tab w:val="left" w:pos="6714"/>
          <w:tab w:val="left" w:pos="7418"/>
          <w:tab w:val="right" w:pos="9072"/>
        </w:tabs>
        <w:rPr>
          <w:color w:val="000000"/>
          <w:lang w:eastAsia="en-US"/>
        </w:rPr>
      </w:pPr>
      <w:r>
        <w:rPr>
          <w:noProof/>
        </w:rPr>
        <w:pict>
          <v:line id="Düz Bağlayıcı 6" o:spid="_x0000_s1029" style="position:absolute;z-index:251659264;visibility:visible" from="570.7pt,.85pt" to="633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" strokecolor="#4a7ebb"/>
        </w:pict>
      </w:r>
      <w:r w:rsidRPr="005A275D">
        <w:rPr>
          <w:i/>
        </w:rPr>
        <w:t xml:space="preserve">   </w:t>
      </w:r>
      <w:r w:rsidRPr="005A275D">
        <w:rPr>
          <w:color w:val="000000"/>
          <w:lang w:eastAsia="en-US"/>
        </w:rPr>
        <w:t>8881                                   7986</w:t>
      </w:r>
      <w:r w:rsidRPr="005A275D">
        <w:rPr>
          <w:color w:val="000000"/>
          <w:lang w:eastAsia="en-US"/>
        </w:rPr>
        <w:tab/>
      </w:r>
      <w:r w:rsidRPr="005A275D">
        <w:rPr>
          <w:color w:val="000000"/>
          <w:lang w:eastAsia="en-US"/>
        </w:rPr>
        <w:tab/>
        <w:t xml:space="preserve">   </w:t>
      </w:r>
      <w:r w:rsidRPr="005A275D">
        <w:rPr>
          <w:color w:val="000000"/>
          <w:lang w:eastAsia="en-US"/>
        </w:rPr>
        <w:tab/>
        <w:t xml:space="preserve"> 9834</w:t>
      </w:r>
      <w:r w:rsidRPr="005A275D">
        <w:rPr>
          <w:color w:val="000000"/>
          <w:lang w:eastAsia="en-US"/>
        </w:rPr>
        <w:tab/>
        <w:t xml:space="preserve"> 4509             </w:t>
      </w:r>
      <w:r w:rsidRPr="005A275D">
        <w:rPr>
          <w:color w:val="000000"/>
          <w:lang w:eastAsia="en-US"/>
        </w:rPr>
        <w:tab/>
      </w:r>
    </w:p>
    <w:p w:rsidR="005C0860" w:rsidRPr="005A275D" w:rsidRDefault="005C0860" w:rsidP="00F42990">
      <w:pPr>
        <w:rPr>
          <w:color w:val="000000"/>
          <w:lang w:eastAsia="en-US"/>
        </w:rPr>
      </w:pPr>
      <w:r>
        <w:rPr>
          <w:noProof/>
        </w:rPr>
        <w:pict>
          <v:line id="Düz Bağlayıcı 5" o:spid="_x0000_s1030" style="position:absolute;z-index:251660288;visibility:visible" from="243.95pt,18.3pt" to="299.2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" strokecolor="#4a7ebb"/>
        </w:pict>
      </w:r>
      <w:r>
        <w:rPr>
          <w:noProof/>
        </w:rPr>
        <w:pict>
          <v:line id="Düz Bağlayıcı 3" o:spid="_x0000_s1031" style="position:absolute;flip:y;z-index:251661312;visibility:visible" from="121.7pt,17.5pt" to="191.2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" strokecolor="#4a7ebb"/>
        </w:pict>
      </w:r>
      <w:r>
        <w:rPr>
          <w:noProof/>
        </w:rPr>
        <w:pict>
          <v:line id="Düz Bağlayıcı 28" o:spid="_x0000_s1032" style="position:absolute;z-index:251662336;visibility:visible" from="551.1pt,27.65pt" to="598.8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" strokecolor="#4a7ebb"/>
        </w:pict>
      </w:r>
      <w:r>
        <w:rPr>
          <w:noProof/>
        </w:rPr>
        <w:pict>
          <v:line id="Düz Bağlayıcı 27" o:spid="_x0000_s1033" style="position:absolute;z-index:251663360;visibility:visible" from="-143.65pt,27.65pt" to="-110.2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" strokecolor="#4a7ebb"/>
        </w:pict>
      </w:r>
      <w:r>
        <w:rPr>
          <w:noProof/>
        </w:rPr>
        <w:pict>
          <v:line id="Düz Bağlayıcı 26" o:spid="_x0000_s1034" style="position:absolute;z-index:251664384;visibility:visible" from="-117.75pt,17.65pt" to="-77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" strokecolor="#4a7ebb"/>
        </w:pict>
      </w:r>
      <w:r>
        <w:rPr>
          <w:noProof/>
        </w:rPr>
        <w:pict>
          <v:line id="Düz Bağlayıcı 4" o:spid="_x0000_s1035" style="position:absolute;z-index:251665408;visibility:visible" from="-6.35pt,18pt" to="57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" strokecolor="#4a7ebb"/>
        </w:pict>
      </w:r>
      <w:r>
        <w:rPr>
          <w:noProof/>
        </w:rPr>
        <w:pict>
          <v:line id="Düz Bağlayıcı 2" o:spid="_x0000_s1036" style="position:absolute;z-index:251666432;visibility:visible" from="-110.15pt,27.2pt" to="-105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" strokecolor="#4a7ebb"/>
        </w:pict>
      </w:r>
      <w:r>
        <w:rPr>
          <w:noProof/>
        </w:rPr>
        <w:pict>
          <v:line id="Düz Bağlayıcı 1" o:spid="_x0000_s1037" style="position:absolute;z-index:251667456;visibility:visible" from="-187.2pt,6.3pt" to="-154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"/>
        </w:pict>
      </w:r>
      <w:r w:rsidRPr="005A275D">
        <w:rPr>
          <w:color w:val="000000"/>
          <w:lang w:eastAsia="en-US"/>
        </w:rPr>
        <w:t xml:space="preserve">+   159                             +    8479                      +   4578                   +  9894           </w:t>
      </w:r>
    </w:p>
    <w:p w:rsidR="005C0860" w:rsidRPr="00303D93" w:rsidRDefault="005C0860" w:rsidP="00F42990">
      <w:pPr>
        <w:tabs>
          <w:tab w:val="center" w:pos="5220"/>
          <w:tab w:val="left" w:pos="8535"/>
        </w:tabs>
        <w:rPr>
          <w:b/>
          <w:color w:val="000000"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42.75pt;margin-top:.55pt;width:67.5pt;height:.7pt;z-index:251668480" o:connectortype="straight"/>
        </w:pict>
      </w:r>
      <w:r w:rsidRPr="00303D93">
        <w:rPr>
          <w:b/>
          <w:color w:val="000000"/>
          <w:lang w:eastAsia="en-US"/>
        </w:rPr>
        <w:tab/>
        <w:t xml:space="preserve">                                                                                   </w:t>
      </w:r>
    </w:p>
    <w:p w:rsidR="005C0860" w:rsidRPr="00303D93" w:rsidRDefault="005C0860" w:rsidP="00F42990">
      <w:pPr>
        <w:rPr>
          <w:b/>
          <w:color w:val="000000"/>
          <w:lang w:eastAsia="en-US"/>
        </w:rPr>
      </w:pPr>
    </w:p>
    <w:p w:rsidR="005C0860" w:rsidRPr="00303D93" w:rsidRDefault="005C0860" w:rsidP="00F42990">
      <w:pPr>
        <w:rPr>
          <w:b/>
          <w:color w:val="000000"/>
          <w:lang w:eastAsia="en-US"/>
        </w:rPr>
      </w:pPr>
    </w:p>
    <w:p w:rsidR="005C0860" w:rsidRPr="00303D93" w:rsidRDefault="005C0860" w:rsidP="00F42990">
      <w:pPr>
        <w:rPr>
          <w:b/>
          <w:color w:val="000000"/>
          <w:lang w:eastAsia="en-US"/>
        </w:rPr>
      </w:pPr>
      <w:r w:rsidRPr="00303D93">
        <w:rPr>
          <w:b/>
          <w:color w:val="000000"/>
          <w:lang w:eastAsia="en-US"/>
        </w:rPr>
        <w:t>5)Aşağıdaki çıkarma işlemlerini yapınız.(16p)</w:t>
      </w:r>
    </w:p>
    <w:p w:rsidR="005C0860" w:rsidRPr="00303D93" w:rsidRDefault="005C0860" w:rsidP="00F42990">
      <w:pPr>
        <w:rPr>
          <w:b/>
          <w:color w:val="000000"/>
          <w:lang w:eastAsia="en-US"/>
        </w:rPr>
      </w:pPr>
    </w:p>
    <w:p w:rsidR="005C0860" w:rsidRPr="005A275D" w:rsidRDefault="005C0860" w:rsidP="00F42990">
      <w:pPr>
        <w:tabs>
          <w:tab w:val="left" w:pos="3416"/>
          <w:tab w:val="left" w:pos="4571"/>
          <w:tab w:val="left" w:pos="4638"/>
          <w:tab w:val="left" w:pos="4873"/>
          <w:tab w:val="left" w:pos="6714"/>
          <w:tab w:val="left" w:pos="7418"/>
          <w:tab w:val="right" w:pos="9072"/>
        </w:tabs>
        <w:spacing w:after="200" w:line="276" w:lineRule="auto"/>
        <w:rPr>
          <w:color w:val="000000"/>
          <w:lang w:eastAsia="en-US"/>
        </w:rPr>
      </w:pPr>
      <w:r w:rsidRPr="005A275D">
        <w:rPr>
          <w:color w:val="000000"/>
          <w:lang w:eastAsia="en-US"/>
        </w:rPr>
        <w:t xml:space="preserve">       9849                                 9987</w:t>
      </w:r>
      <w:r w:rsidRPr="005A275D">
        <w:rPr>
          <w:color w:val="000000"/>
          <w:lang w:eastAsia="en-US"/>
        </w:rPr>
        <w:tab/>
      </w:r>
      <w:r w:rsidRPr="005A275D">
        <w:rPr>
          <w:color w:val="000000"/>
          <w:lang w:eastAsia="en-US"/>
        </w:rPr>
        <w:tab/>
        <w:t xml:space="preserve">   </w:t>
      </w:r>
      <w:r w:rsidRPr="005A275D">
        <w:rPr>
          <w:color w:val="000000"/>
          <w:lang w:eastAsia="en-US"/>
        </w:rPr>
        <w:tab/>
        <w:t>9688</w:t>
      </w:r>
      <w:r w:rsidRPr="005A275D">
        <w:rPr>
          <w:color w:val="000000"/>
          <w:lang w:eastAsia="en-US"/>
        </w:rPr>
        <w:tab/>
        <w:t xml:space="preserve">               9405</w:t>
      </w:r>
      <w:r w:rsidRPr="005A275D">
        <w:rPr>
          <w:color w:val="000000"/>
          <w:lang w:eastAsia="en-US"/>
        </w:rPr>
        <w:tab/>
      </w:r>
    </w:p>
    <w:p w:rsidR="005C0860" w:rsidRPr="005A275D" w:rsidRDefault="005C0860" w:rsidP="00F42990">
      <w:pPr>
        <w:rPr>
          <w:color w:val="000000"/>
          <w:lang w:eastAsia="en-US"/>
        </w:rPr>
      </w:pPr>
      <w:r>
        <w:rPr>
          <w:noProof/>
        </w:rPr>
        <w:pict>
          <v:line id="Düz Bağlayıcı 50" o:spid="_x0000_s1039" style="position:absolute;z-index:251669504;visibility:visible" from="414.45pt,17.6pt" to="425.7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" strokecolor="#4a7ebb"/>
        </w:pict>
      </w:r>
      <w:r>
        <w:rPr>
          <w:noProof/>
        </w:rPr>
        <w:pict>
          <v:line id="Düz Bağlayıcı 49" o:spid="_x0000_s1040" style="position:absolute;z-index:251670528;visibility:visible" from="161.65pt,17.6pt" to="186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" strokecolor="#4a7ebb"/>
        </w:pict>
      </w:r>
      <w:r>
        <w:rPr>
          <w:noProof/>
        </w:rPr>
        <w:pict>
          <v:line id="Düz Bağlayıcı 48" o:spid="_x0000_s1041" style="position:absolute;z-index:251671552;visibility:visible" from="275.7pt,17.6pt" to="298.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" strokecolor="#4a7ebb"/>
        </w:pict>
      </w:r>
      <w:r>
        <w:rPr>
          <w:noProof/>
        </w:rPr>
        <w:pict>
          <v:line id="_x0000_s1042" style="position:absolute;z-index:251672576;visibility:visible" from="242.25pt,17.65pt" to="275.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" strokecolor="#4a7ebb"/>
        </w:pict>
      </w:r>
      <w:r>
        <w:rPr>
          <w:noProof/>
        </w:rPr>
        <w:pict>
          <v:line id="_x0000_s1043" style="position:absolute;z-index:251673600;visibility:visible" from="121.7pt,17.7pt" to="161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" strokecolor="#4a7ebb"/>
        </w:pict>
      </w:r>
      <w:r>
        <w:rPr>
          <w:noProof/>
        </w:rPr>
        <w:pict>
          <v:line id="_x0000_s1044" style="position:absolute;z-index:251674624;visibility:visible" from="-6.35pt,18pt" to="57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" strokecolor="#4a7ebb"/>
        </w:pict>
      </w:r>
      <w:r>
        <w:rPr>
          <w:noProof/>
        </w:rPr>
        <w:pict>
          <v:line id="_x0000_s1045" style="position:absolute;z-index:251675648;visibility:visible" from="-110.15pt,27.2pt" to="-105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" strokecolor="#4a7ebb"/>
        </w:pict>
      </w:r>
      <w:r>
        <w:rPr>
          <w:noProof/>
        </w:rPr>
        <w:pict>
          <v:line id="_x0000_s1046" style="position:absolute;z-index:251676672;visibility:visible" from="-187.2pt,6.3pt" to="-154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"/>
        </w:pict>
      </w:r>
      <w:r w:rsidRPr="005A275D">
        <w:rPr>
          <w:color w:val="000000"/>
          <w:lang w:eastAsia="en-US"/>
        </w:rPr>
        <w:t xml:space="preserve">   -   5145                             -  1479                        - 2878                             -       2598              </w:t>
      </w:r>
    </w:p>
    <w:p w:rsidR="005C0860" w:rsidRPr="005A275D" w:rsidRDefault="005C0860" w:rsidP="00F42990">
      <w:pPr>
        <w:rPr>
          <w:i/>
        </w:rPr>
      </w:pPr>
      <w:r>
        <w:rPr>
          <w:noProof/>
        </w:rPr>
        <w:pict>
          <v:line id="_x0000_s1047" style="position:absolute;z-index:251677696;visibility:visible" from="385.7pt,.55pt" to="43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" strokecolor="#4a7ebb"/>
        </w:pict>
      </w:r>
      <w:r w:rsidRPr="005A275D">
        <w:rPr>
          <w:color w:val="000000"/>
          <w:lang w:eastAsia="en-US"/>
        </w:rPr>
        <w:t xml:space="preserve">        </w:t>
      </w:r>
      <w:r w:rsidRPr="005A275D">
        <w:rPr>
          <w:i/>
        </w:rPr>
        <w:t xml:space="preserve">           </w:t>
      </w:r>
    </w:p>
    <w:p w:rsidR="005C0860" w:rsidRPr="00303D93" w:rsidRDefault="005C0860" w:rsidP="00F42990">
      <w:pPr>
        <w:spacing w:line="276" w:lineRule="auto"/>
        <w:ind w:right="-1188"/>
        <w:rPr>
          <w:b/>
          <w:i/>
        </w:rPr>
      </w:pPr>
    </w:p>
    <w:p w:rsidR="005C0860" w:rsidRPr="00303D93" w:rsidRDefault="005C0860" w:rsidP="00F42990">
      <w:pPr>
        <w:spacing w:line="276" w:lineRule="auto"/>
        <w:ind w:right="-1188"/>
        <w:rPr>
          <w:b/>
          <w:i/>
        </w:rPr>
      </w:pPr>
      <w:r w:rsidRPr="00303D93">
        <w:rPr>
          <w:b/>
          <w:i/>
        </w:rPr>
        <w:t xml:space="preserve"> </w:t>
      </w:r>
    </w:p>
    <w:p w:rsidR="005C0860" w:rsidRPr="00303D93" w:rsidRDefault="005C0860" w:rsidP="00303D93">
      <w:pPr>
        <w:spacing w:line="240" w:lineRule="atLeast"/>
        <w:rPr>
          <w:b/>
          <w:i/>
        </w:rPr>
      </w:pPr>
      <w:r>
        <w:rPr>
          <w:b/>
          <w:i/>
        </w:rPr>
        <w:t>6</w:t>
      </w:r>
      <w:r w:rsidRPr="00303D93">
        <w:rPr>
          <w:b/>
          <w:i/>
        </w:rPr>
        <w:t>)</w:t>
      </w:r>
      <w:r w:rsidRPr="00303D93">
        <w:rPr>
          <w:i/>
        </w:rPr>
        <w:t xml:space="preserve"> </w:t>
      </w:r>
      <w:r w:rsidRPr="00303D93">
        <w:rPr>
          <w:b/>
          <w:bCs/>
          <w:color w:val="000000"/>
        </w:rPr>
        <w:t>Ali baba’nın çiftliğinde  8250 inek vardır.Ali baba 3987 ineği satınca geriye ne kadar ineği kalmıştır ?(10p)</w:t>
      </w:r>
    </w:p>
    <w:p w:rsidR="005C0860" w:rsidRPr="00303D93" w:rsidRDefault="005C0860" w:rsidP="00F42990">
      <w:pPr>
        <w:spacing w:line="276" w:lineRule="auto"/>
        <w:ind w:right="-1188"/>
        <w:rPr>
          <w:b/>
          <w:i/>
        </w:rPr>
      </w:pPr>
    </w:p>
    <w:p w:rsidR="005C0860" w:rsidRPr="00303D93" w:rsidRDefault="005C0860" w:rsidP="00F42990">
      <w:pPr>
        <w:spacing w:line="276" w:lineRule="auto"/>
        <w:ind w:right="-1188"/>
        <w:rPr>
          <w:b/>
          <w:i/>
        </w:rPr>
      </w:pPr>
    </w:p>
    <w:p w:rsidR="005C0860" w:rsidRPr="00303D93" w:rsidRDefault="005C0860" w:rsidP="00F42990">
      <w:pPr>
        <w:spacing w:line="276" w:lineRule="auto"/>
        <w:ind w:right="-1188"/>
        <w:rPr>
          <w:b/>
        </w:rPr>
      </w:pPr>
      <w:r>
        <w:rPr>
          <w:b/>
          <w:i/>
        </w:rPr>
        <w:t>7</w:t>
      </w:r>
      <w:r w:rsidRPr="00303D93">
        <w:rPr>
          <w:b/>
        </w:rPr>
        <w:t xml:space="preserve">)  Aşağıda verilen sayıları büyükten küçüğe doğru </w:t>
      </w:r>
      <w:r w:rsidRPr="00303D93">
        <w:rPr>
          <w:b/>
          <w:u w:val="single"/>
        </w:rPr>
        <w:t>sembol kullanarak</w:t>
      </w:r>
      <w:r w:rsidRPr="00303D93">
        <w:rPr>
          <w:b/>
        </w:rPr>
        <w:t xml:space="preserve"> sıralayınız.(6p)</w:t>
      </w:r>
    </w:p>
    <w:p w:rsidR="005C0860" w:rsidRPr="00303D93" w:rsidRDefault="005C0860" w:rsidP="00F42990">
      <w:pPr>
        <w:spacing w:line="276" w:lineRule="auto"/>
        <w:ind w:left="-900" w:right="-1188"/>
        <w:rPr>
          <w:b/>
        </w:rPr>
      </w:pPr>
      <w:r w:rsidRPr="00303D93">
        <w:rPr>
          <w:b/>
        </w:rPr>
        <w:t xml:space="preserve">                    </w:t>
      </w:r>
    </w:p>
    <w:p w:rsidR="005C0860" w:rsidRPr="005A275D" w:rsidRDefault="005C0860" w:rsidP="00F42990">
      <w:pPr>
        <w:spacing w:line="276" w:lineRule="auto"/>
        <w:ind w:left="-900" w:right="-1188"/>
      </w:pPr>
      <w:r w:rsidRPr="00303D93">
        <w:rPr>
          <w:b/>
        </w:rPr>
        <w:t xml:space="preserve">                </w:t>
      </w:r>
      <w:r w:rsidRPr="005A275D">
        <w:t>5843 – 5906 - 5975 –6712=</w:t>
      </w:r>
    </w:p>
    <w:p w:rsidR="005C0860" w:rsidRPr="005A275D" w:rsidRDefault="005C0860" w:rsidP="00F42990">
      <w:pPr>
        <w:spacing w:line="276" w:lineRule="auto"/>
        <w:ind w:left="-900" w:right="-1188"/>
      </w:pPr>
      <w:r w:rsidRPr="005A275D">
        <w:t xml:space="preserve"> </w:t>
      </w:r>
    </w:p>
    <w:p w:rsidR="005C0860" w:rsidRPr="005A275D" w:rsidRDefault="005C0860" w:rsidP="00F42990">
      <w:pPr>
        <w:tabs>
          <w:tab w:val="left" w:pos="1065"/>
        </w:tabs>
        <w:spacing w:line="276" w:lineRule="auto"/>
        <w:ind w:left="-900" w:right="-1188"/>
      </w:pPr>
      <w:r w:rsidRPr="005A275D">
        <w:rPr>
          <w:i/>
        </w:rPr>
        <w:t xml:space="preserve">                </w:t>
      </w:r>
      <w:r w:rsidRPr="005A275D">
        <w:t>9021 – 9000 – 9832 -9099=</w:t>
      </w:r>
    </w:p>
    <w:p w:rsidR="005C0860" w:rsidRPr="005A275D" w:rsidRDefault="005C0860" w:rsidP="00F42990">
      <w:pPr>
        <w:tabs>
          <w:tab w:val="left" w:pos="1065"/>
        </w:tabs>
        <w:spacing w:line="276" w:lineRule="auto"/>
        <w:ind w:left="-900" w:right="-1188"/>
      </w:pPr>
    </w:p>
    <w:p w:rsidR="005C0860" w:rsidRPr="005A275D" w:rsidRDefault="005C0860" w:rsidP="00F42990">
      <w:pPr>
        <w:ind w:right="-416"/>
      </w:pPr>
      <w:r w:rsidRPr="005A275D">
        <w:rPr>
          <w:i/>
        </w:rPr>
        <w:t xml:space="preserve">  </w:t>
      </w:r>
      <w:r w:rsidRPr="005A275D">
        <w:t>8765 – 9769 - 9009-9099=</w:t>
      </w:r>
    </w:p>
    <w:p w:rsidR="005C0860" w:rsidRPr="005A275D" w:rsidRDefault="005C0860" w:rsidP="00F42990">
      <w:pPr>
        <w:rPr>
          <w:i/>
        </w:rPr>
      </w:pPr>
      <w:r w:rsidRPr="005A275D">
        <w:rPr>
          <w:i/>
        </w:rPr>
        <w:t xml:space="preserve"> </w:t>
      </w: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  <w:r>
        <w:rPr>
          <w:b/>
          <w:bCs/>
          <w:color w:val="000000"/>
        </w:rPr>
        <w:t>8</w:t>
      </w:r>
      <w:r w:rsidRPr="00303D93">
        <w:rPr>
          <w:b/>
          <w:bCs/>
          <w:color w:val="000000"/>
        </w:rPr>
        <w:t>) Bir tiyatro salonunda 1304 erkek,  1298 kadın ve 1096 da  çocuk vardır.Buna göre tiyatro salonunda kaç izleyici vardır?(10p)</w:t>
      </w: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Default="005C0860" w:rsidP="00F42990">
      <w:pPr>
        <w:spacing w:line="240" w:lineRule="atLeast"/>
        <w:rPr>
          <w:b/>
          <w:bCs/>
          <w:color w:val="000000"/>
        </w:rPr>
      </w:pPr>
      <w:r w:rsidRPr="00303D93">
        <w:rPr>
          <w:b/>
          <w:bCs/>
          <w:color w:val="000000"/>
        </w:rPr>
        <w:t>9)Aşağıdak</w:t>
      </w:r>
      <w:r>
        <w:rPr>
          <w:b/>
          <w:bCs/>
          <w:color w:val="000000"/>
        </w:rPr>
        <w:t>i çarpma işlemlerini yapınız.(16</w:t>
      </w:r>
      <w:r w:rsidRPr="00303D93">
        <w:rPr>
          <w:b/>
          <w:bCs/>
          <w:color w:val="000000"/>
        </w:rPr>
        <w:t>p)</w:t>
      </w:r>
    </w:p>
    <w:p w:rsidR="005C0860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Default="005C0860" w:rsidP="00F42990">
      <w:pPr>
        <w:spacing w:line="240" w:lineRule="atLeast"/>
        <w:rPr>
          <w:b/>
          <w:bCs/>
          <w:color w:val="000000"/>
        </w:rPr>
      </w:pPr>
      <w:r>
        <w:rPr>
          <w:b/>
          <w:bCs/>
          <w:color w:val="000000"/>
        </w:rPr>
        <w:t xml:space="preserve">   23X100=                                   13X300=                                      42X200=    </w:t>
      </w:r>
    </w:p>
    <w:p w:rsidR="005C0860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tabs>
          <w:tab w:val="center" w:pos="5220"/>
          <w:tab w:val="left" w:pos="6660"/>
          <w:tab w:val="left" w:pos="8385"/>
        </w:tabs>
        <w:spacing w:line="240" w:lineRule="atLeast"/>
        <w:rPr>
          <w:bCs/>
          <w:color w:val="000000"/>
        </w:rPr>
      </w:pPr>
      <w:r w:rsidRPr="00303D93">
        <w:rPr>
          <w:b/>
          <w:bCs/>
          <w:color w:val="000000"/>
        </w:rPr>
        <w:t xml:space="preserve">          </w:t>
      </w:r>
      <w:r>
        <w:rPr>
          <w:b/>
          <w:bCs/>
          <w:color w:val="000000"/>
        </w:rPr>
        <w:t xml:space="preserve"> </w:t>
      </w:r>
      <w:r w:rsidRPr="00303D93">
        <w:rPr>
          <w:bCs/>
          <w:color w:val="000000"/>
        </w:rPr>
        <w:t xml:space="preserve">123               </w:t>
      </w:r>
      <w:r>
        <w:rPr>
          <w:bCs/>
          <w:color w:val="000000"/>
        </w:rPr>
        <w:t xml:space="preserve">                 </w:t>
      </w:r>
      <w:r w:rsidRPr="00303D93">
        <w:rPr>
          <w:bCs/>
          <w:color w:val="000000"/>
        </w:rPr>
        <w:t xml:space="preserve">453                 </w:t>
      </w:r>
      <w:r>
        <w:rPr>
          <w:bCs/>
          <w:color w:val="000000"/>
        </w:rPr>
        <w:t xml:space="preserve">       </w:t>
      </w:r>
      <w:r w:rsidRPr="00303D93">
        <w:rPr>
          <w:bCs/>
          <w:color w:val="000000"/>
        </w:rPr>
        <w:t xml:space="preserve"> 35</w:t>
      </w:r>
      <w:r w:rsidRPr="00303D93">
        <w:rPr>
          <w:bCs/>
          <w:color w:val="000000"/>
        </w:rPr>
        <w:tab/>
        <w:t xml:space="preserve">                  </w:t>
      </w:r>
      <w:r>
        <w:rPr>
          <w:bCs/>
          <w:color w:val="000000"/>
        </w:rPr>
        <w:t xml:space="preserve">         </w:t>
      </w:r>
      <w:r w:rsidRPr="00303D93">
        <w:rPr>
          <w:bCs/>
          <w:color w:val="000000"/>
        </w:rPr>
        <w:t xml:space="preserve"> 49              </w:t>
      </w:r>
      <w:r>
        <w:rPr>
          <w:bCs/>
          <w:color w:val="000000"/>
        </w:rPr>
        <w:t xml:space="preserve">  </w:t>
      </w:r>
      <w:r w:rsidRPr="00303D93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  </w:t>
      </w:r>
      <w:r w:rsidRPr="00303D93">
        <w:rPr>
          <w:bCs/>
          <w:color w:val="000000"/>
        </w:rPr>
        <w:t xml:space="preserve"> 829</w:t>
      </w:r>
    </w:p>
    <w:p w:rsidR="005C0860" w:rsidRPr="00303D93" w:rsidRDefault="005C0860" w:rsidP="00F42990">
      <w:pPr>
        <w:tabs>
          <w:tab w:val="left" w:pos="2445"/>
          <w:tab w:val="left" w:pos="3150"/>
          <w:tab w:val="left" w:pos="4500"/>
          <w:tab w:val="left" w:pos="4740"/>
          <w:tab w:val="left" w:pos="6450"/>
          <w:tab w:val="left" w:pos="6660"/>
          <w:tab w:val="left" w:pos="8850"/>
        </w:tabs>
        <w:spacing w:line="240" w:lineRule="atLeast"/>
        <w:rPr>
          <w:b/>
          <w:bCs/>
          <w:color w:val="000000"/>
        </w:rPr>
      </w:pPr>
      <w:r w:rsidRPr="00303D93">
        <w:rPr>
          <w:b/>
          <w:bCs/>
          <w:color w:val="000000"/>
        </w:rPr>
        <w:t xml:space="preserve">      x       2</w:t>
      </w:r>
      <w:r w:rsidRPr="00303D93">
        <w:rPr>
          <w:b/>
          <w:bCs/>
          <w:color w:val="000000"/>
        </w:rPr>
        <w:tab/>
        <w:t>x</w:t>
      </w:r>
      <w:r w:rsidRPr="00303D93">
        <w:rPr>
          <w:b/>
          <w:bCs/>
          <w:color w:val="000000"/>
        </w:rPr>
        <w:tab/>
        <w:t>5</w:t>
      </w:r>
      <w:r w:rsidRPr="00303D93">
        <w:rPr>
          <w:b/>
          <w:bCs/>
          <w:color w:val="000000"/>
        </w:rPr>
        <w:tab/>
        <w:t>x</w:t>
      </w:r>
      <w:r w:rsidRPr="00303D93">
        <w:rPr>
          <w:b/>
          <w:bCs/>
          <w:color w:val="000000"/>
        </w:rPr>
        <w:tab/>
        <w:t xml:space="preserve"> 12</w:t>
      </w:r>
      <w:r w:rsidRPr="00303D93">
        <w:rPr>
          <w:b/>
          <w:bCs/>
          <w:color w:val="000000"/>
        </w:rPr>
        <w:tab/>
        <w:t>x</w:t>
      </w:r>
      <w:r w:rsidRPr="00303D93">
        <w:rPr>
          <w:b/>
          <w:bCs/>
          <w:color w:val="000000"/>
        </w:rPr>
        <w:tab/>
        <w:t xml:space="preserve"> 26          </w:t>
      </w:r>
      <w:r>
        <w:rPr>
          <w:b/>
          <w:bCs/>
          <w:color w:val="000000"/>
        </w:rPr>
        <w:t xml:space="preserve">        </w:t>
      </w:r>
      <w:r w:rsidRPr="00303D93">
        <w:rPr>
          <w:b/>
          <w:bCs/>
          <w:color w:val="000000"/>
        </w:rPr>
        <w:t>x     4</w:t>
      </w:r>
      <w:r w:rsidRPr="00303D93">
        <w:rPr>
          <w:b/>
          <w:bCs/>
          <w:color w:val="000000"/>
        </w:rPr>
        <w:tab/>
      </w: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  <w:r>
        <w:rPr>
          <w:noProof/>
        </w:rPr>
        <w:pict>
          <v:shape id="_x0000_s1048" type="#_x0000_t32" style="position:absolute;margin-left:28.5pt;margin-top:1.35pt;width:57pt;height:0;z-index:251678720" o:connectortype="straight"/>
        </w:pict>
      </w:r>
      <w:r>
        <w:rPr>
          <w:noProof/>
        </w:rPr>
        <w:pict>
          <v:shape id="_x0000_s1049" type="#_x0000_t32" style="position:absolute;margin-left:220.5pt;margin-top:1.35pt;width:54pt;height:0;z-index:251679744" o:connectortype="straight"/>
        </w:pict>
      </w:r>
      <w:r>
        <w:rPr>
          <w:noProof/>
        </w:rPr>
        <w:pict>
          <v:shape id="_x0000_s1050" type="#_x0000_t32" style="position:absolute;margin-left:404.25pt;margin-top:1.35pt;width:48.75pt;height:0;z-index:251680768" o:connectortype="straight"/>
        </w:pict>
      </w:r>
      <w:r>
        <w:rPr>
          <w:noProof/>
        </w:rPr>
        <w:pict>
          <v:shape id="_x0000_s1051" type="#_x0000_t32" style="position:absolute;margin-left:319.5pt;margin-top:1.35pt;width:46.5pt;height:0;z-index:251681792" o:connectortype="straight"/>
        </w:pict>
      </w:r>
      <w:r>
        <w:rPr>
          <w:noProof/>
        </w:rPr>
        <w:pict>
          <v:shape id="_x0000_s1052" type="#_x0000_t32" style="position:absolute;margin-left:121.5pt;margin-top:1.35pt;width:53.25pt;height:0;z-index:251682816" o:connectortype="straight"/>
        </w:pict>
      </w: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  <w:r w:rsidRPr="00303D93">
        <w:rPr>
          <w:b/>
          <w:bCs/>
          <w:color w:val="000000"/>
        </w:rPr>
        <w:t xml:space="preserve">     </w:t>
      </w:r>
    </w:p>
    <w:p w:rsidR="005C0860" w:rsidRDefault="005C0860" w:rsidP="00F42990">
      <w:pPr>
        <w:spacing w:line="240" w:lineRule="atLeast"/>
        <w:rPr>
          <w:b/>
          <w:bCs/>
          <w:color w:val="000000"/>
        </w:rPr>
      </w:pPr>
      <w:r w:rsidRPr="00303D93">
        <w:rPr>
          <w:b/>
          <w:bCs/>
          <w:color w:val="000000"/>
        </w:rPr>
        <w:t xml:space="preserve">                       </w:t>
      </w:r>
    </w:p>
    <w:p w:rsidR="005C0860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  <w:r w:rsidRPr="00303D93">
        <w:rPr>
          <w:b/>
          <w:bCs/>
          <w:color w:val="000000"/>
        </w:rPr>
        <w:t>10) Aşağıdaki sayıları çözümleyiniz.(4p)</w:t>
      </w: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  <w:r w:rsidRPr="00303D93">
        <w:rPr>
          <w:b/>
          <w:bCs/>
          <w:color w:val="000000"/>
        </w:rPr>
        <w:t>15762=</w:t>
      </w: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  <w:r w:rsidRPr="00303D93">
        <w:rPr>
          <w:b/>
          <w:bCs/>
          <w:color w:val="000000"/>
        </w:rPr>
        <w:t>987136=</w:t>
      </w: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</w:p>
    <w:p w:rsidR="005C0860" w:rsidRPr="00303D93" w:rsidRDefault="005C0860" w:rsidP="00F42990">
      <w:pPr>
        <w:spacing w:line="240" w:lineRule="atLeast"/>
        <w:rPr>
          <w:b/>
          <w:bCs/>
          <w:color w:val="000000"/>
        </w:rPr>
      </w:pPr>
      <w:r>
        <w:rPr>
          <w:b/>
          <w:bCs/>
          <w:color w:val="000000"/>
        </w:rPr>
        <w:t xml:space="preserve">NOT: Sınav süresi 40 dakikadır. Başarılar Dilerim.. Sınıf Öğretmeni Merve KAYA </w:t>
      </w:r>
      <w:r w:rsidRPr="0027190F">
        <w:rPr>
          <w:b/>
          <w:bCs/>
          <w:color w:val="000000"/>
        </w:rPr>
        <w:sym w:font="Wingdings" w:char="F04A"/>
      </w:r>
      <w:r>
        <w:rPr>
          <w:noProof/>
        </w:rPr>
        <w:pict>
          <v:shape id="_x0000_s1053" type="#_x0000_t32" style="position:absolute;margin-left:-114pt;margin-top:13.25pt;width:42.75pt;height:0;z-index:251683840;mso-position-horizontal-relative:text;mso-position-vertical-relative:text" o:connectortype="straight"/>
        </w:pict>
      </w:r>
      <w:r w:rsidRPr="00303D93">
        <w:rPr>
          <w:b/>
          <w:bCs/>
          <w:color w:val="000000"/>
        </w:rPr>
        <w:t xml:space="preserve">                                  </w:t>
      </w:r>
    </w:p>
    <w:p w:rsidR="005C0860" w:rsidRPr="00303D93" w:rsidRDefault="005C0860" w:rsidP="0027190F">
      <w:pPr>
        <w:tabs>
          <w:tab w:val="left" w:pos="7935"/>
        </w:tabs>
        <w:spacing w:line="240" w:lineRule="atLeast"/>
        <w:rPr>
          <w:b/>
          <w:bCs/>
          <w:color w:val="000000"/>
        </w:rPr>
      </w:pPr>
      <w:r>
        <w:rPr>
          <w:noProof/>
        </w:rPr>
        <w:pict>
          <v:shape id="_x0000_s1054" type="#_x0000_t32" style="position:absolute;margin-left:-108.75pt;margin-top:1.35pt;width:45.75pt;height:0;z-index:251684864" o:connectortype="straight"/>
        </w:pict>
      </w:r>
      <w:r>
        <w:rPr>
          <w:b/>
          <w:bCs/>
          <w:color w:val="000000"/>
        </w:rPr>
        <w:t xml:space="preserve">   </w:t>
      </w:r>
      <w:r w:rsidRPr="00303D93">
        <w:rPr>
          <w:b/>
          <w:bCs/>
          <w:color w:val="000000"/>
        </w:rPr>
        <w:t xml:space="preserve">                                                                                                       </w:t>
      </w:r>
    </w:p>
    <w:p w:rsidR="005C0860" w:rsidRPr="00DE10E7" w:rsidRDefault="005C0860" w:rsidP="005113FF">
      <w:r w:rsidRPr="00303D93">
        <w:t xml:space="preserve"> </w:t>
      </w:r>
      <w:hyperlink r:id="rId4" w:history="1">
        <w:r w:rsidRPr="005E7F00">
          <w:rPr>
            <w:rStyle w:val="Hyperlink"/>
          </w:rPr>
          <w:t>www.sorubak.com</w:t>
        </w:r>
      </w:hyperlink>
      <w:r>
        <w:t xml:space="preserve"> </w:t>
      </w:r>
    </w:p>
    <w:p w:rsidR="005C0860" w:rsidRPr="00303D93" w:rsidRDefault="005C0860"/>
    <w:sectPr w:rsidR="005C0860" w:rsidRPr="00303D93" w:rsidSect="00303D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990"/>
    <w:rsid w:val="001678C7"/>
    <w:rsid w:val="0027190F"/>
    <w:rsid w:val="00303D93"/>
    <w:rsid w:val="00327699"/>
    <w:rsid w:val="004F257A"/>
    <w:rsid w:val="005113FF"/>
    <w:rsid w:val="005828DF"/>
    <w:rsid w:val="005A275D"/>
    <w:rsid w:val="005C0860"/>
    <w:rsid w:val="005E7F00"/>
    <w:rsid w:val="00626AA2"/>
    <w:rsid w:val="00654555"/>
    <w:rsid w:val="008773BC"/>
    <w:rsid w:val="00C87E8A"/>
    <w:rsid w:val="00DE10E7"/>
    <w:rsid w:val="00E66AA8"/>
    <w:rsid w:val="00E767E2"/>
    <w:rsid w:val="00F42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99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99"/>
    <w:qFormat/>
    <w:rsid w:val="004F257A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F257A"/>
    <w:rPr>
      <w:rFonts w:ascii="Cambria" w:hAnsi="Cambria" w:cs="Times New Roman"/>
      <w:sz w:val="24"/>
      <w:szCs w:val="24"/>
    </w:rPr>
  </w:style>
  <w:style w:type="paragraph" w:styleId="NoSpacing">
    <w:name w:val="No Spacing"/>
    <w:uiPriority w:val="99"/>
    <w:qFormat/>
    <w:rsid w:val="004F257A"/>
    <w:rPr>
      <w:rFonts w:ascii="Calibri" w:hAnsi="Calibri"/>
      <w:lang w:eastAsia="en-US"/>
    </w:rPr>
  </w:style>
  <w:style w:type="paragraph" w:customStyle="1" w:styleId="AralkYok1">
    <w:name w:val="Aralık Yok1"/>
    <w:uiPriority w:val="99"/>
    <w:rsid w:val="004F257A"/>
    <w:rPr>
      <w:rFonts w:ascii="Calibri" w:hAnsi="Calibri"/>
    </w:rPr>
  </w:style>
  <w:style w:type="character" w:styleId="Hyperlink">
    <w:name w:val="Hyperlink"/>
    <w:basedOn w:val="DefaultParagraphFont"/>
    <w:uiPriority w:val="99"/>
    <w:rsid w:val="005113F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36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414</Words>
  <Characters>2366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emre</dc:creator>
  <cp:keywords>www.sorubak.com</cp:keywords>
  <dc:description>www.sorubak.com</dc:description>
  <cp:lastModifiedBy>edanur</cp:lastModifiedBy>
  <cp:revision>10</cp:revision>
  <dcterms:created xsi:type="dcterms:W3CDTF">2012-11-25T12:42:00Z</dcterms:created>
  <dcterms:modified xsi:type="dcterms:W3CDTF">2012-12-08T13:21:00Z</dcterms:modified>
  <cp:category>www.sorubak.com</cp:category>
</cp:coreProperties>
</file>