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70"/>
        <w:tblW w:w="10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30"/>
        <w:gridCol w:w="8636"/>
      </w:tblGrid>
      <w:tr w:rsidR="008A5BC8" w:rsidRPr="00A55610" w:rsidTr="00A55610">
        <w:trPr>
          <w:trHeight w:val="987"/>
        </w:trPr>
        <w:tc>
          <w:tcPr>
            <w:tcW w:w="1830" w:type="dxa"/>
          </w:tcPr>
          <w:p w:rsidR="008A5BC8" w:rsidRPr="00A55610" w:rsidRDefault="008A5BC8" w:rsidP="00A55610">
            <w:pPr>
              <w:spacing w:after="0" w:line="240" w:lineRule="auto"/>
            </w:pPr>
            <w:r w:rsidRPr="00A55610"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i1025" type="#_x0000_t75" style="width:70.5pt;height:67.5pt;visibility:visible">
                  <v:imagedata r:id="rId5" o:title=""/>
                </v:shape>
              </w:pict>
            </w:r>
          </w:p>
        </w:tc>
        <w:tc>
          <w:tcPr>
            <w:tcW w:w="8636" w:type="dxa"/>
            <w:vAlign w:val="center"/>
          </w:tcPr>
          <w:p w:rsidR="008A5BC8" w:rsidRPr="00A55610" w:rsidRDefault="008A5BC8" w:rsidP="00A55610">
            <w:pPr>
              <w:pStyle w:val="ListParagraph"/>
              <w:spacing w:after="0" w:line="240" w:lineRule="auto"/>
              <w:jc w:val="center"/>
              <w:rPr>
                <w:rStyle w:val="BookTitle"/>
              </w:rPr>
            </w:pPr>
            <w:r>
              <w:rPr>
                <w:rStyle w:val="BookTitle"/>
              </w:rPr>
              <w:t>………………………………………………..</w:t>
            </w:r>
            <w:r w:rsidRPr="00A55610">
              <w:rPr>
                <w:rStyle w:val="BookTitle"/>
              </w:rPr>
              <w:t xml:space="preserve">  OKULU</w:t>
            </w:r>
          </w:p>
          <w:p w:rsidR="008A5BC8" w:rsidRPr="00A55610" w:rsidRDefault="008A5BC8" w:rsidP="00A55610">
            <w:pPr>
              <w:pStyle w:val="ListParagraph"/>
              <w:spacing w:after="0" w:line="240" w:lineRule="auto"/>
              <w:jc w:val="center"/>
              <w:rPr>
                <w:rStyle w:val="BookTitle"/>
              </w:rPr>
            </w:pPr>
            <w:r>
              <w:rPr>
                <w:rStyle w:val="BookTitle"/>
              </w:rPr>
              <w:t>………………………………….</w:t>
            </w:r>
            <w:r w:rsidRPr="00A55610">
              <w:rPr>
                <w:rStyle w:val="BookTitle"/>
              </w:rPr>
              <w:t xml:space="preserve"> ÖĞRETİM YILI  4/…SINIFI II.DÖNEMİ</w:t>
            </w:r>
          </w:p>
          <w:p w:rsidR="008A5BC8" w:rsidRPr="00A55610" w:rsidRDefault="008A5BC8" w:rsidP="00A55610">
            <w:pPr>
              <w:pStyle w:val="ListParagraph"/>
              <w:spacing w:after="0" w:line="240" w:lineRule="auto"/>
              <w:jc w:val="center"/>
              <w:rPr>
                <w:rStyle w:val="BookTitle"/>
              </w:rPr>
            </w:pPr>
            <w:r w:rsidRPr="00A55610">
              <w:rPr>
                <w:rStyle w:val="BookTitle"/>
              </w:rPr>
              <w:t>türkçe DERSİ PERFORMANS  GÖREVİ</w:t>
            </w:r>
          </w:p>
          <w:p w:rsidR="008A5BC8" w:rsidRPr="00A55610" w:rsidRDefault="008A5BC8" w:rsidP="00A55610">
            <w:pPr>
              <w:spacing w:after="0" w:line="240" w:lineRule="auto"/>
              <w:jc w:val="center"/>
            </w:pPr>
          </w:p>
        </w:tc>
      </w:tr>
    </w:tbl>
    <w:p w:rsidR="008A5BC8" w:rsidRDefault="008A5BC8"/>
    <w:p w:rsidR="008A5BC8" w:rsidRPr="002E7EFC" w:rsidRDefault="008A5BC8" w:rsidP="004858D8">
      <w:pPr>
        <w:jc w:val="center"/>
        <w:rPr>
          <w:rStyle w:val="BookTitle"/>
        </w:rPr>
      </w:pPr>
      <w:r>
        <w:rPr>
          <w:rStyle w:val="BookTitle"/>
        </w:rPr>
        <w:t>KURTULUŞA DOĞRU</w:t>
      </w:r>
    </w:p>
    <w:tbl>
      <w:tblPr>
        <w:tblW w:w="10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74"/>
        <w:gridCol w:w="8252"/>
      </w:tblGrid>
      <w:tr w:rsidR="008A5BC8" w:rsidRPr="00A55610" w:rsidTr="00A55610">
        <w:trPr>
          <w:trHeight w:val="293"/>
        </w:trPr>
        <w:tc>
          <w:tcPr>
            <w:tcW w:w="2274" w:type="dxa"/>
          </w:tcPr>
          <w:p w:rsidR="008A5BC8" w:rsidRPr="00A55610" w:rsidRDefault="008A5BC8" w:rsidP="00A55610">
            <w:pPr>
              <w:spacing w:after="0" w:line="240" w:lineRule="auto"/>
              <w:rPr>
                <w:b/>
              </w:rPr>
            </w:pPr>
            <w:r w:rsidRPr="00A55610">
              <w:rPr>
                <w:b/>
              </w:rPr>
              <w:t>Amaç</w:t>
            </w:r>
          </w:p>
        </w:tc>
        <w:tc>
          <w:tcPr>
            <w:tcW w:w="8252" w:type="dxa"/>
          </w:tcPr>
          <w:p w:rsidR="008A5BC8" w:rsidRPr="00A55610" w:rsidRDefault="008A5BC8" w:rsidP="00A55610">
            <w:pPr>
              <w:spacing w:after="0" w:line="240" w:lineRule="auto"/>
            </w:pPr>
            <w:r w:rsidRPr="00A55610">
              <w:t>Milli duygu bilincini geliştirmek.</w:t>
            </w:r>
          </w:p>
        </w:tc>
      </w:tr>
      <w:tr w:rsidR="008A5BC8" w:rsidRPr="00A55610" w:rsidTr="00A55610">
        <w:trPr>
          <w:trHeight w:val="293"/>
        </w:trPr>
        <w:tc>
          <w:tcPr>
            <w:tcW w:w="2274" w:type="dxa"/>
          </w:tcPr>
          <w:p w:rsidR="008A5BC8" w:rsidRPr="00A55610" w:rsidRDefault="008A5BC8" w:rsidP="00A55610">
            <w:pPr>
              <w:spacing w:after="0" w:line="240" w:lineRule="auto"/>
              <w:rPr>
                <w:b/>
              </w:rPr>
            </w:pPr>
            <w:r w:rsidRPr="00A55610">
              <w:rPr>
                <w:b/>
              </w:rPr>
              <w:t>Araç ve Gereçler</w:t>
            </w:r>
          </w:p>
        </w:tc>
        <w:tc>
          <w:tcPr>
            <w:tcW w:w="8252" w:type="dxa"/>
          </w:tcPr>
          <w:p w:rsidR="008A5BC8" w:rsidRPr="00A55610" w:rsidRDefault="008A5BC8" w:rsidP="00A55610">
            <w:pPr>
              <w:spacing w:after="0" w:line="240" w:lineRule="auto"/>
            </w:pPr>
            <w:r w:rsidRPr="00A55610">
              <w:t>Milli mücadeleyi anlatan kitaplar, dergiler, internet, A4 kağıdı, dosya, vb</w:t>
            </w:r>
          </w:p>
        </w:tc>
      </w:tr>
      <w:tr w:rsidR="008A5BC8" w:rsidRPr="00A55610" w:rsidTr="00A55610">
        <w:trPr>
          <w:trHeight w:val="293"/>
        </w:trPr>
        <w:tc>
          <w:tcPr>
            <w:tcW w:w="2274" w:type="dxa"/>
          </w:tcPr>
          <w:p w:rsidR="008A5BC8" w:rsidRPr="00A55610" w:rsidRDefault="008A5BC8" w:rsidP="00A55610">
            <w:pPr>
              <w:spacing w:after="0" w:line="240" w:lineRule="auto"/>
              <w:rPr>
                <w:b/>
              </w:rPr>
            </w:pPr>
            <w:r w:rsidRPr="00A55610">
              <w:rPr>
                <w:b/>
              </w:rPr>
              <w:t>Süre</w:t>
            </w:r>
          </w:p>
        </w:tc>
        <w:tc>
          <w:tcPr>
            <w:tcW w:w="8252" w:type="dxa"/>
          </w:tcPr>
          <w:p w:rsidR="008A5BC8" w:rsidRPr="00A55610" w:rsidRDefault="008A5BC8" w:rsidP="00A55610">
            <w:pPr>
              <w:spacing w:after="0" w:line="240" w:lineRule="auto"/>
            </w:pPr>
            <w:r>
              <w:t>27.04.2013</w:t>
            </w:r>
            <w:r w:rsidRPr="00A55610">
              <w:t>-11.05.201</w:t>
            </w:r>
            <w:r>
              <w:t>3</w:t>
            </w:r>
            <w:r w:rsidRPr="00A55610">
              <w:t xml:space="preserve"> ( 11.05.2012 Cuma Günü sınıfta gerçekleştirilecek)</w:t>
            </w:r>
          </w:p>
        </w:tc>
      </w:tr>
      <w:tr w:rsidR="008A5BC8" w:rsidRPr="00A55610" w:rsidTr="00A55610">
        <w:trPr>
          <w:trHeight w:val="277"/>
        </w:trPr>
        <w:tc>
          <w:tcPr>
            <w:tcW w:w="2274" w:type="dxa"/>
          </w:tcPr>
          <w:p w:rsidR="008A5BC8" w:rsidRPr="00A55610" w:rsidRDefault="008A5BC8" w:rsidP="00A55610">
            <w:pPr>
              <w:spacing w:after="0" w:line="240" w:lineRule="auto"/>
              <w:rPr>
                <w:b/>
              </w:rPr>
            </w:pPr>
            <w:r w:rsidRPr="00A55610">
              <w:rPr>
                <w:b/>
              </w:rPr>
              <w:t>Kazanımlar</w:t>
            </w:r>
          </w:p>
        </w:tc>
        <w:tc>
          <w:tcPr>
            <w:tcW w:w="8252" w:type="dxa"/>
          </w:tcPr>
          <w:p w:rsidR="008A5BC8" w:rsidRPr="00A55610" w:rsidRDefault="008A5BC8" w:rsidP="00A5561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36" w:hanging="136"/>
            </w:pPr>
            <w:r w:rsidRPr="00A55610">
              <w:t>Okuduğunu zihninde canlandırır.</w:t>
            </w:r>
          </w:p>
          <w:p w:rsidR="008A5BC8" w:rsidRPr="00A55610" w:rsidRDefault="008A5BC8" w:rsidP="00A5561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36" w:hanging="136"/>
            </w:pPr>
            <w:r w:rsidRPr="00A55610">
              <w:t>Kelimeleri  yerinde ve anlamına uygun kullanır.</w:t>
            </w:r>
          </w:p>
          <w:p w:rsidR="008A5BC8" w:rsidRPr="00A55610" w:rsidRDefault="008A5BC8" w:rsidP="00A5561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36" w:hanging="136"/>
            </w:pPr>
            <w:r w:rsidRPr="00A55610">
              <w:t>Özet çıkarır.</w:t>
            </w:r>
          </w:p>
          <w:p w:rsidR="008A5BC8" w:rsidRPr="00A55610" w:rsidRDefault="008A5BC8" w:rsidP="00A5561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36" w:hanging="136"/>
            </w:pPr>
            <w:r w:rsidRPr="00A55610">
              <w:t>Kendine güvenerek konuşur.</w:t>
            </w:r>
          </w:p>
          <w:p w:rsidR="008A5BC8" w:rsidRPr="00A55610" w:rsidRDefault="008A5BC8" w:rsidP="00A5561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36" w:hanging="136"/>
            </w:pPr>
            <w:r w:rsidRPr="00A55610">
              <w:t>Topluluk önünde konuşur.</w:t>
            </w:r>
          </w:p>
        </w:tc>
      </w:tr>
      <w:tr w:rsidR="008A5BC8" w:rsidRPr="00A55610" w:rsidTr="00A55610">
        <w:trPr>
          <w:trHeight w:val="277"/>
        </w:trPr>
        <w:tc>
          <w:tcPr>
            <w:tcW w:w="2274" w:type="dxa"/>
          </w:tcPr>
          <w:p w:rsidR="008A5BC8" w:rsidRPr="00A55610" w:rsidRDefault="008A5BC8" w:rsidP="00A55610">
            <w:pPr>
              <w:spacing w:after="0" w:line="240" w:lineRule="auto"/>
              <w:rPr>
                <w:b/>
              </w:rPr>
            </w:pPr>
            <w:r w:rsidRPr="00A55610">
              <w:rPr>
                <w:b/>
              </w:rPr>
              <w:t>Beceriler</w:t>
            </w:r>
          </w:p>
        </w:tc>
        <w:tc>
          <w:tcPr>
            <w:tcW w:w="8252" w:type="dxa"/>
          </w:tcPr>
          <w:p w:rsidR="008A5BC8" w:rsidRPr="00A55610" w:rsidRDefault="008A5BC8" w:rsidP="00A5561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36" w:hanging="136"/>
            </w:pPr>
            <w:r w:rsidRPr="00A55610">
              <w:t>Türkçeyi doğru, etkili ve güzel kullanma</w:t>
            </w:r>
          </w:p>
          <w:p w:rsidR="008A5BC8" w:rsidRPr="00A55610" w:rsidRDefault="008A5BC8" w:rsidP="00A5561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36" w:hanging="136"/>
            </w:pPr>
            <w:r w:rsidRPr="00A55610">
              <w:t>Yaratıcı düşünme</w:t>
            </w:r>
          </w:p>
          <w:p w:rsidR="008A5BC8" w:rsidRPr="00A55610" w:rsidRDefault="008A5BC8" w:rsidP="00A5561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36" w:hanging="136"/>
            </w:pPr>
            <w:r w:rsidRPr="00A55610">
              <w:t>Araştırma</w:t>
            </w:r>
          </w:p>
          <w:p w:rsidR="008A5BC8" w:rsidRPr="00A55610" w:rsidRDefault="008A5BC8" w:rsidP="00A5561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36" w:hanging="136"/>
            </w:pPr>
            <w:r w:rsidRPr="00A55610">
              <w:t>Karar verme</w:t>
            </w:r>
          </w:p>
          <w:p w:rsidR="008A5BC8" w:rsidRPr="00A55610" w:rsidRDefault="008A5BC8" w:rsidP="00A5561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36" w:hanging="136"/>
            </w:pPr>
            <w:r w:rsidRPr="00A55610">
              <w:t>Tarihi değerlere öneme verme.</w:t>
            </w:r>
          </w:p>
        </w:tc>
      </w:tr>
      <w:tr w:rsidR="008A5BC8" w:rsidRPr="00A55610" w:rsidTr="00A55610">
        <w:trPr>
          <w:trHeight w:val="277"/>
        </w:trPr>
        <w:tc>
          <w:tcPr>
            <w:tcW w:w="2274" w:type="dxa"/>
          </w:tcPr>
          <w:p w:rsidR="008A5BC8" w:rsidRPr="00A55610" w:rsidRDefault="008A5BC8" w:rsidP="00A55610">
            <w:pPr>
              <w:spacing w:after="0" w:line="240" w:lineRule="auto"/>
              <w:rPr>
                <w:b/>
              </w:rPr>
            </w:pPr>
            <w:r w:rsidRPr="00A55610">
              <w:rPr>
                <w:b/>
              </w:rPr>
              <w:t>Beklenen Performans</w:t>
            </w:r>
          </w:p>
        </w:tc>
        <w:tc>
          <w:tcPr>
            <w:tcW w:w="8252" w:type="dxa"/>
          </w:tcPr>
          <w:p w:rsidR="008A5BC8" w:rsidRPr="00A55610" w:rsidRDefault="008A5BC8" w:rsidP="00A55610">
            <w:pPr>
              <w:spacing w:after="0" w:line="240" w:lineRule="auto"/>
            </w:pPr>
            <w:r w:rsidRPr="00A55610">
              <w:t>Düzenleme yapma, araştırma yapma, işbirliği yapma, Rol yapma</w:t>
            </w:r>
          </w:p>
        </w:tc>
      </w:tr>
      <w:tr w:rsidR="008A5BC8" w:rsidRPr="00A55610" w:rsidTr="00A55610">
        <w:trPr>
          <w:trHeight w:val="293"/>
        </w:trPr>
        <w:tc>
          <w:tcPr>
            <w:tcW w:w="10526" w:type="dxa"/>
            <w:gridSpan w:val="2"/>
          </w:tcPr>
          <w:p w:rsidR="008A5BC8" w:rsidRPr="00A55610" w:rsidRDefault="008A5BC8" w:rsidP="00A55610">
            <w:pPr>
              <w:spacing w:after="0" w:line="240" w:lineRule="auto"/>
            </w:pPr>
            <w:r w:rsidRPr="00A55610">
              <w:t xml:space="preserve">  </w:t>
            </w:r>
          </w:p>
          <w:p w:rsidR="008A5BC8" w:rsidRPr="00A55610" w:rsidRDefault="008A5BC8" w:rsidP="00A55610">
            <w:pPr>
              <w:spacing w:after="0" w:line="240" w:lineRule="auto"/>
            </w:pPr>
            <w:r w:rsidRPr="00A55610">
              <w:t>Sevgili öğrencim,</w:t>
            </w:r>
          </w:p>
          <w:p w:rsidR="008A5BC8" w:rsidRPr="00A55610" w:rsidRDefault="008A5BC8" w:rsidP="00A55610">
            <w:pPr>
              <w:spacing w:after="0" w:line="240" w:lineRule="auto"/>
            </w:pPr>
            <w:r w:rsidRPr="00A55610">
              <w:t>Milli mücalede günlerini  anlatan hikaye, öykü, anı yazmanız, yazdıklarınızdan bir tanesini seçerek  ‘’rol oynama’’  yöntemi ile sınıfta sunmanızı beklemekteyim.</w:t>
            </w:r>
          </w:p>
          <w:p w:rsidR="008A5BC8" w:rsidRPr="00A55610" w:rsidRDefault="008A5BC8" w:rsidP="00A55610">
            <w:pPr>
              <w:spacing w:after="0" w:line="240" w:lineRule="auto"/>
            </w:pPr>
            <w:r w:rsidRPr="00A55610">
              <w:t xml:space="preserve">  </w:t>
            </w:r>
          </w:p>
          <w:p w:rsidR="008A5BC8" w:rsidRPr="00A55610" w:rsidRDefault="008A5BC8" w:rsidP="00A55610">
            <w:pPr>
              <w:spacing w:after="0" w:line="240" w:lineRule="auto"/>
            </w:pPr>
          </w:p>
        </w:tc>
      </w:tr>
      <w:tr w:rsidR="008A5BC8" w:rsidRPr="00A55610" w:rsidTr="00A55610">
        <w:trPr>
          <w:trHeight w:val="293"/>
        </w:trPr>
        <w:tc>
          <w:tcPr>
            <w:tcW w:w="10526" w:type="dxa"/>
            <w:gridSpan w:val="2"/>
          </w:tcPr>
          <w:p w:rsidR="008A5BC8" w:rsidRPr="00A55610" w:rsidRDefault="008A5BC8" w:rsidP="00A55610">
            <w:pPr>
              <w:spacing w:after="0" w:line="240" w:lineRule="auto"/>
            </w:pPr>
          </w:p>
          <w:p w:rsidR="008A5BC8" w:rsidRPr="00A55610" w:rsidRDefault="008A5BC8" w:rsidP="00A55610">
            <w:pPr>
              <w:spacing w:after="0" w:line="240" w:lineRule="auto"/>
            </w:pPr>
            <w:r w:rsidRPr="00A55610">
              <w:t>Grubun,  bu görev sırasında aşağıda belirtilen yönergelere göre hareket etmesi  görevi  yapmanıza  yardımcı olacakatır.</w:t>
            </w:r>
          </w:p>
          <w:p w:rsidR="008A5BC8" w:rsidRPr="00A55610" w:rsidRDefault="008A5BC8" w:rsidP="00A55610">
            <w:pPr>
              <w:spacing w:after="0" w:line="240" w:lineRule="auto"/>
            </w:pPr>
          </w:p>
        </w:tc>
      </w:tr>
      <w:tr w:rsidR="008A5BC8" w:rsidRPr="00A55610" w:rsidTr="00A55610">
        <w:trPr>
          <w:trHeight w:val="293"/>
        </w:trPr>
        <w:tc>
          <w:tcPr>
            <w:tcW w:w="10526" w:type="dxa"/>
            <w:gridSpan w:val="2"/>
          </w:tcPr>
          <w:p w:rsidR="008A5BC8" w:rsidRPr="00A55610" w:rsidRDefault="008A5BC8" w:rsidP="00A55610">
            <w:pPr>
              <w:spacing w:after="0" w:line="240" w:lineRule="auto"/>
            </w:pPr>
          </w:p>
          <w:p w:rsidR="008A5BC8" w:rsidRPr="00A55610" w:rsidRDefault="008A5BC8" w:rsidP="00A55610">
            <w:pPr>
              <w:spacing w:after="0" w:line="240" w:lineRule="auto"/>
            </w:pPr>
            <w:r w:rsidRPr="00A55610">
              <w:t>1. Sınıfta oluşturulacak dört gruptan birisinde görev almalısın,</w:t>
            </w:r>
          </w:p>
          <w:p w:rsidR="008A5BC8" w:rsidRPr="00A55610" w:rsidRDefault="008A5BC8" w:rsidP="00A55610">
            <w:pPr>
              <w:spacing w:after="0" w:line="240" w:lineRule="auto"/>
            </w:pPr>
            <w:r w:rsidRPr="00A55610">
              <w:t>2. Grubunuza konulacak isimde önerilerde bulunmalısın.</w:t>
            </w:r>
          </w:p>
          <w:p w:rsidR="008A5BC8" w:rsidRPr="00A55610" w:rsidRDefault="008A5BC8" w:rsidP="00A55610">
            <w:pPr>
              <w:spacing w:after="0" w:line="240" w:lineRule="auto"/>
            </w:pPr>
            <w:r w:rsidRPr="00A55610">
              <w:t>3. Grup içerisinde görev dağılımı yaparak, bir görev üstlenmelisin.</w:t>
            </w:r>
          </w:p>
          <w:p w:rsidR="008A5BC8" w:rsidRPr="00A55610" w:rsidRDefault="008A5BC8" w:rsidP="00A55610">
            <w:pPr>
              <w:spacing w:after="0" w:line="240" w:lineRule="auto"/>
            </w:pPr>
            <w:r w:rsidRPr="00A55610">
              <w:t>4. Grup olarak Çalışma planı hazırlamalısınız.</w:t>
            </w:r>
          </w:p>
          <w:p w:rsidR="008A5BC8" w:rsidRPr="00A55610" w:rsidRDefault="008A5BC8" w:rsidP="00A55610">
            <w:pPr>
              <w:spacing w:after="0" w:line="240" w:lineRule="auto"/>
            </w:pPr>
            <w:r w:rsidRPr="00A55610">
              <w:t>5. Milli mücade ile ilgili hikaye, öykü, anı araştırmalısınız.</w:t>
            </w:r>
          </w:p>
          <w:p w:rsidR="008A5BC8" w:rsidRPr="00A55610" w:rsidRDefault="008A5BC8" w:rsidP="00A55610">
            <w:pPr>
              <w:spacing w:after="0" w:line="240" w:lineRule="auto"/>
            </w:pPr>
            <w:r w:rsidRPr="00A55610">
              <w:t>6. Araştırma sonucumda bulduğunuz hikaye, öykü, anı vb. yazmalısınız.</w:t>
            </w:r>
          </w:p>
          <w:p w:rsidR="008A5BC8" w:rsidRPr="00A55610" w:rsidRDefault="008A5BC8" w:rsidP="00A55610">
            <w:pPr>
              <w:spacing w:after="0" w:line="240" w:lineRule="auto"/>
            </w:pPr>
            <w:r w:rsidRPr="00A55610">
              <w:t>7. Yazılarınızda yazım kuralları ve noktalama işaretlerine dikkat etmelisiniz.</w:t>
            </w:r>
          </w:p>
          <w:p w:rsidR="008A5BC8" w:rsidRPr="00A55610" w:rsidRDefault="008A5BC8" w:rsidP="00A55610">
            <w:pPr>
              <w:spacing w:after="0" w:line="240" w:lineRule="auto"/>
            </w:pPr>
            <w:r w:rsidRPr="00A55610">
              <w:t xml:space="preserve">8 .Yazdıklarınızdan bir tanesini seçerek grup halinde rol oynama yöntemi  ile sınafa belirtilen süre içinde   </w:t>
            </w:r>
          </w:p>
          <w:p w:rsidR="008A5BC8" w:rsidRPr="00A55610" w:rsidRDefault="008A5BC8" w:rsidP="00A55610">
            <w:pPr>
              <w:spacing w:after="0" w:line="240" w:lineRule="auto"/>
            </w:pPr>
            <w:r w:rsidRPr="00A55610">
              <w:t xml:space="preserve">     Sınıfa sunmalısınız. </w:t>
            </w:r>
          </w:p>
          <w:p w:rsidR="008A5BC8" w:rsidRPr="00A55610" w:rsidRDefault="008A5BC8" w:rsidP="00A55610">
            <w:pPr>
              <w:spacing w:after="0" w:line="240" w:lineRule="auto"/>
            </w:pPr>
            <w:r w:rsidRPr="00A55610">
              <w:t>9. Görevinizi içeren grup raporu yazmalısınız.</w:t>
            </w:r>
          </w:p>
          <w:p w:rsidR="008A5BC8" w:rsidRPr="00A55610" w:rsidRDefault="008A5BC8" w:rsidP="00A55610">
            <w:pPr>
              <w:spacing w:after="0" w:line="240" w:lineRule="auto"/>
            </w:pPr>
            <w:r w:rsidRPr="00A55610">
              <w:t>10. Kapak hazırlamalısınız</w:t>
            </w:r>
          </w:p>
          <w:p w:rsidR="008A5BC8" w:rsidRPr="00A55610" w:rsidRDefault="008A5BC8" w:rsidP="00A55610">
            <w:pPr>
              <w:spacing w:after="0" w:line="240" w:lineRule="auto"/>
            </w:pPr>
            <w:r w:rsidRPr="00A55610">
              <w:t>11. Görevinize ait yazılı dökümanları dosya içerisende öğretmeninize teslim etmelisiniz.</w:t>
            </w:r>
          </w:p>
          <w:p w:rsidR="008A5BC8" w:rsidRPr="00A55610" w:rsidRDefault="008A5BC8" w:rsidP="00A55610">
            <w:pPr>
              <w:spacing w:after="0" w:line="240" w:lineRule="auto"/>
            </w:pPr>
          </w:p>
          <w:p w:rsidR="008A5BC8" w:rsidRPr="00A55610" w:rsidRDefault="008A5BC8" w:rsidP="00A55610">
            <w:pPr>
              <w:spacing w:after="0" w:line="240" w:lineRule="auto"/>
            </w:pPr>
          </w:p>
        </w:tc>
      </w:tr>
    </w:tbl>
    <w:p w:rsidR="008A5BC8" w:rsidRDefault="008A5BC8"/>
    <w:p w:rsidR="008A5BC8" w:rsidRDefault="008A5BC8"/>
    <w:p w:rsidR="008A5BC8" w:rsidRDefault="008A5BC8"/>
    <w:p w:rsidR="008A5BC8" w:rsidRDefault="008A5BC8">
      <w:pPr>
        <w:rPr>
          <w:b/>
          <w:sz w:val="24"/>
          <w:szCs w:val="24"/>
        </w:rPr>
      </w:pPr>
      <w:r>
        <w:rPr>
          <w:b/>
          <w:sz w:val="24"/>
          <w:szCs w:val="24"/>
        </w:rPr>
        <w:t>TÜRKÇE KURTULUŞA DOĞRU</w:t>
      </w:r>
      <w:r w:rsidRPr="003435A1">
        <w:rPr>
          <w:b/>
          <w:sz w:val="24"/>
          <w:szCs w:val="24"/>
        </w:rPr>
        <w:t xml:space="preserve"> PERF</w:t>
      </w:r>
      <w:r>
        <w:rPr>
          <w:b/>
          <w:sz w:val="24"/>
          <w:szCs w:val="24"/>
        </w:rPr>
        <w:t>ORMANS GÖREVİ GRUP DEĞERLENDİRME FORMU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5670"/>
        <w:gridCol w:w="1098"/>
        <w:gridCol w:w="603"/>
        <w:gridCol w:w="850"/>
        <w:gridCol w:w="1667"/>
      </w:tblGrid>
      <w:tr w:rsidR="008A5BC8" w:rsidRPr="00A55610" w:rsidTr="00A55610">
        <w:tc>
          <w:tcPr>
            <w:tcW w:w="6204" w:type="dxa"/>
            <w:gridSpan w:val="2"/>
            <w:vMerge w:val="restart"/>
            <w:vAlign w:val="center"/>
          </w:tcPr>
          <w:p w:rsidR="008A5BC8" w:rsidRPr="00A55610" w:rsidRDefault="008A5BC8" w:rsidP="00A5561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A55610">
              <w:rPr>
                <w:b/>
                <w:sz w:val="24"/>
                <w:szCs w:val="24"/>
              </w:rPr>
              <w:t>ÖLÇÜTLER</w:t>
            </w:r>
          </w:p>
        </w:tc>
        <w:tc>
          <w:tcPr>
            <w:tcW w:w="4218" w:type="dxa"/>
            <w:gridSpan w:val="4"/>
          </w:tcPr>
          <w:p w:rsidR="008A5BC8" w:rsidRPr="00A55610" w:rsidRDefault="008A5BC8" w:rsidP="00A55610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55610">
              <w:rPr>
                <w:b/>
                <w:sz w:val="24"/>
                <w:szCs w:val="24"/>
              </w:rPr>
              <w:t xml:space="preserve">                      PUAN DEĞERLERİ</w:t>
            </w:r>
          </w:p>
        </w:tc>
      </w:tr>
      <w:tr w:rsidR="008A5BC8" w:rsidRPr="00A55610" w:rsidTr="00A55610">
        <w:tc>
          <w:tcPr>
            <w:tcW w:w="6204" w:type="dxa"/>
            <w:gridSpan w:val="2"/>
            <w:vMerge/>
          </w:tcPr>
          <w:p w:rsidR="008A5BC8" w:rsidRPr="00A55610" w:rsidRDefault="008A5BC8" w:rsidP="00A55610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098" w:type="dxa"/>
          </w:tcPr>
          <w:p w:rsidR="008A5BC8" w:rsidRPr="00A55610" w:rsidRDefault="008A5BC8" w:rsidP="00A55610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55610">
              <w:rPr>
                <w:b/>
                <w:sz w:val="24"/>
                <w:szCs w:val="24"/>
              </w:rPr>
              <w:t xml:space="preserve">       4</w:t>
            </w:r>
          </w:p>
          <w:p w:rsidR="008A5BC8" w:rsidRPr="00A55610" w:rsidRDefault="008A5BC8" w:rsidP="00A55610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55610">
              <w:rPr>
                <w:b/>
                <w:sz w:val="24"/>
                <w:szCs w:val="24"/>
              </w:rPr>
              <w:t>( Çok İyi)</w:t>
            </w:r>
          </w:p>
        </w:tc>
        <w:tc>
          <w:tcPr>
            <w:tcW w:w="603" w:type="dxa"/>
          </w:tcPr>
          <w:p w:rsidR="008A5BC8" w:rsidRPr="00A55610" w:rsidRDefault="008A5BC8" w:rsidP="00A55610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55610">
              <w:rPr>
                <w:b/>
                <w:sz w:val="24"/>
                <w:szCs w:val="24"/>
              </w:rPr>
              <w:t xml:space="preserve">    3 </w:t>
            </w:r>
          </w:p>
          <w:p w:rsidR="008A5BC8" w:rsidRPr="00A55610" w:rsidRDefault="008A5BC8" w:rsidP="00A55610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55610">
              <w:rPr>
                <w:b/>
                <w:sz w:val="24"/>
                <w:szCs w:val="24"/>
              </w:rPr>
              <w:t xml:space="preserve">(İyi) </w:t>
            </w:r>
          </w:p>
        </w:tc>
        <w:tc>
          <w:tcPr>
            <w:tcW w:w="850" w:type="dxa"/>
          </w:tcPr>
          <w:p w:rsidR="008A5BC8" w:rsidRPr="00A55610" w:rsidRDefault="008A5BC8" w:rsidP="00A55610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55610">
              <w:rPr>
                <w:b/>
                <w:sz w:val="24"/>
                <w:szCs w:val="24"/>
              </w:rPr>
              <w:t xml:space="preserve">    2 (Orta)</w:t>
            </w:r>
          </w:p>
        </w:tc>
        <w:tc>
          <w:tcPr>
            <w:tcW w:w="1667" w:type="dxa"/>
          </w:tcPr>
          <w:p w:rsidR="008A5BC8" w:rsidRPr="00A55610" w:rsidRDefault="008A5BC8" w:rsidP="00A55610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55610">
              <w:rPr>
                <w:b/>
                <w:sz w:val="24"/>
                <w:szCs w:val="24"/>
              </w:rPr>
              <w:t xml:space="preserve">          1</w:t>
            </w:r>
          </w:p>
          <w:p w:rsidR="008A5BC8" w:rsidRPr="00A55610" w:rsidRDefault="008A5BC8" w:rsidP="00A55610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55610">
              <w:rPr>
                <w:b/>
                <w:sz w:val="24"/>
                <w:szCs w:val="24"/>
              </w:rPr>
              <w:t>(Geliştirilmeli)</w:t>
            </w:r>
          </w:p>
        </w:tc>
      </w:tr>
      <w:tr w:rsidR="008A5BC8" w:rsidRPr="00A55610" w:rsidTr="00A55610">
        <w:tc>
          <w:tcPr>
            <w:tcW w:w="534" w:type="dxa"/>
          </w:tcPr>
          <w:p w:rsidR="008A5BC8" w:rsidRPr="00A55610" w:rsidRDefault="008A5BC8" w:rsidP="00A55610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5561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8A5BC8" w:rsidRPr="00A55610" w:rsidRDefault="008A5BC8" w:rsidP="00A55610">
            <w:pPr>
              <w:spacing w:after="0" w:line="240" w:lineRule="auto"/>
              <w:rPr>
                <w:sz w:val="24"/>
                <w:szCs w:val="24"/>
              </w:rPr>
            </w:pPr>
            <w:r w:rsidRPr="00A55610">
              <w:rPr>
                <w:sz w:val="24"/>
                <w:szCs w:val="24"/>
              </w:rPr>
              <w:t>Gruba uygun bir ad konmuş.</w:t>
            </w:r>
          </w:p>
        </w:tc>
        <w:tc>
          <w:tcPr>
            <w:tcW w:w="1098" w:type="dxa"/>
          </w:tcPr>
          <w:p w:rsidR="008A5BC8" w:rsidRPr="00A55610" w:rsidRDefault="008A5BC8" w:rsidP="00A55610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</w:tcPr>
          <w:p w:rsidR="008A5BC8" w:rsidRPr="00A55610" w:rsidRDefault="008A5BC8" w:rsidP="00A55610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8A5BC8" w:rsidRPr="00A55610" w:rsidRDefault="008A5BC8" w:rsidP="00A55610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667" w:type="dxa"/>
          </w:tcPr>
          <w:p w:rsidR="008A5BC8" w:rsidRPr="00A55610" w:rsidRDefault="008A5BC8" w:rsidP="00A55610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8A5BC8" w:rsidRPr="00A55610" w:rsidTr="00A55610">
        <w:tc>
          <w:tcPr>
            <w:tcW w:w="534" w:type="dxa"/>
          </w:tcPr>
          <w:p w:rsidR="008A5BC8" w:rsidRPr="00A55610" w:rsidRDefault="008A5BC8" w:rsidP="00A55610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5561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8A5BC8" w:rsidRPr="00A55610" w:rsidRDefault="008A5BC8" w:rsidP="00A55610">
            <w:pPr>
              <w:spacing w:after="0" w:line="240" w:lineRule="auto"/>
              <w:rPr>
                <w:sz w:val="24"/>
                <w:szCs w:val="24"/>
              </w:rPr>
            </w:pPr>
            <w:r w:rsidRPr="00A55610">
              <w:rPr>
                <w:sz w:val="24"/>
                <w:szCs w:val="24"/>
              </w:rPr>
              <w:t>Grup içerisinde işbölümü yapılmış.</w:t>
            </w:r>
          </w:p>
        </w:tc>
        <w:tc>
          <w:tcPr>
            <w:tcW w:w="1098" w:type="dxa"/>
          </w:tcPr>
          <w:p w:rsidR="008A5BC8" w:rsidRPr="00A55610" w:rsidRDefault="008A5BC8" w:rsidP="00A55610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</w:tcPr>
          <w:p w:rsidR="008A5BC8" w:rsidRPr="00A55610" w:rsidRDefault="008A5BC8" w:rsidP="00A55610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8A5BC8" w:rsidRPr="00A55610" w:rsidRDefault="008A5BC8" w:rsidP="00A55610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667" w:type="dxa"/>
          </w:tcPr>
          <w:p w:rsidR="008A5BC8" w:rsidRPr="00A55610" w:rsidRDefault="008A5BC8" w:rsidP="00A55610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8A5BC8" w:rsidRPr="00A55610" w:rsidTr="00A55610">
        <w:tc>
          <w:tcPr>
            <w:tcW w:w="534" w:type="dxa"/>
          </w:tcPr>
          <w:p w:rsidR="008A5BC8" w:rsidRPr="00A55610" w:rsidRDefault="008A5BC8" w:rsidP="00A55610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55610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5670" w:type="dxa"/>
          </w:tcPr>
          <w:p w:rsidR="008A5BC8" w:rsidRPr="00A55610" w:rsidRDefault="008A5BC8" w:rsidP="00A55610">
            <w:pPr>
              <w:spacing w:after="0" w:line="240" w:lineRule="auto"/>
              <w:rPr>
                <w:sz w:val="24"/>
                <w:szCs w:val="24"/>
              </w:rPr>
            </w:pPr>
            <w:r w:rsidRPr="00A55610">
              <w:rPr>
                <w:sz w:val="24"/>
                <w:szCs w:val="24"/>
              </w:rPr>
              <w:t>Çalışma planı hazırlanmış.</w:t>
            </w:r>
          </w:p>
        </w:tc>
        <w:tc>
          <w:tcPr>
            <w:tcW w:w="1098" w:type="dxa"/>
          </w:tcPr>
          <w:p w:rsidR="008A5BC8" w:rsidRPr="00A55610" w:rsidRDefault="008A5BC8" w:rsidP="00A55610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</w:tcPr>
          <w:p w:rsidR="008A5BC8" w:rsidRPr="00A55610" w:rsidRDefault="008A5BC8" w:rsidP="00A55610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8A5BC8" w:rsidRPr="00A55610" w:rsidRDefault="008A5BC8" w:rsidP="00A55610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667" w:type="dxa"/>
          </w:tcPr>
          <w:p w:rsidR="008A5BC8" w:rsidRPr="00A55610" w:rsidRDefault="008A5BC8" w:rsidP="00A55610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8A5BC8" w:rsidRPr="00A55610" w:rsidTr="00A55610">
        <w:tc>
          <w:tcPr>
            <w:tcW w:w="534" w:type="dxa"/>
          </w:tcPr>
          <w:p w:rsidR="008A5BC8" w:rsidRPr="00A55610" w:rsidRDefault="008A5BC8" w:rsidP="00A55610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55610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5670" w:type="dxa"/>
          </w:tcPr>
          <w:p w:rsidR="008A5BC8" w:rsidRPr="00A55610" w:rsidRDefault="008A5BC8" w:rsidP="00A55610">
            <w:pPr>
              <w:spacing w:after="0" w:line="240" w:lineRule="auto"/>
              <w:rPr>
                <w:sz w:val="24"/>
                <w:szCs w:val="24"/>
              </w:rPr>
            </w:pPr>
            <w:r w:rsidRPr="00A55610">
              <w:rPr>
                <w:sz w:val="24"/>
                <w:szCs w:val="24"/>
              </w:rPr>
              <w:t>Yeteri kadar kaynaktan araştırma yapılmış</w:t>
            </w:r>
          </w:p>
        </w:tc>
        <w:tc>
          <w:tcPr>
            <w:tcW w:w="1098" w:type="dxa"/>
          </w:tcPr>
          <w:p w:rsidR="008A5BC8" w:rsidRPr="00A55610" w:rsidRDefault="008A5BC8" w:rsidP="00A55610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</w:tcPr>
          <w:p w:rsidR="008A5BC8" w:rsidRPr="00A55610" w:rsidRDefault="008A5BC8" w:rsidP="00A55610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8A5BC8" w:rsidRPr="00A55610" w:rsidRDefault="008A5BC8" w:rsidP="00A55610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667" w:type="dxa"/>
          </w:tcPr>
          <w:p w:rsidR="008A5BC8" w:rsidRPr="00A55610" w:rsidRDefault="008A5BC8" w:rsidP="00A55610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8A5BC8" w:rsidRPr="00A55610" w:rsidTr="00A55610">
        <w:tc>
          <w:tcPr>
            <w:tcW w:w="534" w:type="dxa"/>
          </w:tcPr>
          <w:p w:rsidR="008A5BC8" w:rsidRPr="00A55610" w:rsidRDefault="008A5BC8" w:rsidP="00A55610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55610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5670" w:type="dxa"/>
          </w:tcPr>
          <w:p w:rsidR="008A5BC8" w:rsidRPr="00A55610" w:rsidRDefault="008A5BC8" w:rsidP="00A55610">
            <w:pPr>
              <w:spacing w:after="0" w:line="240" w:lineRule="auto"/>
              <w:rPr>
                <w:sz w:val="24"/>
                <w:szCs w:val="24"/>
              </w:rPr>
            </w:pPr>
            <w:r w:rsidRPr="00A55610">
              <w:rPr>
                <w:sz w:val="24"/>
                <w:szCs w:val="24"/>
              </w:rPr>
              <w:t>Hikaye, öykü, anı vb yazılmış</w:t>
            </w:r>
          </w:p>
        </w:tc>
        <w:tc>
          <w:tcPr>
            <w:tcW w:w="1098" w:type="dxa"/>
          </w:tcPr>
          <w:p w:rsidR="008A5BC8" w:rsidRPr="00A55610" w:rsidRDefault="008A5BC8" w:rsidP="00A55610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</w:tcPr>
          <w:p w:rsidR="008A5BC8" w:rsidRPr="00A55610" w:rsidRDefault="008A5BC8" w:rsidP="00A55610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8A5BC8" w:rsidRPr="00A55610" w:rsidRDefault="008A5BC8" w:rsidP="00A55610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667" w:type="dxa"/>
          </w:tcPr>
          <w:p w:rsidR="008A5BC8" w:rsidRPr="00A55610" w:rsidRDefault="008A5BC8" w:rsidP="00A55610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8A5BC8" w:rsidRPr="00A55610" w:rsidTr="00A55610">
        <w:tc>
          <w:tcPr>
            <w:tcW w:w="534" w:type="dxa"/>
          </w:tcPr>
          <w:p w:rsidR="008A5BC8" w:rsidRPr="00A55610" w:rsidRDefault="008A5BC8" w:rsidP="00A55610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55610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5670" w:type="dxa"/>
          </w:tcPr>
          <w:p w:rsidR="008A5BC8" w:rsidRPr="00A55610" w:rsidRDefault="008A5BC8" w:rsidP="00A55610">
            <w:pPr>
              <w:spacing w:after="0" w:line="240" w:lineRule="auto"/>
              <w:rPr>
                <w:sz w:val="24"/>
                <w:szCs w:val="24"/>
              </w:rPr>
            </w:pPr>
            <w:r w:rsidRPr="00A55610">
              <w:rPr>
                <w:sz w:val="24"/>
                <w:szCs w:val="24"/>
              </w:rPr>
              <w:t>Araştırmaya ait bilgiler, yazım kuralları ve noktalama işaretlerine uyularak yazılmış.</w:t>
            </w:r>
          </w:p>
        </w:tc>
        <w:tc>
          <w:tcPr>
            <w:tcW w:w="1098" w:type="dxa"/>
          </w:tcPr>
          <w:p w:rsidR="008A5BC8" w:rsidRPr="00A55610" w:rsidRDefault="008A5BC8" w:rsidP="00A55610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</w:tcPr>
          <w:p w:rsidR="008A5BC8" w:rsidRPr="00A55610" w:rsidRDefault="008A5BC8" w:rsidP="00A55610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8A5BC8" w:rsidRPr="00A55610" w:rsidRDefault="008A5BC8" w:rsidP="00A55610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667" w:type="dxa"/>
          </w:tcPr>
          <w:p w:rsidR="008A5BC8" w:rsidRPr="00A55610" w:rsidRDefault="008A5BC8" w:rsidP="00A55610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8A5BC8" w:rsidRPr="00A55610" w:rsidTr="00A55610">
        <w:tc>
          <w:tcPr>
            <w:tcW w:w="534" w:type="dxa"/>
          </w:tcPr>
          <w:p w:rsidR="008A5BC8" w:rsidRPr="00A55610" w:rsidRDefault="008A5BC8" w:rsidP="00A55610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55610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5670" w:type="dxa"/>
          </w:tcPr>
          <w:p w:rsidR="008A5BC8" w:rsidRPr="00A55610" w:rsidRDefault="008A5BC8" w:rsidP="00A55610">
            <w:pPr>
              <w:spacing w:after="0" w:line="240" w:lineRule="auto"/>
              <w:rPr>
                <w:sz w:val="24"/>
                <w:szCs w:val="24"/>
              </w:rPr>
            </w:pPr>
            <w:r w:rsidRPr="00A55610">
              <w:rPr>
                <w:sz w:val="24"/>
                <w:szCs w:val="24"/>
              </w:rPr>
              <w:t>İçerisinden bir tanesi seçilerek  sunuldu.</w:t>
            </w:r>
          </w:p>
        </w:tc>
        <w:tc>
          <w:tcPr>
            <w:tcW w:w="1098" w:type="dxa"/>
          </w:tcPr>
          <w:p w:rsidR="008A5BC8" w:rsidRPr="00A55610" w:rsidRDefault="008A5BC8" w:rsidP="00A55610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</w:tcPr>
          <w:p w:rsidR="008A5BC8" w:rsidRPr="00A55610" w:rsidRDefault="008A5BC8" w:rsidP="00A55610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8A5BC8" w:rsidRPr="00A55610" w:rsidRDefault="008A5BC8" w:rsidP="00A55610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667" w:type="dxa"/>
          </w:tcPr>
          <w:p w:rsidR="008A5BC8" w:rsidRPr="00A55610" w:rsidRDefault="008A5BC8" w:rsidP="00A55610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8A5BC8" w:rsidRPr="00A55610" w:rsidTr="00A55610">
        <w:tc>
          <w:tcPr>
            <w:tcW w:w="534" w:type="dxa"/>
          </w:tcPr>
          <w:p w:rsidR="008A5BC8" w:rsidRPr="00A55610" w:rsidRDefault="008A5BC8" w:rsidP="00A55610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55610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5670" w:type="dxa"/>
          </w:tcPr>
          <w:p w:rsidR="008A5BC8" w:rsidRPr="00A55610" w:rsidRDefault="008A5BC8" w:rsidP="00A55610">
            <w:pPr>
              <w:spacing w:after="0" w:line="240" w:lineRule="auto"/>
              <w:rPr>
                <w:sz w:val="24"/>
                <w:szCs w:val="24"/>
              </w:rPr>
            </w:pPr>
            <w:r w:rsidRPr="00A55610">
              <w:rPr>
                <w:sz w:val="24"/>
                <w:szCs w:val="24"/>
              </w:rPr>
              <w:t>Grubun sunumu yaratıcı bulundu.</w:t>
            </w:r>
          </w:p>
        </w:tc>
        <w:tc>
          <w:tcPr>
            <w:tcW w:w="1098" w:type="dxa"/>
          </w:tcPr>
          <w:p w:rsidR="008A5BC8" w:rsidRPr="00A55610" w:rsidRDefault="008A5BC8" w:rsidP="00A55610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</w:tcPr>
          <w:p w:rsidR="008A5BC8" w:rsidRPr="00A55610" w:rsidRDefault="008A5BC8" w:rsidP="00A55610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8A5BC8" w:rsidRPr="00A55610" w:rsidRDefault="008A5BC8" w:rsidP="00A55610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667" w:type="dxa"/>
          </w:tcPr>
          <w:p w:rsidR="008A5BC8" w:rsidRPr="00A55610" w:rsidRDefault="008A5BC8" w:rsidP="00A55610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8A5BC8" w:rsidRPr="00A55610" w:rsidTr="00A55610">
        <w:tc>
          <w:tcPr>
            <w:tcW w:w="534" w:type="dxa"/>
          </w:tcPr>
          <w:p w:rsidR="008A5BC8" w:rsidRPr="00A55610" w:rsidRDefault="008A5BC8" w:rsidP="00A55610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55610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5670" w:type="dxa"/>
          </w:tcPr>
          <w:p w:rsidR="008A5BC8" w:rsidRPr="00A55610" w:rsidRDefault="008A5BC8" w:rsidP="00A55610">
            <w:pPr>
              <w:spacing w:after="0" w:line="240" w:lineRule="auto"/>
              <w:rPr>
                <w:sz w:val="24"/>
                <w:szCs w:val="24"/>
              </w:rPr>
            </w:pPr>
            <w:r w:rsidRPr="00A55610">
              <w:rPr>
                <w:sz w:val="24"/>
                <w:szCs w:val="24"/>
              </w:rPr>
              <w:t>Çalışma sonu raporu hazırlanmış.</w:t>
            </w:r>
          </w:p>
        </w:tc>
        <w:tc>
          <w:tcPr>
            <w:tcW w:w="1098" w:type="dxa"/>
          </w:tcPr>
          <w:p w:rsidR="008A5BC8" w:rsidRPr="00A55610" w:rsidRDefault="008A5BC8" w:rsidP="00A55610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</w:tcPr>
          <w:p w:rsidR="008A5BC8" w:rsidRPr="00A55610" w:rsidRDefault="008A5BC8" w:rsidP="00A55610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8A5BC8" w:rsidRPr="00A55610" w:rsidRDefault="008A5BC8" w:rsidP="00A55610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667" w:type="dxa"/>
          </w:tcPr>
          <w:p w:rsidR="008A5BC8" w:rsidRPr="00A55610" w:rsidRDefault="008A5BC8" w:rsidP="00A55610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8A5BC8" w:rsidRPr="00A55610" w:rsidTr="00A55610">
        <w:tc>
          <w:tcPr>
            <w:tcW w:w="534" w:type="dxa"/>
          </w:tcPr>
          <w:p w:rsidR="008A5BC8" w:rsidRPr="00A55610" w:rsidRDefault="008A5BC8" w:rsidP="00A55610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55610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5670" w:type="dxa"/>
          </w:tcPr>
          <w:p w:rsidR="008A5BC8" w:rsidRPr="00A55610" w:rsidRDefault="008A5BC8" w:rsidP="00A55610">
            <w:pPr>
              <w:spacing w:after="0" w:line="240" w:lineRule="auto"/>
              <w:rPr>
                <w:sz w:val="24"/>
                <w:szCs w:val="24"/>
              </w:rPr>
            </w:pPr>
            <w:r w:rsidRPr="00A55610">
              <w:rPr>
                <w:sz w:val="24"/>
                <w:szCs w:val="24"/>
              </w:rPr>
              <w:t>Çalışmaya ait kapak hazırlanmış,</w:t>
            </w:r>
          </w:p>
        </w:tc>
        <w:tc>
          <w:tcPr>
            <w:tcW w:w="1098" w:type="dxa"/>
          </w:tcPr>
          <w:p w:rsidR="008A5BC8" w:rsidRPr="00A55610" w:rsidRDefault="008A5BC8" w:rsidP="00A55610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</w:tcPr>
          <w:p w:rsidR="008A5BC8" w:rsidRPr="00A55610" w:rsidRDefault="008A5BC8" w:rsidP="00A55610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8A5BC8" w:rsidRPr="00A55610" w:rsidRDefault="008A5BC8" w:rsidP="00A55610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667" w:type="dxa"/>
          </w:tcPr>
          <w:p w:rsidR="008A5BC8" w:rsidRPr="00A55610" w:rsidRDefault="008A5BC8" w:rsidP="00A5561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8A5BC8" w:rsidRPr="00A55610" w:rsidTr="00A55610">
        <w:tc>
          <w:tcPr>
            <w:tcW w:w="534" w:type="dxa"/>
          </w:tcPr>
          <w:p w:rsidR="008A5BC8" w:rsidRPr="00A55610" w:rsidRDefault="008A5BC8" w:rsidP="00A55610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55610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5670" w:type="dxa"/>
          </w:tcPr>
          <w:p w:rsidR="008A5BC8" w:rsidRPr="00A55610" w:rsidRDefault="008A5BC8" w:rsidP="00A55610">
            <w:pPr>
              <w:spacing w:after="0" w:line="240" w:lineRule="auto"/>
              <w:rPr>
                <w:sz w:val="24"/>
                <w:szCs w:val="24"/>
              </w:rPr>
            </w:pPr>
            <w:r w:rsidRPr="00A55610">
              <w:rPr>
                <w:sz w:val="24"/>
                <w:szCs w:val="24"/>
              </w:rPr>
              <w:t>Çalışma zamanında öğretmene teslim edildi.</w:t>
            </w:r>
          </w:p>
        </w:tc>
        <w:tc>
          <w:tcPr>
            <w:tcW w:w="1098" w:type="dxa"/>
          </w:tcPr>
          <w:p w:rsidR="008A5BC8" w:rsidRPr="00A55610" w:rsidRDefault="008A5BC8" w:rsidP="00A55610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</w:tcPr>
          <w:p w:rsidR="008A5BC8" w:rsidRPr="00A55610" w:rsidRDefault="008A5BC8" w:rsidP="00A55610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8A5BC8" w:rsidRPr="00A55610" w:rsidRDefault="008A5BC8" w:rsidP="00A55610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667" w:type="dxa"/>
          </w:tcPr>
          <w:p w:rsidR="008A5BC8" w:rsidRPr="00A55610" w:rsidRDefault="008A5BC8" w:rsidP="00A5561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8A5BC8" w:rsidRDefault="008A5BC8">
      <w:pPr>
        <w:rPr>
          <w:b/>
          <w:sz w:val="24"/>
          <w:szCs w:val="24"/>
        </w:rPr>
      </w:pPr>
      <w:r>
        <w:rPr>
          <w:b/>
          <w:sz w:val="24"/>
          <w:szCs w:val="24"/>
        </w:rPr>
        <w:t>Bu görevden alabileceğin en yüksek puan  11 x 4 = 44’tür</w:t>
      </w:r>
    </w:p>
    <w:p w:rsidR="008A5BC8" w:rsidRDefault="008A5BC8">
      <w:pPr>
        <w:rPr>
          <w:b/>
          <w:sz w:val="24"/>
          <w:szCs w:val="24"/>
        </w:rPr>
      </w:pPr>
    </w:p>
    <w:p w:rsidR="008A5BC8" w:rsidRDefault="008A5BC8">
      <w:pPr>
        <w:rPr>
          <w:b/>
          <w:sz w:val="24"/>
          <w:szCs w:val="24"/>
        </w:rPr>
      </w:pPr>
    </w:p>
    <w:p w:rsidR="008A5BC8" w:rsidRDefault="008A5BC8">
      <w:pPr>
        <w:rPr>
          <w:b/>
          <w:sz w:val="24"/>
          <w:szCs w:val="24"/>
        </w:rPr>
      </w:pPr>
    </w:p>
    <w:p w:rsidR="008A5BC8" w:rsidRDefault="008A5BC8">
      <w:pPr>
        <w:rPr>
          <w:b/>
          <w:sz w:val="24"/>
          <w:szCs w:val="24"/>
        </w:rPr>
      </w:pPr>
    </w:p>
    <w:p w:rsidR="008A5BC8" w:rsidRDefault="008A5BC8">
      <w:pPr>
        <w:rPr>
          <w:b/>
          <w:sz w:val="24"/>
          <w:szCs w:val="24"/>
        </w:rPr>
      </w:pPr>
    </w:p>
    <w:p w:rsidR="008A5BC8" w:rsidRDefault="008A5BC8">
      <w:pPr>
        <w:rPr>
          <w:b/>
          <w:sz w:val="24"/>
          <w:szCs w:val="24"/>
        </w:rPr>
      </w:pPr>
    </w:p>
    <w:p w:rsidR="008A5BC8" w:rsidRDefault="008A5BC8">
      <w:pPr>
        <w:rPr>
          <w:b/>
          <w:sz w:val="24"/>
          <w:szCs w:val="24"/>
        </w:rPr>
      </w:pPr>
    </w:p>
    <w:p w:rsidR="008A5BC8" w:rsidRDefault="008A5BC8">
      <w:pPr>
        <w:rPr>
          <w:b/>
          <w:sz w:val="24"/>
          <w:szCs w:val="24"/>
        </w:rPr>
      </w:pPr>
    </w:p>
    <w:p w:rsidR="008A5BC8" w:rsidRDefault="008A5BC8">
      <w:pPr>
        <w:rPr>
          <w:b/>
          <w:sz w:val="24"/>
          <w:szCs w:val="24"/>
        </w:rPr>
      </w:pPr>
      <w:hyperlink r:id="rId6" w:history="1">
        <w:r>
          <w:rPr>
            <w:rStyle w:val="Hyperlink"/>
            <w:rFonts w:ascii="Monotype Corsiva" w:hAnsi="Monotype Corsiva"/>
          </w:rPr>
          <w:t>www.sorubak.com</w:t>
        </w:r>
      </w:hyperlink>
      <w:r>
        <w:rPr>
          <w:rFonts w:ascii="Monotype Corsiva" w:hAnsi="Monotype Corsiva"/>
        </w:rPr>
        <w:t xml:space="preserve">  </w:t>
      </w:r>
    </w:p>
    <w:p w:rsidR="008A5BC8" w:rsidRDefault="008A5BC8">
      <w:pPr>
        <w:rPr>
          <w:b/>
          <w:sz w:val="24"/>
          <w:szCs w:val="24"/>
        </w:rPr>
      </w:pPr>
    </w:p>
    <w:p w:rsidR="008A5BC8" w:rsidRDefault="008A5BC8">
      <w:pPr>
        <w:rPr>
          <w:b/>
          <w:sz w:val="24"/>
          <w:szCs w:val="24"/>
        </w:rPr>
      </w:pPr>
    </w:p>
    <w:p w:rsidR="008A5BC8" w:rsidRDefault="008A5BC8">
      <w:pPr>
        <w:rPr>
          <w:b/>
          <w:sz w:val="24"/>
          <w:szCs w:val="24"/>
        </w:rPr>
      </w:pPr>
    </w:p>
    <w:p w:rsidR="008A5BC8" w:rsidRDefault="008A5BC8">
      <w:pPr>
        <w:rPr>
          <w:b/>
          <w:sz w:val="24"/>
          <w:szCs w:val="24"/>
        </w:rPr>
      </w:pPr>
    </w:p>
    <w:p w:rsidR="008A5BC8" w:rsidRDefault="008A5BC8">
      <w:pPr>
        <w:rPr>
          <w:b/>
          <w:sz w:val="24"/>
          <w:szCs w:val="24"/>
        </w:rPr>
      </w:pPr>
    </w:p>
    <w:p w:rsidR="008A5BC8" w:rsidRDefault="008A5BC8">
      <w:pPr>
        <w:rPr>
          <w:b/>
          <w:sz w:val="24"/>
          <w:szCs w:val="24"/>
        </w:rPr>
      </w:pPr>
    </w:p>
    <w:p w:rsidR="008A5BC8" w:rsidRDefault="008A5BC8">
      <w:pPr>
        <w:rPr>
          <w:b/>
          <w:sz w:val="24"/>
          <w:szCs w:val="24"/>
        </w:rPr>
      </w:pPr>
    </w:p>
    <w:p w:rsidR="008A5BC8" w:rsidRDefault="008A5BC8">
      <w:pPr>
        <w:rPr>
          <w:b/>
          <w:sz w:val="24"/>
          <w:szCs w:val="24"/>
        </w:rPr>
      </w:pPr>
    </w:p>
    <w:p w:rsidR="008A5BC8" w:rsidRDefault="008A5BC8">
      <w:pPr>
        <w:rPr>
          <w:b/>
          <w:sz w:val="24"/>
          <w:szCs w:val="24"/>
        </w:rPr>
      </w:pPr>
    </w:p>
    <w:p w:rsidR="008A5BC8" w:rsidRDefault="008A5BC8" w:rsidP="00A91BC5">
      <w:pPr>
        <w:jc w:val="center"/>
      </w:pPr>
      <w:r>
        <w:rPr>
          <w:b/>
        </w:rPr>
        <w:t>AKRAN DEĞERLENDİRME FORMU</w:t>
      </w:r>
    </w:p>
    <w:p w:rsidR="008A5BC8" w:rsidRDefault="008A5BC8" w:rsidP="00A91BC5">
      <w:pPr>
        <w:jc w:val="both"/>
      </w:pPr>
    </w:p>
    <w:p w:rsidR="008A5BC8" w:rsidRDefault="008A5BC8" w:rsidP="00A91BC5">
      <w:pPr>
        <w:jc w:val="both"/>
      </w:pPr>
      <w:r w:rsidRPr="00014CF0">
        <w:rPr>
          <w:b/>
        </w:rPr>
        <w:t xml:space="preserve">Yönerge: </w:t>
      </w:r>
      <w:r>
        <w:t xml:space="preserve"> Bu form, bir grup olarak çalışmalarınızı değerlendirmek üzere hazırlanmıştır. </w:t>
      </w:r>
    </w:p>
    <w:p w:rsidR="008A5BC8" w:rsidRDefault="008A5BC8" w:rsidP="00A91BC5">
      <w:pPr>
        <w:jc w:val="both"/>
      </w:pPr>
      <w:r>
        <w:t>Aşağıdaki her bir ifadeyi okuyunuz, bu ifadelere göre önce gruptaki arkadaşlarınızı, son sütunda ise kendinizi değerlendiriniz.</w:t>
      </w:r>
    </w:p>
    <w:p w:rsidR="008A5BC8" w:rsidRDefault="008A5BC8" w:rsidP="00A91BC5">
      <w:pPr>
        <w:jc w:val="both"/>
      </w:pPr>
    </w:p>
    <w:p w:rsidR="008A5BC8" w:rsidRDefault="008A5BC8" w:rsidP="00A91BC5">
      <w:pPr>
        <w:jc w:val="both"/>
      </w:pPr>
      <w:r>
        <w:t xml:space="preserve">Buna göre 5: Çok iyi, 4: İyi, 3:0rta, 2:Kabul edilebilir, 1: </w:t>
      </w:r>
      <w:r w:rsidRPr="00DD0713">
        <w:t>Kabul edilemez olarak dereceleyiniz.</w:t>
      </w:r>
    </w:p>
    <w:p w:rsidR="008A5BC8" w:rsidRDefault="008A5BC8" w:rsidP="00A91BC5">
      <w:pPr>
        <w:jc w:val="both"/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4860"/>
        <w:gridCol w:w="5400"/>
      </w:tblGrid>
      <w:tr w:rsidR="008A5BC8" w:rsidRPr="00A55610" w:rsidTr="004A20F4">
        <w:trPr>
          <w:trHeight w:val="1381"/>
        </w:trPr>
        <w:tc>
          <w:tcPr>
            <w:tcW w:w="4860" w:type="dxa"/>
          </w:tcPr>
          <w:p w:rsidR="008A5BC8" w:rsidRPr="00A55610" w:rsidRDefault="008A5BC8" w:rsidP="004A20F4">
            <w:pPr>
              <w:jc w:val="both"/>
            </w:pPr>
            <w:r w:rsidRPr="00A55610">
              <w:t>Değerlendiren öğrencinin,</w:t>
            </w:r>
          </w:p>
          <w:p w:rsidR="008A5BC8" w:rsidRPr="00A55610" w:rsidRDefault="008A5BC8" w:rsidP="004A20F4">
            <w:pPr>
              <w:jc w:val="both"/>
            </w:pPr>
            <w:r w:rsidRPr="00A55610">
              <w:t>Adı soyadı:</w:t>
            </w:r>
          </w:p>
          <w:p w:rsidR="008A5BC8" w:rsidRPr="00A55610" w:rsidRDefault="008A5BC8" w:rsidP="004A20F4">
            <w:pPr>
              <w:jc w:val="both"/>
            </w:pPr>
            <w:r w:rsidRPr="00A55610">
              <w:t>Sınıfı : 4/…….</w:t>
            </w:r>
          </w:p>
        </w:tc>
        <w:tc>
          <w:tcPr>
            <w:tcW w:w="5400" w:type="dxa"/>
          </w:tcPr>
          <w:p w:rsidR="008A5BC8" w:rsidRPr="00A55610" w:rsidRDefault="008A5BC8" w:rsidP="004A20F4">
            <w:pPr>
              <w:jc w:val="both"/>
            </w:pPr>
            <w:r w:rsidRPr="00A55610">
              <w:t>1. Arkadaşımın adı soyadı: ……………………………</w:t>
            </w:r>
          </w:p>
          <w:p w:rsidR="008A5BC8" w:rsidRPr="00A55610" w:rsidRDefault="008A5BC8" w:rsidP="004A20F4">
            <w:pPr>
              <w:jc w:val="both"/>
            </w:pPr>
            <w:r w:rsidRPr="00A55610">
              <w:t>2. Arkadaşımın adı soyadı: …………………………</w:t>
            </w:r>
          </w:p>
          <w:p w:rsidR="008A5BC8" w:rsidRPr="00A55610" w:rsidRDefault="008A5BC8" w:rsidP="004A20F4">
            <w:pPr>
              <w:jc w:val="both"/>
            </w:pPr>
            <w:r w:rsidRPr="00A55610">
              <w:t>3. Arkadaşımın adı soyadı: …………………………</w:t>
            </w:r>
          </w:p>
          <w:p w:rsidR="008A5BC8" w:rsidRPr="00A55610" w:rsidRDefault="008A5BC8" w:rsidP="004A20F4">
            <w:pPr>
              <w:jc w:val="both"/>
            </w:pPr>
            <w:r w:rsidRPr="00A55610">
              <w:t>4. Arkadaşımın adı soyadı: …………………………</w:t>
            </w:r>
          </w:p>
          <w:p w:rsidR="008A5BC8" w:rsidRPr="00A55610" w:rsidRDefault="008A5BC8" w:rsidP="004A20F4">
            <w:pPr>
              <w:jc w:val="both"/>
            </w:pPr>
          </w:p>
        </w:tc>
      </w:tr>
    </w:tbl>
    <w:p w:rsidR="008A5BC8" w:rsidRDefault="008A5BC8" w:rsidP="00A91BC5">
      <w:pPr>
        <w:jc w:val="both"/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660"/>
        <w:gridCol w:w="814"/>
        <w:gridCol w:w="814"/>
        <w:gridCol w:w="813"/>
        <w:gridCol w:w="813"/>
        <w:gridCol w:w="813"/>
        <w:gridCol w:w="813"/>
      </w:tblGrid>
      <w:tr w:rsidR="008A5BC8" w:rsidRPr="00A55610" w:rsidTr="00F044C8">
        <w:trPr>
          <w:cantSplit/>
          <w:trHeight w:val="945"/>
        </w:trPr>
        <w:tc>
          <w:tcPr>
            <w:tcW w:w="4660" w:type="dxa"/>
            <w:vAlign w:val="center"/>
          </w:tcPr>
          <w:p w:rsidR="008A5BC8" w:rsidRPr="00A55610" w:rsidRDefault="008A5BC8" w:rsidP="004A20F4">
            <w:pPr>
              <w:rPr>
                <w:b/>
              </w:rPr>
            </w:pPr>
            <w:r w:rsidRPr="00A55610">
              <w:rPr>
                <w:b/>
              </w:rPr>
              <w:t>Grubumuzdaki Öğrenciler</w:t>
            </w:r>
          </w:p>
        </w:tc>
        <w:tc>
          <w:tcPr>
            <w:tcW w:w="814" w:type="dxa"/>
            <w:vMerge w:val="restart"/>
            <w:textDirection w:val="btLr"/>
          </w:tcPr>
          <w:p w:rsidR="008A5BC8" w:rsidRPr="00A55610" w:rsidRDefault="008A5BC8" w:rsidP="004A20F4">
            <w:pPr>
              <w:ind w:left="113" w:right="113"/>
              <w:jc w:val="center"/>
              <w:rPr>
                <w:b/>
              </w:rPr>
            </w:pPr>
            <w:r w:rsidRPr="00A55610">
              <w:rPr>
                <w:b/>
              </w:rPr>
              <w:t>1. Arkadaşıma</w:t>
            </w:r>
          </w:p>
        </w:tc>
        <w:tc>
          <w:tcPr>
            <w:tcW w:w="814" w:type="dxa"/>
            <w:vMerge w:val="restart"/>
            <w:textDirection w:val="btLr"/>
          </w:tcPr>
          <w:p w:rsidR="008A5BC8" w:rsidRPr="00A55610" w:rsidRDefault="008A5BC8" w:rsidP="004A20F4">
            <w:pPr>
              <w:ind w:left="113" w:right="113"/>
              <w:jc w:val="center"/>
            </w:pPr>
            <w:r w:rsidRPr="00A55610">
              <w:rPr>
                <w:b/>
              </w:rPr>
              <w:t>2. Arkadaşıma</w:t>
            </w:r>
          </w:p>
        </w:tc>
        <w:tc>
          <w:tcPr>
            <w:tcW w:w="813" w:type="dxa"/>
            <w:vMerge w:val="restart"/>
            <w:textDirection w:val="btLr"/>
          </w:tcPr>
          <w:p w:rsidR="008A5BC8" w:rsidRPr="00A55610" w:rsidRDefault="008A5BC8" w:rsidP="004A20F4">
            <w:pPr>
              <w:ind w:left="113" w:right="113"/>
              <w:jc w:val="center"/>
            </w:pPr>
            <w:r w:rsidRPr="00A55610">
              <w:rPr>
                <w:b/>
              </w:rPr>
              <w:t>3. Arkadaşıma</w:t>
            </w:r>
          </w:p>
        </w:tc>
        <w:tc>
          <w:tcPr>
            <w:tcW w:w="813" w:type="dxa"/>
            <w:vMerge w:val="restart"/>
            <w:textDirection w:val="btLr"/>
          </w:tcPr>
          <w:p w:rsidR="008A5BC8" w:rsidRPr="00A55610" w:rsidRDefault="008A5BC8" w:rsidP="004A20F4">
            <w:pPr>
              <w:ind w:left="113" w:right="113"/>
              <w:jc w:val="center"/>
            </w:pPr>
            <w:r w:rsidRPr="00A55610">
              <w:rPr>
                <w:b/>
              </w:rPr>
              <w:t>4. Arkadaşıma</w:t>
            </w:r>
          </w:p>
        </w:tc>
        <w:tc>
          <w:tcPr>
            <w:tcW w:w="813" w:type="dxa"/>
            <w:vMerge w:val="restart"/>
            <w:textDirection w:val="btLr"/>
          </w:tcPr>
          <w:p w:rsidR="008A5BC8" w:rsidRPr="00A55610" w:rsidRDefault="008A5BC8" w:rsidP="004A20F4">
            <w:pPr>
              <w:ind w:left="113" w:right="113"/>
              <w:jc w:val="center"/>
            </w:pPr>
            <w:r w:rsidRPr="00A55610">
              <w:rPr>
                <w:b/>
              </w:rPr>
              <w:t>Ben</w:t>
            </w:r>
          </w:p>
        </w:tc>
        <w:tc>
          <w:tcPr>
            <w:tcW w:w="813" w:type="dxa"/>
            <w:vMerge w:val="restart"/>
            <w:textDirection w:val="btLr"/>
          </w:tcPr>
          <w:p w:rsidR="008A5BC8" w:rsidRPr="00A55610" w:rsidRDefault="008A5BC8" w:rsidP="004A20F4">
            <w:pPr>
              <w:ind w:left="113" w:right="113"/>
              <w:jc w:val="center"/>
            </w:pPr>
          </w:p>
        </w:tc>
      </w:tr>
      <w:tr w:rsidR="008A5BC8" w:rsidRPr="00A55610" w:rsidTr="00F044C8">
        <w:trPr>
          <w:cantSplit/>
          <w:trHeight w:val="945"/>
        </w:trPr>
        <w:tc>
          <w:tcPr>
            <w:tcW w:w="4660" w:type="dxa"/>
            <w:vAlign w:val="center"/>
          </w:tcPr>
          <w:p w:rsidR="008A5BC8" w:rsidRPr="00A55610" w:rsidRDefault="008A5BC8" w:rsidP="004A20F4">
            <w:pPr>
              <w:rPr>
                <w:b/>
              </w:rPr>
            </w:pPr>
            <w:r w:rsidRPr="00A55610">
              <w:rPr>
                <w:b/>
              </w:rPr>
              <w:t>Grubun adı:/Nu:</w:t>
            </w:r>
          </w:p>
        </w:tc>
        <w:tc>
          <w:tcPr>
            <w:tcW w:w="814" w:type="dxa"/>
            <w:vMerge/>
            <w:textDirection w:val="btLr"/>
          </w:tcPr>
          <w:p w:rsidR="008A5BC8" w:rsidRPr="00A55610" w:rsidRDefault="008A5BC8" w:rsidP="004A20F4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814" w:type="dxa"/>
            <w:vMerge/>
            <w:textDirection w:val="btLr"/>
          </w:tcPr>
          <w:p w:rsidR="008A5BC8" w:rsidRPr="00A55610" w:rsidRDefault="008A5BC8" w:rsidP="004A20F4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813" w:type="dxa"/>
            <w:vMerge/>
            <w:textDirection w:val="btLr"/>
          </w:tcPr>
          <w:p w:rsidR="008A5BC8" w:rsidRPr="00A55610" w:rsidRDefault="008A5BC8" w:rsidP="004A20F4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813" w:type="dxa"/>
            <w:vMerge/>
            <w:textDirection w:val="btLr"/>
          </w:tcPr>
          <w:p w:rsidR="008A5BC8" w:rsidRPr="00A55610" w:rsidRDefault="008A5BC8" w:rsidP="004A20F4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813" w:type="dxa"/>
            <w:vMerge/>
            <w:textDirection w:val="btLr"/>
          </w:tcPr>
          <w:p w:rsidR="008A5BC8" w:rsidRPr="00A55610" w:rsidRDefault="008A5BC8" w:rsidP="004A20F4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813" w:type="dxa"/>
            <w:vMerge/>
            <w:textDirection w:val="btLr"/>
          </w:tcPr>
          <w:p w:rsidR="008A5BC8" w:rsidRPr="00A55610" w:rsidRDefault="008A5BC8" w:rsidP="004A20F4">
            <w:pPr>
              <w:ind w:left="113" w:right="113"/>
              <w:jc w:val="center"/>
              <w:rPr>
                <w:b/>
              </w:rPr>
            </w:pPr>
          </w:p>
        </w:tc>
      </w:tr>
      <w:tr w:rsidR="008A5BC8" w:rsidRPr="00A55610" w:rsidTr="00F044C8">
        <w:trPr>
          <w:trHeight w:val="512"/>
        </w:trPr>
        <w:tc>
          <w:tcPr>
            <w:tcW w:w="4660" w:type="dxa"/>
            <w:vAlign w:val="center"/>
          </w:tcPr>
          <w:p w:rsidR="008A5BC8" w:rsidRPr="00A55610" w:rsidRDefault="008A5BC8" w:rsidP="004A20F4">
            <w:r w:rsidRPr="00A55610">
              <w:t>1. Çalışmalara gönüllü katılma</w:t>
            </w:r>
          </w:p>
        </w:tc>
        <w:tc>
          <w:tcPr>
            <w:tcW w:w="814" w:type="dxa"/>
          </w:tcPr>
          <w:p w:rsidR="008A5BC8" w:rsidRPr="00A55610" w:rsidRDefault="008A5BC8" w:rsidP="004A20F4">
            <w:pPr>
              <w:jc w:val="both"/>
            </w:pPr>
          </w:p>
        </w:tc>
        <w:tc>
          <w:tcPr>
            <w:tcW w:w="814" w:type="dxa"/>
          </w:tcPr>
          <w:p w:rsidR="008A5BC8" w:rsidRPr="00A55610" w:rsidRDefault="008A5BC8" w:rsidP="004A20F4">
            <w:pPr>
              <w:jc w:val="both"/>
            </w:pPr>
          </w:p>
        </w:tc>
        <w:tc>
          <w:tcPr>
            <w:tcW w:w="813" w:type="dxa"/>
          </w:tcPr>
          <w:p w:rsidR="008A5BC8" w:rsidRPr="00A55610" w:rsidRDefault="008A5BC8" w:rsidP="004A20F4">
            <w:pPr>
              <w:jc w:val="both"/>
            </w:pPr>
          </w:p>
        </w:tc>
        <w:tc>
          <w:tcPr>
            <w:tcW w:w="813" w:type="dxa"/>
          </w:tcPr>
          <w:p w:rsidR="008A5BC8" w:rsidRPr="00A55610" w:rsidRDefault="008A5BC8" w:rsidP="004A20F4">
            <w:pPr>
              <w:jc w:val="both"/>
            </w:pPr>
          </w:p>
        </w:tc>
        <w:tc>
          <w:tcPr>
            <w:tcW w:w="813" w:type="dxa"/>
          </w:tcPr>
          <w:p w:rsidR="008A5BC8" w:rsidRPr="00A55610" w:rsidRDefault="008A5BC8" w:rsidP="004A20F4">
            <w:pPr>
              <w:jc w:val="both"/>
            </w:pPr>
          </w:p>
        </w:tc>
        <w:tc>
          <w:tcPr>
            <w:tcW w:w="813" w:type="dxa"/>
          </w:tcPr>
          <w:p w:rsidR="008A5BC8" w:rsidRPr="00A55610" w:rsidRDefault="008A5BC8" w:rsidP="004A20F4">
            <w:pPr>
              <w:jc w:val="both"/>
            </w:pPr>
          </w:p>
        </w:tc>
      </w:tr>
      <w:tr w:rsidR="008A5BC8" w:rsidRPr="00A55610" w:rsidTr="00F044C8">
        <w:trPr>
          <w:trHeight w:val="562"/>
        </w:trPr>
        <w:tc>
          <w:tcPr>
            <w:tcW w:w="4660" w:type="dxa"/>
            <w:vAlign w:val="center"/>
          </w:tcPr>
          <w:p w:rsidR="008A5BC8" w:rsidRPr="00A55610" w:rsidRDefault="008A5BC8" w:rsidP="004A20F4">
            <w:r w:rsidRPr="00A55610">
              <w:t>2. Üstlendiği rolü isteyerek yaptı.</w:t>
            </w:r>
          </w:p>
        </w:tc>
        <w:tc>
          <w:tcPr>
            <w:tcW w:w="814" w:type="dxa"/>
          </w:tcPr>
          <w:p w:rsidR="008A5BC8" w:rsidRPr="00A55610" w:rsidRDefault="008A5BC8" w:rsidP="004A20F4">
            <w:pPr>
              <w:jc w:val="both"/>
            </w:pPr>
          </w:p>
        </w:tc>
        <w:tc>
          <w:tcPr>
            <w:tcW w:w="814" w:type="dxa"/>
          </w:tcPr>
          <w:p w:rsidR="008A5BC8" w:rsidRPr="00A55610" w:rsidRDefault="008A5BC8" w:rsidP="004A20F4">
            <w:pPr>
              <w:jc w:val="both"/>
            </w:pPr>
          </w:p>
        </w:tc>
        <w:tc>
          <w:tcPr>
            <w:tcW w:w="813" w:type="dxa"/>
          </w:tcPr>
          <w:p w:rsidR="008A5BC8" w:rsidRPr="00A55610" w:rsidRDefault="008A5BC8" w:rsidP="004A20F4">
            <w:pPr>
              <w:jc w:val="both"/>
            </w:pPr>
          </w:p>
        </w:tc>
        <w:tc>
          <w:tcPr>
            <w:tcW w:w="813" w:type="dxa"/>
          </w:tcPr>
          <w:p w:rsidR="008A5BC8" w:rsidRPr="00A55610" w:rsidRDefault="008A5BC8" w:rsidP="004A20F4">
            <w:pPr>
              <w:jc w:val="both"/>
            </w:pPr>
          </w:p>
        </w:tc>
        <w:tc>
          <w:tcPr>
            <w:tcW w:w="813" w:type="dxa"/>
          </w:tcPr>
          <w:p w:rsidR="008A5BC8" w:rsidRPr="00A55610" w:rsidRDefault="008A5BC8" w:rsidP="004A20F4">
            <w:pPr>
              <w:jc w:val="both"/>
            </w:pPr>
          </w:p>
        </w:tc>
        <w:tc>
          <w:tcPr>
            <w:tcW w:w="813" w:type="dxa"/>
          </w:tcPr>
          <w:p w:rsidR="008A5BC8" w:rsidRPr="00A55610" w:rsidRDefault="008A5BC8" w:rsidP="004A20F4">
            <w:pPr>
              <w:jc w:val="both"/>
            </w:pPr>
          </w:p>
        </w:tc>
      </w:tr>
      <w:tr w:rsidR="008A5BC8" w:rsidRPr="00A55610" w:rsidTr="00F044C8">
        <w:trPr>
          <w:trHeight w:val="698"/>
        </w:trPr>
        <w:tc>
          <w:tcPr>
            <w:tcW w:w="4660" w:type="dxa"/>
            <w:vAlign w:val="center"/>
          </w:tcPr>
          <w:p w:rsidR="008A5BC8" w:rsidRPr="00A55610" w:rsidRDefault="008A5BC8" w:rsidP="004A20F4">
            <w:r w:rsidRPr="00A55610">
              <w:t>3. Farklı kaynaklardan bilgi toplama</w:t>
            </w:r>
          </w:p>
        </w:tc>
        <w:tc>
          <w:tcPr>
            <w:tcW w:w="814" w:type="dxa"/>
          </w:tcPr>
          <w:p w:rsidR="008A5BC8" w:rsidRPr="00A55610" w:rsidRDefault="008A5BC8" w:rsidP="004A20F4">
            <w:pPr>
              <w:jc w:val="both"/>
            </w:pPr>
          </w:p>
        </w:tc>
        <w:tc>
          <w:tcPr>
            <w:tcW w:w="814" w:type="dxa"/>
          </w:tcPr>
          <w:p w:rsidR="008A5BC8" w:rsidRPr="00A55610" w:rsidRDefault="008A5BC8" w:rsidP="004A20F4">
            <w:pPr>
              <w:jc w:val="both"/>
            </w:pPr>
          </w:p>
        </w:tc>
        <w:tc>
          <w:tcPr>
            <w:tcW w:w="813" w:type="dxa"/>
          </w:tcPr>
          <w:p w:rsidR="008A5BC8" w:rsidRPr="00A55610" w:rsidRDefault="008A5BC8" w:rsidP="004A20F4">
            <w:pPr>
              <w:jc w:val="both"/>
            </w:pPr>
          </w:p>
        </w:tc>
        <w:tc>
          <w:tcPr>
            <w:tcW w:w="813" w:type="dxa"/>
          </w:tcPr>
          <w:p w:rsidR="008A5BC8" w:rsidRPr="00A55610" w:rsidRDefault="008A5BC8" w:rsidP="004A20F4">
            <w:pPr>
              <w:jc w:val="both"/>
            </w:pPr>
          </w:p>
        </w:tc>
        <w:tc>
          <w:tcPr>
            <w:tcW w:w="813" w:type="dxa"/>
          </w:tcPr>
          <w:p w:rsidR="008A5BC8" w:rsidRPr="00A55610" w:rsidRDefault="008A5BC8" w:rsidP="004A20F4">
            <w:pPr>
              <w:jc w:val="both"/>
            </w:pPr>
          </w:p>
        </w:tc>
        <w:tc>
          <w:tcPr>
            <w:tcW w:w="813" w:type="dxa"/>
          </w:tcPr>
          <w:p w:rsidR="008A5BC8" w:rsidRPr="00A55610" w:rsidRDefault="008A5BC8" w:rsidP="004A20F4">
            <w:pPr>
              <w:jc w:val="both"/>
            </w:pPr>
          </w:p>
        </w:tc>
      </w:tr>
      <w:tr w:rsidR="008A5BC8" w:rsidRPr="00A55610" w:rsidTr="00F044C8">
        <w:trPr>
          <w:trHeight w:val="694"/>
        </w:trPr>
        <w:tc>
          <w:tcPr>
            <w:tcW w:w="4660" w:type="dxa"/>
            <w:vAlign w:val="center"/>
          </w:tcPr>
          <w:p w:rsidR="008A5BC8" w:rsidRPr="00A55610" w:rsidRDefault="008A5BC8" w:rsidP="004A20F4">
            <w:r w:rsidRPr="00A55610">
              <w:t>4. Grup arkadaşlarının görüşlerine saygılı olma</w:t>
            </w:r>
          </w:p>
        </w:tc>
        <w:tc>
          <w:tcPr>
            <w:tcW w:w="814" w:type="dxa"/>
          </w:tcPr>
          <w:p w:rsidR="008A5BC8" w:rsidRPr="00A55610" w:rsidRDefault="008A5BC8" w:rsidP="004A20F4">
            <w:pPr>
              <w:jc w:val="both"/>
            </w:pPr>
          </w:p>
        </w:tc>
        <w:tc>
          <w:tcPr>
            <w:tcW w:w="814" w:type="dxa"/>
          </w:tcPr>
          <w:p w:rsidR="008A5BC8" w:rsidRPr="00A55610" w:rsidRDefault="008A5BC8" w:rsidP="004A20F4">
            <w:pPr>
              <w:jc w:val="both"/>
            </w:pPr>
          </w:p>
        </w:tc>
        <w:tc>
          <w:tcPr>
            <w:tcW w:w="813" w:type="dxa"/>
          </w:tcPr>
          <w:p w:rsidR="008A5BC8" w:rsidRPr="00A55610" w:rsidRDefault="008A5BC8" w:rsidP="004A20F4">
            <w:pPr>
              <w:jc w:val="both"/>
            </w:pPr>
          </w:p>
        </w:tc>
        <w:tc>
          <w:tcPr>
            <w:tcW w:w="813" w:type="dxa"/>
          </w:tcPr>
          <w:p w:rsidR="008A5BC8" w:rsidRPr="00A55610" w:rsidRDefault="008A5BC8" w:rsidP="004A20F4">
            <w:pPr>
              <w:jc w:val="both"/>
            </w:pPr>
          </w:p>
        </w:tc>
        <w:tc>
          <w:tcPr>
            <w:tcW w:w="813" w:type="dxa"/>
          </w:tcPr>
          <w:p w:rsidR="008A5BC8" w:rsidRPr="00A55610" w:rsidRDefault="008A5BC8" w:rsidP="004A20F4">
            <w:pPr>
              <w:jc w:val="both"/>
            </w:pPr>
          </w:p>
        </w:tc>
        <w:tc>
          <w:tcPr>
            <w:tcW w:w="813" w:type="dxa"/>
          </w:tcPr>
          <w:p w:rsidR="008A5BC8" w:rsidRPr="00A55610" w:rsidRDefault="008A5BC8" w:rsidP="004A20F4">
            <w:pPr>
              <w:jc w:val="both"/>
            </w:pPr>
          </w:p>
        </w:tc>
      </w:tr>
      <w:tr w:rsidR="008A5BC8" w:rsidRPr="00A55610" w:rsidTr="00F044C8">
        <w:trPr>
          <w:trHeight w:val="471"/>
        </w:trPr>
        <w:tc>
          <w:tcPr>
            <w:tcW w:w="4660" w:type="dxa"/>
            <w:vAlign w:val="center"/>
          </w:tcPr>
          <w:p w:rsidR="008A5BC8" w:rsidRPr="00A55610" w:rsidRDefault="008A5BC8" w:rsidP="004A20F4">
            <w:r w:rsidRPr="00A55610">
              <w:t>5. Arkadaşlarını uyarırken olumlu bir dil kullanma</w:t>
            </w:r>
          </w:p>
        </w:tc>
        <w:tc>
          <w:tcPr>
            <w:tcW w:w="814" w:type="dxa"/>
          </w:tcPr>
          <w:p w:rsidR="008A5BC8" w:rsidRPr="00A55610" w:rsidRDefault="008A5BC8" w:rsidP="004A20F4">
            <w:pPr>
              <w:jc w:val="both"/>
            </w:pPr>
          </w:p>
        </w:tc>
        <w:tc>
          <w:tcPr>
            <w:tcW w:w="814" w:type="dxa"/>
          </w:tcPr>
          <w:p w:rsidR="008A5BC8" w:rsidRPr="00A55610" w:rsidRDefault="008A5BC8" w:rsidP="004A20F4">
            <w:pPr>
              <w:jc w:val="both"/>
            </w:pPr>
          </w:p>
        </w:tc>
        <w:tc>
          <w:tcPr>
            <w:tcW w:w="813" w:type="dxa"/>
          </w:tcPr>
          <w:p w:rsidR="008A5BC8" w:rsidRPr="00A55610" w:rsidRDefault="008A5BC8" w:rsidP="004A20F4">
            <w:pPr>
              <w:jc w:val="both"/>
            </w:pPr>
          </w:p>
        </w:tc>
        <w:tc>
          <w:tcPr>
            <w:tcW w:w="813" w:type="dxa"/>
          </w:tcPr>
          <w:p w:rsidR="008A5BC8" w:rsidRPr="00A55610" w:rsidRDefault="008A5BC8" w:rsidP="004A20F4">
            <w:pPr>
              <w:jc w:val="both"/>
            </w:pPr>
          </w:p>
        </w:tc>
        <w:tc>
          <w:tcPr>
            <w:tcW w:w="813" w:type="dxa"/>
          </w:tcPr>
          <w:p w:rsidR="008A5BC8" w:rsidRPr="00A55610" w:rsidRDefault="008A5BC8" w:rsidP="004A20F4">
            <w:pPr>
              <w:jc w:val="both"/>
            </w:pPr>
          </w:p>
        </w:tc>
        <w:tc>
          <w:tcPr>
            <w:tcW w:w="813" w:type="dxa"/>
          </w:tcPr>
          <w:p w:rsidR="008A5BC8" w:rsidRPr="00A55610" w:rsidRDefault="008A5BC8" w:rsidP="004A20F4">
            <w:pPr>
              <w:jc w:val="both"/>
            </w:pPr>
          </w:p>
        </w:tc>
      </w:tr>
      <w:tr w:rsidR="008A5BC8" w:rsidRPr="00A55610" w:rsidTr="00F044C8">
        <w:trPr>
          <w:trHeight w:val="467"/>
        </w:trPr>
        <w:tc>
          <w:tcPr>
            <w:tcW w:w="4660" w:type="dxa"/>
            <w:vAlign w:val="center"/>
          </w:tcPr>
          <w:p w:rsidR="008A5BC8" w:rsidRPr="00A55610" w:rsidRDefault="008A5BC8" w:rsidP="004A20F4">
            <w:r w:rsidRPr="00A55610">
              <w:t>6. Temiz, tertipli ve düzenli çalışma</w:t>
            </w:r>
          </w:p>
        </w:tc>
        <w:tc>
          <w:tcPr>
            <w:tcW w:w="814" w:type="dxa"/>
          </w:tcPr>
          <w:p w:rsidR="008A5BC8" w:rsidRPr="00A55610" w:rsidRDefault="008A5BC8" w:rsidP="004A20F4">
            <w:pPr>
              <w:jc w:val="both"/>
            </w:pPr>
          </w:p>
        </w:tc>
        <w:tc>
          <w:tcPr>
            <w:tcW w:w="814" w:type="dxa"/>
          </w:tcPr>
          <w:p w:rsidR="008A5BC8" w:rsidRPr="00A55610" w:rsidRDefault="008A5BC8" w:rsidP="004A20F4">
            <w:pPr>
              <w:jc w:val="both"/>
            </w:pPr>
          </w:p>
        </w:tc>
        <w:tc>
          <w:tcPr>
            <w:tcW w:w="813" w:type="dxa"/>
          </w:tcPr>
          <w:p w:rsidR="008A5BC8" w:rsidRPr="00A55610" w:rsidRDefault="008A5BC8" w:rsidP="004A20F4">
            <w:pPr>
              <w:jc w:val="both"/>
            </w:pPr>
          </w:p>
        </w:tc>
        <w:tc>
          <w:tcPr>
            <w:tcW w:w="813" w:type="dxa"/>
          </w:tcPr>
          <w:p w:rsidR="008A5BC8" w:rsidRPr="00A55610" w:rsidRDefault="008A5BC8" w:rsidP="004A20F4">
            <w:pPr>
              <w:jc w:val="both"/>
            </w:pPr>
          </w:p>
        </w:tc>
        <w:tc>
          <w:tcPr>
            <w:tcW w:w="813" w:type="dxa"/>
          </w:tcPr>
          <w:p w:rsidR="008A5BC8" w:rsidRPr="00A55610" w:rsidRDefault="008A5BC8" w:rsidP="004A20F4">
            <w:pPr>
              <w:jc w:val="both"/>
            </w:pPr>
          </w:p>
        </w:tc>
        <w:tc>
          <w:tcPr>
            <w:tcW w:w="813" w:type="dxa"/>
          </w:tcPr>
          <w:p w:rsidR="008A5BC8" w:rsidRPr="00A55610" w:rsidRDefault="008A5BC8" w:rsidP="004A20F4">
            <w:pPr>
              <w:jc w:val="both"/>
            </w:pPr>
          </w:p>
        </w:tc>
      </w:tr>
      <w:tr w:rsidR="008A5BC8" w:rsidRPr="00A55610" w:rsidTr="00F044C8">
        <w:trPr>
          <w:trHeight w:val="562"/>
        </w:trPr>
        <w:tc>
          <w:tcPr>
            <w:tcW w:w="4660" w:type="dxa"/>
            <w:vAlign w:val="center"/>
          </w:tcPr>
          <w:p w:rsidR="008A5BC8" w:rsidRPr="00A55610" w:rsidRDefault="008A5BC8" w:rsidP="004A20F4">
            <w:r w:rsidRPr="00A55610">
              <w:t>7. Sonuçları tartışırken anlaşılır konuşma</w:t>
            </w:r>
          </w:p>
        </w:tc>
        <w:tc>
          <w:tcPr>
            <w:tcW w:w="814" w:type="dxa"/>
          </w:tcPr>
          <w:p w:rsidR="008A5BC8" w:rsidRPr="00A55610" w:rsidRDefault="008A5BC8" w:rsidP="004A20F4">
            <w:pPr>
              <w:jc w:val="both"/>
            </w:pPr>
          </w:p>
        </w:tc>
        <w:tc>
          <w:tcPr>
            <w:tcW w:w="814" w:type="dxa"/>
          </w:tcPr>
          <w:p w:rsidR="008A5BC8" w:rsidRPr="00A55610" w:rsidRDefault="008A5BC8" w:rsidP="004A20F4">
            <w:pPr>
              <w:jc w:val="both"/>
            </w:pPr>
          </w:p>
        </w:tc>
        <w:tc>
          <w:tcPr>
            <w:tcW w:w="813" w:type="dxa"/>
          </w:tcPr>
          <w:p w:rsidR="008A5BC8" w:rsidRPr="00A55610" w:rsidRDefault="008A5BC8" w:rsidP="004A20F4">
            <w:pPr>
              <w:jc w:val="both"/>
            </w:pPr>
          </w:p>
        </w:tc>
        <w:tc>
          <w:tcPr>
            <w:tcW w:w="813" w:type="dxa"/>
          </w:tcPr>
          <w:p w:rsidR="008A5BC8" w:rsidRPr="00A55610" w:rsidRDefault="008A5BC8" w:rsidP="004A20F4">
            <w:pPr>
              <w:jc w:val="both"/>
            </w:pPr>
          </w:p>
        </w:tc>
        <w:tc>
          <w:tcPr>
            <w:tcW w:w="813" w:type="dxa"/>
          </w:tcPr>
          <w:p w:rsidR="008A5BC8" w:rsidRPr="00A55610" w:rsidRDefault="008A5BC8" w:rsidP="004A20F4">
            <w:pPr>
              <w:jc w:val="both"/>
            </w:pPr>
          </w:p>
        </w:tc>
        <w:tc>
          <w:tcPr>
            <w:tcW w:w="813" w:type="dxa"/>
          </w:tcPr>
          <w:p w:rsidR="008A5BC8" w:rsidRPr="00A55610" w:rsidRDefault="008A5BC8" w:rsidP="004A20F4">
            <w:pPr>
              <w:jc w:val="both"/>
            </w:pPr>
          </w:p>
        </w:tc>
      </w:tr>
      <w:tr w:rsidR="008A5BC8" w:rsidRPr="00A55610" w:rsidTr="00F044C8">
        <w:trPr>
          <w:trHeight w:val="275"/>
        </w:trPr>
        <w:tc>
          <w:tcPr>
            <w:tcW w:w="4660" w:type="dxa"/>
            <w:vAlign w:val="center"/>
          </w:tcPr>
          <w:p w:rsidR="008A5BC8" w:rsidRPr="00A55610" w:rsidRDefault="008A5BC8" w:rsidP="004A20F4">
            <w:r w:rsidRPr="00A55610">
              <w:t>8.  Hikayedeki karakteri doğru  oynadı.</w:t>
            </w:r>
          </w:p>
        </w:tc>
        <w:tc>
          <w:tcPr>
            <w:tcW w:w="814" w:type="dxa"/>
          </w:tcPr>
          <w:p w:rsidR="008A5BC8" w:rsidRPr="00A55610" w:rsidRDefault="008A5BC8" w:rsidP="004A20F4">
            <w:pPr>
              <w:jc w:val="both"/>
            </w:pPr>
          </w:p>
        </w:tc>
        <w:tc>
          <w:tcPr>
            <w:tcW w:w="814" w:type="dxa"/>
          </w:tcPr>
          <w:p w:rsidR="008A5BC8" w:rsidRPr="00A55610" w:rsidRDefault="008A5BC8" w:rsidP="004A20F4">
            <w:pPr>
              <w:jc w:val="both"/>
            </w:pPr>
          </w:p>
        </w:tc>
        <w:tc>
          <w:tcPr>
            <w:tcW w:w="813" w:type="dxa"/>
          </w:tcPr>
          <w:p w:rsidR="008A5BC8" w:rsidRPr="00A55610" w:rsidRDefault="008A5BC8" w:rsidP="004A20F4">
            <w:pPr>
              <w:jc w:val="both"/>
            </w:pPr>
          </w:p>
        </w:tc>
        <w:tc>
          <w:tcPr>
            <w:tcW w:w="813" w:type="dxa"/>
          </w:tcPr>
          <w:p w:rsidR="008A5BC8" w:rsidRPr="00A55610" w:rsidRDefault="008A5BC8" w:rsidP="004A20F4">
            <w:pPr>
              <w:jc w:val="both"/>
            </w:pPr>
          </w:p>
        </w:tc>
        <w:tc>
          <w:tcPr>
            <w:tcW w:w="813" w:type="dxa"/>
          </w:tcPr>
          <w:p w:rsidR="008A5BC8" w:rsidRPr="00A55610" w:rsidRDefault="008A5BC8" w:rsidP="004A20F4">
            <w:pPr>
              <w:jc w:val="both"/>
            </w:pPr>
          </w:p>
        </w:tc>
        <w:tc>
          <w:tcPr>
            <w:tcW w:w="813" w:type="dxa"/>
          </w:tcPr>
          <w:p w:rsidR="008A5BC8" w:rsidRPr="00A55610" w:rsidRDefault="008A5BC8" w:rsidP="004A20F4">
            <w:pPr>
              <w:jc w:val="both"/>
            </w:pPr>
          </w:p>
        </w:tc>
      </w:tr>
      <w:tr w:rsidR="008A5BC8" w:rsidRPr="00A55610" w:rsidTr="00F044C8">
        <w:trPr>
          <w:trHeight w:val="701"/>
        </w:trPr>
        <w:tc>
          <w:tcPr>
            <w:tcW w:w="4660" w:type="dxa"/>
            <w:vAlign w:val="center"/>
          </w:tcPr>
          <w:p w:rsidR="008A5BC8" w:rsidRPr="00A55610" w:rsidRDefault="008A5BC8" w:rsidP="004A20F4">
            <w:r w:rsidRPr="00A55610">
              <w:t>Toplam</w:t>
            </w:r>
          </w:p>
        </w:tc>
        <w:tc>
          <w:tcPr>
            <w:tcW w:w="814" w:type="dxa"/>
          </w:tcPr>
          <w:p w:rsidR="008A5BC8" w:rsidRPr="00A55610" w:rsidRDefault="008A5BC8" w:rsidP="004A20F4">
            <w:pPr>
              <w:jc w:val="both"/>
            </w:pPr>
          </w:p>
        </w:tc>
        <w:tc>
          <w:tcPr>
            <w:tcW w:w="814" w:type="dxa"/>
          </w:tcPr>
          <w:p w:rsidR="008A5BC8" w:rsidRPr="00A55610" w:rsidRDefault="008A5BC8" w:rsidP="004A20F4">
            <w:pPr>
              <w:jc w:val="both"/>
            </w:pPr>
          </w:p>
        </w:tc>
        <w:tc>
          <w:tcPr>
            <w:tcW w:w="813" w:type="dxa"/>
          </w:tcPr>
          <w:p w:rsidR="008A5BC8" w:rsidRPr="00A55610" w:rsidRDefault="008A5BC8" w:rsidP="004A20F4">
            <w:pPr>
              <w:jc w:val="both"/>
            </w:pPr>
          </w:p>
        </w:tc>
        <w:tc>
          <w:tcPr>
            <w:tcW w:w="813" w:type="dxa"/>
          </w:tcPr>
          <w:p w:rsidR="008A5BC8" w:rsidRPr="00A55610" w:rsidRDefault="008A5BC8" w:rsidP="004A20F4">
            <w:pPr>
              <w:jc w:val="both"/>
            </w:pPr>
          </w:p>
        </w:tc>
        <w:tc>
          <w:tcPr>
            <w:tcW w:w="813" w:type="dxa"/>
          </w:tcPr>
          <w:p w:rsidR="008A5BC8" w:rsidRPr="00A55610" w:rsidRDefault="008A5BC8" w:rsidP="004A20F4">
            <w:pPr>
              <w:jc w:val="both"/>
            </w:pPr>
          </w:p>
        </w:tc>
        <w:tc>
          <w:tcPr>
            <w:tcW w:w="813" w:type="dxa"/>
          </w:tcPr>
          <w:p w:rsidR="008A5BC8" w:rsidRPr="00A55610" w:rsidRDefault="008A5BC8" w:rsidP="004A20F4">
            <w:pPr>
              <w:jc w:val="both"/>
            </w:pPr>
          </w:p>
        </w:tc>
      </w:tr>
    </w:tbl>
    <w:p w:rsidR="008A5BC8" w:rsidRDefault="008A5BC8" w:rsidP="00EE311A">
      <w:pPr>
        <w:tabs>
          <w:tab w:val="left" w:pos="8400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 xml:space="preserve">Hilmi Doğan </w:t>
      </w:r>
    </w:p>
    <w:p w:rsidR="008A5BC8" w:rsidRPr="003435A1" w:rsidRDefault="008A5BC8" w:rsidP="00EE311A">
      <w:pPr>
        <w:tabs>
          <w:tab w:val="left" w:pos="8400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                    TED Kayseri Koleji</w:t>
      </w:r>
    </w:p>
    <w:sectPr w:rsidR="008A5BC8" w:rsidRPr="003435A1" w:rsidSect="0047584D">
      <w:pgSz w:w="11906" w:h="16838"/>
      <w:pgMar w:top="993" w:right="707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3E28BE"/>
    <w:multiLevelType w:val="hybridMultilevel"/>
    <w:tmpl w:val="81EEFC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2283C1F"/>
    <w:multiLevelType w:val="hybridMultilevel"/>
    <w:tmpl w:val="80AA8D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584D"/>
    <w:rsid w:val="00014CF0"/>
    <w:rsid w:val="000546BF"/>
    <w:rsid w:val="00064854"/>
    <w:rsid w:val="000B4509"/>
    <w:rsid w:val="000E5C79"/>
    <w:rsid w:val="00100FE7"/>
    <w:rsid w:val="001469EE"/>
    <w:rsid w:val="00153F23"/>
    <w:rsid w:val="0017374F"/>
    <w:rsid w:val="001838DA"/>
    <w:rsid w:val="001B64BB"/>
    <w:rsid w:val="001E5229"/>
    <w:rsid w:val="00202F47"/>
    <w:rsid w:val="002E7EFC"/>
    <w:rsid w:val="00341010"/>
    <w:rsid w:val="003435A1"/>
    <w:rsid w:val="003541C1"/>
    <w:rsid w:val="003A5137"/>
    <w:rsid w:val="00435DA2"/>
    <w:rsid w:val="00456E00"/>
    <w:rsid w:val="0047584D"/>
    <w:rsid w:val="004858D8"/>
    <w:rsid w:val="004A20F4"/>
    <w:rsid w:val="00576229"/>
    <w:rsid w:val="005767A8"/>
    <w:rsid w:val="0059769D"/>
    <w:rsid w:val="0065152F"/>
    <w:rsid w:val="00653730"/>
    <w:rsid w:val="006E5980"/>
    <w:rsid w:val="00720E19"/>
    <w:rsid w:val="0073105A"/>
    <w:rsid w:val="00757B93"/>
    <w:rsid w:val="00773288"/>
    <w:rsid w:val="007874E2"/>
    <w:rsid w:val="007E73AD"/>
    <w:rsid w:val="00881306"/>
    <w:rsid w:val="00886507"/>
    <w:rsid w:val="008A5BC8"/>
    <w:rsid w:val="00953AF6"/>
    <w:rsid w:val="00974896"/>
    <w:rsid w:val="009D1B85"/>
    <w:rsid w:val="00A55610"/>
    <w:rsid w:val="00A659AC"/>
    <w:rsid w:val="00A73495"/>
    <w:rsid w:val="00A91BC5"/>
    <w:rsid w:val="00B22FC1"/>
    <w:rsid w:val="00B9231C"/>
    <w:rsid w:val="00BE0346"/>
    <w:rsid w:val="00BF1637"/>
    <w:rsid w:val="00BF285B"/>
    <w:rsid w:val="00C2505A"/>
    <w:rsid w:val="00CA3122"/>
    <w:rsid w:val="00D26062"/>
    <w:rsid w:val="00D86568"/>
    <w:rsid w:val="00DD0713"/>
    <w:rsid w:val="00E14004"/>
    <w:rsid w:val="00E2687D"/>
    <w:rsid w:val="00E61707"/>
    <w:rsid w:val="00E654D1"/>
    <w:rsid w:val="00E65A39"/>
    <w:rsid w:val="00E93357"/>
    <w:rsid w:val="00ED7038"/>
    <w:rsid w:val="00EE2981"/>
    <w:rsid w:val="00EE311A"/>
    <w:rsid w:val="00F044C8"/>
    <w:rsid w:val="00F11177"/>
    <w:rsid w:val="00FC25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622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7584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4758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7584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2E7EFC"/>
    <w:pPr>
      <w:ind w:left="720"/>
      <w:contextualSpacing/>
    </w:pPr>
  </w:style>
  <w:style w:type="character" w:styleId="BookTitle">
    <w:name w:val="Book Title"/>
    <w:basedOn w:val="DefaultParagraphFont"/>
    <w:uiPriority w:val="99"/>
    <w:qFormat/>
    <w:rsid w:val="002E7EFC"/>
    <w:rPr>
      <w:rFonts w:cs="Times New Roman"/>
      <w:b/>
      <w:bCs/>
      <w:smallCaps/>
      <w:spacing w:val="5"/>
    </w:rPr>
  </w:style>
  <w:style w:type="character" w:styleId="IntenseReference">
    <w:name w:val="Intense Reference"/>
    <w:basedOn w:val="DefaultParagraphFont"/>
    <w:uiPriority w:val="99"/>
    <w:qFormat/>
    <w:rsid w:val="002E7EFC"/>
    <w:rPr>
      <w:rFonts w:cs="Times New Roman"/>
      <w:b/>
      <w:bCs/>
      <w:smallCaps/>
      <w:color w:val="C0504D"/>
      <w:spacing w:val="5"/>
      <w:u w:val="single"/>
    </w:rPr>
  </w:style>
  <w:style w:type="character" w:styleId="SubtleReference">
    <w:name w:val="Subtle Reference"/>
    <w:basedOn w:val="DefaultParagraphFont"/>
    <w:uiPriority w:val="99"/>
    <w:qFormat/>
    <w:rsid w:val="002E7EFC"/>
    <w:rPr>
      <w:rFonts w:cs="Times New Roman"/>
      <w:smallCaps/>
      <w:color w:val="C0504D"/>
      <w:u w:val="single"/>
    </w:rPr>
  </w:style>
  <w:style w:type="character" w:styleId="Hyperlink">
    <w:name w:val="Hyperlink"/>
    <w:basedOn w:val="DefaultParagraphFont"/>
    <w:uiPriority w:val="99"/>
    <w:rsid w:val="005767A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73</TotalTime>
  <Pages>3</Pages>
  <Words>571</Words>
  <Characters>3259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Ersin Kaynak</cp:lastModifiedBy>
  <cp:revision>11</cp:revision>
  <dcterms:created xsi:type="dcterms:W3CDTF">2012-04-24T15:10:00Z</dcterms:created>
  <dcterms:modified xsi:type="dcterms:W3CDTF">2013-02-04T12:17:00Z</dcterms:modified>
  <cp:category>www.sorubak.com</cp:category>
  <cp:version>www.sorubak.com</cp:version>
</cp:coreProperties>
</file>