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40"/>
      </w:tblGrid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3" o:spid="_x0000_s1026" type="#_x0000_t75" style="position:absolute;margin-left:465.2pt;margin-top:-47.5pt;width:70.5pt;height:100.5pt;z-index:251659264;visibility:visible">
                  <v:imagedata r:id="rId6" o:title=""/>
                </v:shape>
              </w:pict>
            </w:r>
            <w:r w:rsidRPr="00CE7BAE">
              <w:rPr>
                <w:b/>
                <w:sz w:val="24"/>
              </w:rPr>
              <w:t>1-1.Dünya Savaşı ne zaman başladı, kaç yıl sürdü?</w:t>
            </w:r>
            <w:r w:rsidRPr="00CE7BAE">
              <w:t xml:space="preserve"> 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2-Osmanlı Devleti’nin  1. Dünya Savaşı’nda yaptığı savaşları yazınız?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3-Çanakkale Savaşı hangi tarihte yapılmıştır? Hangi ülkelerle  savaştık?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4-1.Dünya Savaşı nasıl sonuçlandı?</w:t>
            </w: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5-1.Dünya Savaşı’nda bizimle birlikte savaşan ülke kimdir?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6-Mondros Ateşkes Antlaşması ne zaman imzalandı.Bu antlaşmanın özelliği neydi ?En önemli maddesi hangisiydi?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7-Mondros Antlaşmasından sonra imzalanan daha sert kuralları olan antlaşma hangisidir yazınız?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8-Mustafa Kemal’in bu antlaşmalar karşısındaki tutumu ne olmuştur?</w:t>
            </w: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9-Mustafa Kemal Kurtuluş Savaşı’nı ne zaman ve nerede başlatmıştır?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10-Kurtuluş Savaşı’nı planlamak için nerelerde toplantılar yapıldı?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11-Misakı Milli nedir?</w:t>
            </w: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12-Kuvayi  Milliye nedir?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13-Kurtuluş Savaşı sırasında hangi cephede kimlerle savaştık?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14-Kurtuluş Savaşı sırasındaki cepheleri ve komutanları yazınız.</w:t>
            </w: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15-TBMM  ne zaman nerede açıldı?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16-Cumhuriyet ne zaman ilan edildi?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706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17-Yeni Türkiye Cumhuriyeti’nin  kazandığı ilk zaferle birlikte  imzaladığı ilk antlaşma  hangisidir? Kimlerle imzalanmıştır?</w:t>
            </w:r>
          </w:p>
        </w:tc>
      </w:tr>
      <w:tr w:rsidR="008A2D4F" w:rsidRPr="00CE7BAE" w:rsidTr="00CE7BAE">
        <w:trPr>
          <w:trHeight w:val="482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18-Kurtuluş Savaşı sırasında yapılan savaşları yazınız.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19-Milli mücadele sırasında ,askerlerle birlikte savaşan kahraman Türk kadınlarından  üç tanesinin ismini yazınız.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727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20-Mustafa Kemal’in “Ordular ilk hedefiniz Akdeniz’dir.İleri !”emri ile başlayan savaş hangi savaştır? Bu emirle Akdeniz’e doğru saldırıya geçmeleri gerekirken ordular neden Ege Denizi’ne doğru hareket etmişlerdir?</w:t>
            </w:r>
          </w:p>
        </w:tc>
      </w:tr>
      <w:tr w:rsidR="008A2D4F" w:rsidRPr="00CE7BAE" w:rsidTr="00CE7BAE">
        <w:trPr>
          <w:trHeight w:val="378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41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41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21-Türki Cumhuriyetinin yepyeni bir devlet olduğunu  ilan ettiği ve bunu bütün dünyaya duyurduğu antlaşma hangi antlaşmadır,hangi tarihte nerede imzalanmıştır?</w:t>
            </w:r>
          </w:p>
        </w:tc>
      </w:tr>
      <w:tr w:rsidR="008A2D4F" w:rsidRPr="00CE7BAE" w:rsidTr="00CE7BAE">
        <w:trPr>
          <w:trHeight w:val="437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4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22-T.C nin ilk Cumhurbaşkanı ve ilk Başbakanı kimlerdir?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23-Kurtuluş Savaşı sırasında gösterdikleri kahramanlıklardan dolayı hangi şehirlere nasıl bir ödül verilmiştir?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24-Hangi Savaş’ta Mustafa Kemal’e gazilik ve mareşallik ünvanı verilmiştir?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>25-Manda ve himaye nedir? Araştırarak anlamlarınız yazınız.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rg_hi" o:spid="_x0000_s1027" type="#_x0000_t75" alt="http://t2.gstatic.com/images?q=tbn:ANd9GcTYVVkEqiqNiu7Ge15kY3_Ri-QW7SDHIB505fUeipaxo8JIZspNrA" href="http://www.google.com.tr/imgres?q=kurtulu%C5%9F+sava%C5%9F%C4%B1&amp;start=315&amp;um=1&amp;hl=tr&amp;sa=N&amp;biw=1366&amp;bih=620&amp;tbm=isch&amp;tbnid=8Md2ytwfZ8k82M:&amp;imgrefurl=http://www.ataturkinkilaplari.com/ar/101/ataturk-kurtulus-savasinda-subaylarla.html&amp;docid=-KiHbja_b9snoM&amp;imgurl=http://www.ataturkinkilaplari.com/depo/ataturk_resimleri/DREMNU-ataturk-kurtulus-savasi-nda-subaylar-la-71.jpg&amp;w=450&amp;h=315&amp;ei=Y1q2UOL0BqyL4gSwioCIAQ&amp;zoom=1&amp;iact=hc&amp;vpx=544&amp;vpy=318&amp;dur=1541&amp;hovh=188&amp;hovw=268&amp;tx=99&amp;ty=90&amp;sig=100723507602230869433&amp;page=14&amp;tbnh=137&amp;tbnw=196&amp;ndsp=25&amp;ved=1t:429,r:29,s:300,i:" style="position:absolute;margin-left:354.95pt;margin-top:16.95pt;width:155.3pt;height:150pt;z-index:251656192;visibility:visible;mso-position-horizontal-relative:text;mso-position-vertical-relative:text" o:button="t">
                  <v:fill o:detectmouseclick="t"/>
                  <v:imagedata r:id="rId7" o:title=""/>
                </v:shape>
              </w:pict>
            </w:r>
            <w:r w:rsidRPr="00CE7BAE">
              <w:rPr>
                <w:b/>
                <w:sz w:val="24"/>
              </w:rPr>
              <w:t>26-Osmanlı Devleti’nin başkenti neresiydi?</w:t>
            </w:r>
          </w:p>
        </w:tc>
      </w:tr>
      <w:tr w:rsidR="008A2D4F" w:rsidRPr="00CE7BAE" w:rsidTr="00CE7BAE">
        <w:trPr>
          <w:trHeight w:val="364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</w:p>
        </w:tc>
      </w:tr>
      <w:tr w:rsidR="008A2D4F" w:rsidRPr="00CE7BAE" w:rsidTr="00CE7BAE">
        <w:trPr>
          <w:trHeight w:val="2578"/>
        </w:trPr>
        <w:tc>
          <w:tcPr>
            <w:tcW w:w="10740" w:type="dxa"/>
          </w:tcPr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 xml:space="preserve">    </w:t>
            </w:r>
          </w:p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 xml:space="preserve">       </w:t>
            </w:r>
          </w:p>
          <w:p w:rsidR="008A2D4F" w:rsidRPr="00CE7BAE" w:rsidRDefault="008A2D4F" w:rsidP="00CE7BAE">
            <w:pPr>
              <w:spacing w:after="0" w:line="240" w:lineRule="auto"/>
              <w:rPr>
                <w:rFonts w:cs="Calibri"/>
                <w:b/>
                <w:sz w:val="24"/>
              </w:rPr>
            </w:pPr>
            <w:r w:rsidRPr="00CE7BAE">
              <w:rPr>
                <w:b/>
                <w:sz w:val="24"/>
              </w:rPr>
              <w:t xml:space="preserve">         </w:t>
            </w:r>
            <w:r w:rsidRPr="00CE7BAE">
              <w:rPr>
                <w:rFonts w:cs="Calibri"/>
                <w:b/>
                <w:sz w:val="24"/>
              </w:rPr>
              <w:t>CUMHURİYETİ BİZ KURDUK ONU SONSUZA KADAR</w:t>
            </w:r>
          </w:p>
          <w:p w:rsidR="008A2D4F" w:rsidRPr="00CE7BAE" w:rsidRDefault="008A2D4F" w:rsidP="00CE7BAE">
            <w:pPr>
              <w:spacing w:after="0" w:line="240" w:lineRule="auto"/>
              <w:rPr>
                <w:rFonts w:cs="Calibri"/>
                <w:b/>
                <w:sz w:val="24"/>
              </w:rPr>
            </w:pPr>
            <w:r w:rsidRPr="00CE7BAE">
              <w:rPr>
                <w:rFonts w:cs="Calibri"/>
                <w:b/>
                <w:sz w:val="24"/>
              </w:rPr>
              <w:t xml:space="preserve">                                                                       YAŞATACAK OLAN SİZLERSİNİZ</w:t>
            </w:r>
          </w:p>
          <w:p w:rsidR="008A2D4F" w:rsidRPr="00CE7BAE" w:rsidRDefault="008A2D4F" w:rsidP="00CE7BAE">
            <w:pPr>
              <w:spacing w:after="0" w:line="240" w:lineRule="auto"/>
              <w:rPr>
                <w:rFonts w:cs="Calibri"/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8" type="#_x0000_t62" style="position:absolute;margin-left:-25.3pt;margin-top:12.85pt;width:219pt;height:87.6pt;z-index:251657216" adj="3960,21082">
                  <v:textbox style="mso-next-textbox:#_x0000_s1028">
                    <w:txbxContent>
                      <w:p w:rsidR="008A2D4F" w:rsidRPr="00945F8D" w:rsidRDefault="008A2D4F" w:rsidP="00820397">
                        <w:pPr>
                          <w:pStyle w:val="NoSpacing"/>
                          <w:rPr>
                            <w:b/>
                          </w:rPr>
                        </w:pPr>
                        <w:r>
                          <w:t xml:space="preserve">   </w:t>
                        </w:r>
                        <w:r w:rsidRPr="00945F8D">
                          <w:rPr>
                            <w:b/>
                          </w:rPr>
                          <w:t>Bu ödevi yaparken ders notlarından yararlanabi</w:t>
                        </w:r>
                        <w:r>
                          <w:rPr>
                            <w:b/>
                          </w:rPr>
                          <w:t>lirsin.  C</w:t>
                        </w:r>
                        <w:r w:rsidRPr="00945F8D">
                          <w:rPr>
                            <w:b/>
                          </w:rPr>
                          <w:t>evaplarında noktalama işaretlerine, özel isimlere ve cevaplarının cümle olmasına dikkat etmeni istiyorum.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</w:p>
                      <w:p w:rsidR="008A2D4F" w:rsidRDefault="008A2D4F" w:rsidP="00820397">
                        <w:r>
                          <w:rPr>
                            <w:sz w:val="24"/>
                          </w:rPr>
                          <w:t xml:space="preserve">                                                                                                                                                                 Kolay Gelsin</w:t>
                        </w:r>
                      </w:p>
                    </w:txbxContent>
                  </v:textbox>
                </v:shape>
              </w:pict>
            </w:r>
          </w:p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Resim 7" o:spid="_x0000_s1029" type="#_x0000_t75" style="position:absolute;margin-left:247.7pt;margin-top:11.1pt;width:105pt;height:31.05pt;rotation:-1068917fd;z-index:-251658240;visibility:visible">
                  <v:imagedata r:id="rId8" o:title=""/>
                </v:shape>
              </w:pict>
            </w:r>
            <w:r w:rsidRPr="00CE7BAE">
              <w:rPr>
                <w:b/>
                <w:sz w:val="24"/>
              </w:rPr>
              <w:t xml:space="preserve">  </w:t>
            </w:r>
          </w:p>
          <w:p w:rsidR="008A2D4F" w:rsidRPr="00CE7BAE" w:rsidRDefault="008A2D4F" w:rsidP="00CE7BAE">
            <w:pPr>
              <w:spacing w:after="0" w:line="240" w:lineRule="auto"/>
              <w:rPr>
                <w:b/>
                <w:sz w:val="24"/>
              </w:rPr>
            </w:pPr>
            <w:r w:rsidRPr="00CE7BAE">
              <w:rPr>
                <w:b/>
                <w:sz w:val="24"/>
              </w:rPr>
              <w:t xml:space="preserve">                                                                                  </w:t>
            </w:r>
          </w:p>
        </w:tc>
      </w:tr>
    </w:tbl>
    <w:p w:rsidR="008A2D4F" w:rsidRDefault="008A2D4F" w:rsidP="00E727D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</w:t>
      </w:r>
      <w:hyperlink r:id="rId9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A2D4F" w:rsidRPr="00945F8D" w:rsidRDefault="008A2D4F" w:rsidP="00E727DB">
      <w:pPr>
        <w:rPr>
          <w:b/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  <w:r w:rsidRPr="00945F8D">
        <w:rPr>
          <w:b/>
          <w:sz w:val="24"/>
        </w:rPr>
        <w:t>N.Dilek SERİNDAĞ-2012</w:t>
      </w:r>
    </w:p>
    <w:sectPr w:rsidR="008A2D4F" w:rsidRPr="00945F8D" w:rsidSect="00945F8D">
      <w:headerReference w:type="default" r:id="rId10"/>
      <w:pgSz w:w="11906" w:h="16838"/>
      <w:pgMar w:top="1134" w:right="707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D4F" w:rsidRDefault="008A2D4F" w:rsidP="00945F8D">
      <w:pPr>
        <w:spacing w:after="0" w:line="240" w:lineRule="auto"/>
      </w:pPr>
      <w:r>
        <w:separator/>
      </w:r>
    </w:p>
  </w:endnote>
  <w:endnote w:type="continuationSeparator" w:id="0">
    <w:p w:rsidR="008A2D4F" w:rsidRDefault="008A2D4F" w:rsidP="0094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D4F" w:rsidRDefault="008A2D4F" w:rsidP="00945F8D">
      <w:pPr>
        <w:spacing w:after="0" w:line="240" w:lineRule="auto"/>
      </w:pPr>
      <w:r>
        <w:separator/>
      </w:r>
    </w:p>
  </w:footnote>
  <w:footnote w:type="continuationSeparator" w:id="0">
    <w:p w:rsidR="008A2D4F" w:rsidRDefault="008A2D4F" w:rsidP="00945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4F" w:rsidRPr="00945F8D" w:rsidRDefault="008A2D4F" w:rsidP="00945F8D">
    <w:pPr>
      <w:pStyle w:val="Header"/>
      <w:jc w:val="center"/>
      <w:rPr>
        <w:b/>
        <w:sz w:val="24"/>
      </w:rPr>
    </w:pPr>
    <w:r w:rsidRPr="00945F8D">
      <w:t xml:space="preserve"> </w:t>
    </w:r>
    <w:r w:rsidRPr="00945F8D">
      <w:rPr>
        <w:b/>
        <w:sz w:val="24"/>
      </w:rPr>
      <w:t>KURTULUŞ SAVAŞI EV ÇALIŞMASI</w:t>
    </w:r>
  </w:p>
  <w:p w:rsidR="008A2D4F" w:rsidRDefault="008A2D4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235"/>
    <w:rsid w:val="00045255"/>
    <w:rsid w:val="0037660E"/>
    <w:rsid w:val="00386E0E"/>
    <w:rsid w:val="00490546"/>
    <w:rsid w:val="005837E5"/>
    <w:rsid w:val="005B6378"/>
    <w:rsid w:val="00600EA9"/>
    <w:rsid w:val="00820397"/>
    <w:rsid w:val="008A2D4F"/>
    <w:rsid w:val="00926BC7"/>
    <w:rsid w:val="00945F8D"/>
    <w:rsid w:val="0095577A"/>
    <w:rsid w:val="009619D3"/>
    <w:rsid w:val="00A855F5"/>
    <w:rsid w:val="00B94235"/>
    <w:rsid w:val="00CE7BAE"/>
    <w:rsid w:val="00D34334"/>
    <w:rsid w:val="00E727DB"/>
    <w:rsid w:val="00F3316B"/>
    <w:rsid w:val="00FF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B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27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19D3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20397"/>
    <w:rPr>
      <w:lang w:eastAsia="en-US"/>
    </w:rPr>
  </w:style>
  <w:style w:type="paragraph" w:styleId="Header">
    <w:name w:val="header"/>
    <w:basedOn w:val="Normal"/>
    <w:link w:val="HeaderChar"/>
    <w:uiPriority w:val="99"/>
    <w:rsid w:val="00945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5F8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45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5F8D"/>
    <w:rPr>
      <w:rFonts w:cs="Times New Roman"/>
    </w:rPr>
  </w:style>
  <w:style w:type="character" w:styleId="Hyperlink">
    <w:name w:val="Hyperlink"/>
    <w:basedOn w:val="DefaultParagraphFont"/>
    <w:uiPriority w:val="99"/>
    <w:rsid w:val="00600E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384</Words>
  <Characters>2192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/>
  <cp:lastModifiedBy>edanur</cp:lastModifiedBy>
  <cp:revision>3</cp:revision>
  <dcterms:created xsi:type="dcterms:W3CDTF">2012-11-28T17:33:00Z</dcterms:created>
  <dcterms:modified xsi:type="dcterms:W3CDTF">2012-12-09T12:39:00Z</dcterms:modified>
  <cp:category>www.sorubak.com</cp:category>
  <cp:version>www.sorubak.com</cp:version>
</cp:coreProperties>
</file>