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E309B" w:rsidRDefault="008E309B">
      <w:pPr>
        <w:rPr>
          <w:rFonts w:ascii="Comic Sans MS" w:hAnsi="Comic Sans MS"/>
          <w:b/>
        </w:rPr>
      </w:pPr>
      <w:r w:rsidRPr="003B4ED2">
        <w:rPr>
          <w:rFonts w:ascii="Comic Sans MS" w:hAnsi="Comic Sans MS"/>
          <w:b/>
        </w:rPr>
        <w:t>MARAŞAL FEVZİ ÇAKMAK İ.O. 4-</w:t>
      </w:r>
      <w:r>
        <w:rPr>
          <w:rFonts w:ascii="Comic Sans MS" w:hAnsi="Comic Sans MS"/>
          <w:b/>
        </w:rPr>
        <w:t>D</w:t>
      </w:r>
      <w:r w:rsidRPr="003B4ED2">
        <w:rPr>
          <w:rFonts w:ascii="Comic Sans MS" w:hAnsi="Comic Sans MS"/>
          <w:b/>
        </w:rPr>
        <w:t xml:space="preserve"> SINIFI 1.DÖNEM 2.İNGİLİZCE YAZILI SORULARI</w:t>
      </w:r>
    </w:p>
    <w:p w:rsidR="008E309B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 –SURNAME:</w:t>
      </w:r>
    </w:p>
    <w:p w:rsidR="008E309B" w:rsidRDefault="008E309B" w:rsidP="00134EB7">
      <w:pPr>
        <w:rPr>
          <w:rFonts w:ascii="Century Gothic" w:hAnsi="Century Gothic"/>
        </w:rPr>
      </w:pPr>
      <w:r>
        <w:rPr>
          <w:rFonts w:ascii="Comic Sans MS" w:hAnsi="Comic Sans MS"/>
          <w:b/>
        </w:rPr>
        <w:t xml:space="preserve">NUMBER: </w:t>
      </w:r>
      <w:hyperlink r:id="rId5" w:history="1">
        <w:r w:rsidRPr="00CA2B2A">
          <w:rPr>
            <w:rStyle w:val="Hyperlink"/>
            <w:rFonts w:ascii="Century Gothic" w:hAnsi="Century Gothic"/>
          </w:rPr>
          <w:t>www.sorubak.com</w:t>
        </w:r>
      </w:hyperlink>
      <w:r>
        <w:rPr>
          <w:rFonts w:ascii="Century Gothic" w:hAnsi="Century Gothic"/>
        </w:rPr>
        <w:t xml:space="preserve"> </w:t>
      </w:r>
    </w:p>
    <w:p w:rsidR="008E309B" w:rsidRDefault="008E309B">
      <w:pPr>
        <w:rPr>
          <w:rFonts w:ascii="Comic Sans MS" w:hAnsi="Comic Sans MS"/>
          <w:b/>
        </w:rPr>
      </w:pPr>
    </w:p>
    <w:p w:rsidR="008E309B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Pr="00C93021">
        <w:rPr>
          <w:rFonts w:ascii="Trebuchet MS" w:hAnsi="Trebuchet MS"/>
          <w:b/>
          <w:bCs/>
          <w:noProof/>
          <w:color w:val="EE8907"/>
          <w:sz w:val="18"/>
          <w:szCs w:val="18"/>
          <w:lang w:eastAsia="tr-TR"/>
        </w:rPr>
        <w:t xml:space="preserve"> </w:t>
      </w:r>
      <w:r w:rsidRPr="00135346">
        <w:rPr>
          <w:rFonts w:ascii="Trebuchet MS" w:hAnsi="Trebuchet MS"/>
          <w:b/>
          <w:noProof/>
          <w:color w:val="EE8907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tn_0629DUCK" style="width:40.5pt;height:33.75pt;visibility:visible">
            <v:imagedata r:id="rId6" o:title=""/>
          </v:shape>
        </w:pict>
      </w:r>
      <w:r>
        <w:rPr>
          <w:rFonts w:ascii="Comic Sans MS" w:hAnsi="Comic Sans MS"/>
          <w:b/>
        </w:rPr>
        <w:t>Aşağıda verilmiş olan İngilizce kelimelerin Türkçe anlamlarını yazınız.( 15 puan)</w:t>
      </w:r>
    </w:p>
    <w:p w:rsidR="008E309B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Raise your hand …………………………………………………                                                                                                       Stand up  ……………………………………………………………                                                            Open your notebook ………………………………………………….                                                                                    Be quiet  …………………………………………………………….                                                                                                                                                         Close the window…………………………………………………   </w:t>
      </w:r>
    </w:p>
    <w:p w:rsidR="008E309B" w:rsidRDefault="008E309B" w:rsidP="003B4ED2">
      <w:pPr>
        <w:ind w:hanging="720"/>
        <w:rPr>
          <w:rFonts w:ascii="Comic Sans MS" w:hAnsi="Comic Sans MS"/>
        </w:rPr>
      </w:pPr>
      <w:r w:rsidRPr="003B4ED2">
        <w:rPr>
          <w:rFonts w:ascii="Comic Sans MS" w:hAnsi="Comic Sans MS"/>
          <w:b/>
        </w:rPr>
        <w:t xml:space="preserve">   </w:t>
      </w:r>
      <w:r w:rsidRPr="003B4ED2">
        <w:rPr>
          <w:rFonts w:ascii="Comic Sans MS" w:hAnsi="Comic Sans MS"/>
        </w:rPr>
        <w:t xml:space="preserve">      </w:t>
      </w:r>
    </w:p>
    <w:p w:rsidR="008E309B" w:rsidRPr="00D35955" w:rsidRDefault="008E309B" w:rsidP="003B4ED2">
      <w:pPr>
        <w:ind w:hanging="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Pr="00D35955">
        <w:rPr>
          <w:rFonts w:ascii="Comic Sans MS" w:hAnsi="Comic Sans MS"/>
          <w:b/>
        </w:rPr>
        <w:t>2)Aşağıda verilen işlemlerin cevabını İngilizce olarak yazınız.(10 puan)</w:t>
      </w:r>
    </w:p>
    <w:p w:rsidR="008E309B" w:rsidRDefault="008E309B" w:rsidP="00F2258E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Pr="003B4ED2">
        <w:rPr>
          <w:rFonts w:ascii="Comic Sans MS" w:hAnsi="Comic Sans MS"/>
          <w:b/>
        </w:rPr>
        <w:t xml:space="preserve"> + </w:t>
      </w:r>
      <w:r>
        <w:rPr>
          <w:rFonts w:ascii="Comic Sans MS" w:hAnsi="Comic Sans MS"/>
          <w:b/>
        </w:rPr>
        <w:t>4</w:t>
      </w:r>
      <w:r w:rsidRPr="003B4ED2">
        <w:rPr>
          <w:rFonts w:ascii="Comic Sans MS" w:hAnsi="Comic Sans MS"/>
          <w:b/>
        </w:rPr>
        <w:t xml:space="preserve"> = ...................................                                                                                                  two + </w:t>
      </w:r>
      <w:r>
        <w:rPr>
          <w:rFonts w:ascii="Comic Sans MS" w:hAnsi="Comic Sans MS"/>
          <w:b/>
        </w:rPr>
        <w:t>six</w:t>
      </w:r>
      <w:r w:rsidRPr="003B4ED2">
        <w:rPr>
          <w:rFonts w:ascii="Comic Sans MS" w:hAnsi="Comic Sans MS"/>
          <w:b/>
        </w:rPr>
        <w:t xml:space="preserve"> = ………………………….                                                                                                 8 + 2 = ........................................                                                                                        fi</w:t>
      </w:r>
      <w:r>
        <w:rPr>
          <w:rFonts w:ascii="Comic Sans MS" w:hAnsi="Comic Sans MS"/>
          <w:b/>
        </w:rPr>
        <w:t>fteen</w:t>
      </w:r>
      <w:r w:rsidRPr="003B4ED2">
        <w:rPr>
          <w:rFonts w:ascii="Comic Sans MS" w:hAnsi="Comic Sans MS"/>
          <w:b/>
        </w:rPr>
        <w:t xml:space="preserve"> + four  = ……………………………                                                                                               </w:t>
      </w:r>
      <w:r>
        <w:rPr>
          <w:rFonts w:ascii="Comic Sans MS" w:hAnsi="Comic Sans MS"/>
          <w:b/>
        </w:rPr>
        <w:t>20</w:t>
      </w:r>
      <w:r w:rsidRPr="003B4ED2">
        <w:rPr>
          <w:rFonts w:ascii="Comic Sans MS" w:hAnsi="Comic Sans MS"/>
          <w:b/>
        </w:rPr>
        <w:t xml:space="preserve"> – </w:t>
      </w:r>
      <w:r>
        <w:rPr>
          <w:rFonts w:ascii="Comic Sans MS" w:hAnsi="Comic Sans MS"/>
          <w:b/>
        </w:rPr>
        <w:t>9</w:t>
      </w:r>
      <w:r w:rsidRPr="003B4ED2">
        <w:rPr>
          <w:rFonts w:ascii="Comic Sans MS" w:hAnsi="Comic Sans MS"/>
          <w:b/>
        </w:rPr>
        <w:t xml:space="preserve"> = ........................................     </w:t>
      </w:r>
    </w:p>
    <w:p w:rsidR="008E309B" w:rsidRDefault="008E309B" w:rsidP="00F2258E">
      <w:pPr>
        <w:spacing w:line="360" w:lineRule="auto"/>
        <w:rPr>
          <w:rFonts w:ascii="Comic Sans MS" w:hAnsi="Comic Sans MS"/>
          <w:b/>
        </w:rPr>
      </w:pPr>
      <w:r w:rsidRPr="003B4ED2">
        <w:rPr>
          <w:rFonts w:ascii="Comic Sans MS" w:hAnsi="Comic Sans MS"/>
          <w:b/>
        </w:rPr>
        <w:t xml:space="preserve">                                                                     </w:t>
      </w:r>
    </w:p>
    <w:p w:rsidR="008E309B" w:rsidRPr="00D35955" w:rsidRDefault="008E309B" w:rsidP="00920774">
      <w:pPr>
        <w:rPr>
          <w:rFonts w:ascii="Comic Sans MS" w:hAnsi="Comic Sans MS"/>
          <w:b/>
        </w:rPr>
      </w:pPr>
      <w:r w:rsidRPr="00920774">
        <w:rPr>
          <w:rFonts w:ascii="Comic Sans MS" w:hAnsi="Comic Sans MS"/>
          <w:b/>
        </w:rPr>
        <w:t>3)</w:t>
      </w:r>
      <w:r w:rsidRPr="00920774">
        <w:rPr>
          <w:rFonts w:ascii="Comic Sans MS" w:hAnsi="Comic Sans MS"/>
          <w:b/>
          <w:sz w:val="24"/>
          <w:szCs w:val="24"/>
        </w:rPr>
        <w:t xml:space="preserve"> </w:t>
      </w:r>
      <w:r w:rsidRPr="00130127">
        <w:rPr>
          <w:noProof/>
          <w:lang w:eastAsia="tr-TR"/>
        </w:rPr>
        <w:pict>
          <v:shape id="Resim 7" o:spid="_x0000_i1026" type="#_x0000_t75" alt="tn_education074" style="width:63.75pt;height:48.75pt;visibility:visible">
            <v:imagedata r:id="rId7" o:title=""/>
          </v:shape>
        </w:pict>
      </w:r>
      <w:r w:rsidRPr="003218E1">
        <w:rPr>
          <w:rFonts w:ascii="Comic Sans MS" w:hAnsi="Comic Sans MS"/>
          <w:b/>
        </w:rPr>
        <w:t xml:space="preserve">Aşağıdaki boşlukları </w:t>
      </w:r>
      <w:r w:rsidRPr="00920774">
        <w:rPr>
          <w:rFonts w:ascii="Comic Sans MS" w:hAnsi="Comic Sans MS"/>
          <w:b/>
          <w:sz w:val="24"/>
          <w:szCs w:val="24"/>
        </w:rPr>
        <w:t>“</w:t>
      </w:r>
      <w:r w:rsidRPr="003218E1">
        <w:rPr>
          <w:rFonts w:ascii="Comic Sans MS" w:hAnsi="Comic Sans MS"/>
          <w:b/>
          <w:color w:val="000000"/>
          <w:sz w:val="24"/>
          <w:szCs w:val="24"/>
        </w:rPr>
        <w:t>am, is,   are</w:t>
      </w:r>
      <w:r w:rsidRPr="00920774">
        <w:rPr>
          <w:rFonts w:ascii="Comic Sans MS" w:hAnsi="Comic Sans MS"/>
          <w:b/>
          <w:sz w:val="24"/>
          <w:szCs w:val="24"/>
        </w:rPr>
        <w:t xml:space="preserve">” </w:t>
      </w:r>
      <w:r w:rsidRPr="003218E1">
        <w:rPr>
          <w:rFonts w:ascii="Comic Sans MS" w:hAnsi="Comic Sans MS"/>
          <w:b/>
        </w:rPr>
        <w:t>kelimelerinden biri ile doldurunuz</w:t>
      </w:r>
      <w:r w:rsidRPr="003218E1">
        <w:rPr>
          <w:rFonts w:ascii="Comic Sans MS" w:hAnsi="Comic Sans MS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</w:rPr>
        <w:t>(10</w:t>
      </w:r>
      <w:r w:rsidRPr="003218E1">
        <w:rPr>
          <w:rFonts w:ascii="Comic Sans MS" w:hAnsi="Comic Sans MS"/>
          <w:b/>
        </w:rPr>
        <w:t>puan</w:t>
      </w:r>
      <w:r w:rsidRPr="00D35955">
        <w:rPr>
          <w:rFonts w:ascii="Comic Sans MS" w:hAnsi="Comic Sans MS"/>
          <w:b/>
          <w:sz w:val="24"/>
          <w:szCs w:val="24"/>
        </w:rPr>
        <w:t>)</w:t>
      </w:r>
    </w:p>
    <w:p w:rsidR="008E309B" w:rsidRPr="00920774" w:rsidRDefault="008E309B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He …………</w:t>
      </w:r>
      <w:r>
        <w:rPr>
          <w:rFonts w:ascii="Comic Sans MS" w:hAnsi="Comic Sans MS"/>
          <w:b/>
          <w:sz w:val="24"/>
          <w:szCs w:val="24"/>
        </w:rPr>
        <w:t>……</w:t>
      </w:r>
      <w:r w:rsidRPr="0092077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My cousin</w:t>
      </w:r>
      <w:r w:rsidRPr="00920774">
        <w:rPr>
          <w:rFonts w:ascii="Comic Sans MS" w:hAnsi="Comic Sans MS"/>
          <w:b/>
          <w:sz w:val="24"/>
          <w:szCs w:val="24"/>
        </w:rPr>
        <w:t>.</w:t>
      </w:r>
    </w:p>
    <w:p w:rsidR="008E309B" w:rsidRPr="00920774" w:rsidRDefault="008E309B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I ………</w:t>
      </w:r>
      <w:r>
        <w:rPr>
          <w:rFonts w:ascii="Comic Sans MS" w:hAnsi="Comic Sans MS"/>
          <w:b/>
          <w:sz w:val="24"/>
          <w:szCs w:val="24"/>
        </w:rPr>
        <w:t>…………</w:t>
      </w:r>
      <w:r w:rsidRPr="0092077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Emre</w:t>
      </w:r>
    </w:p>
    <w:p w:rsidR="008E309B" w:rsidRPr="00920774" w:rsidRDefault="008E309B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The</w:t>
      </w:r>
      <w:r>
        <w:rPr>
          <w:rFonts w:ascii="Comic Sans MS" w:hAnsi="Comic Sans MS"/>
          <w:b/>
          <w:sz w:val="24"/>
          <w:szCs w:val="24"/>
        </w:rPr>
        <w:t>se</w:t>
      </w:r>
      <w:r w:rsidRPr="00920774">
        <w:rPr>
          <w:rFonts w:ascii="Comic Sans MS" w:hAnsi="Comic Sans MS"/>
          <w:b/>
          <w:sz w:val="24"/>
          <w:szCs w:val="24"/>
        </w:rPr>
        <w:t xml:space="preserve"> …………</w:t>
      </w:r>
      <w:r>
        <w:rPr>
          <w:rFonts w:ascii="Comic Sans MS" w:hAnsi="Comic Sans MS"/>
          <w:b/>
          <w:sz w:val="24"/>
          <w:szCs w:val="24"/>
        </w:rPr>
        <w:t>……</w:t>
      </w:r>
      <w:r w:rsidRPr="0092077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my socks</w:t>
      </w:r>
      <w:r w:rsidRPr="00920774">
        <w:rPr>
          <w:rFonts w:ascii="Comic Sans MS" w:hAnsi="Comic Sans MS"/>
          <w:b/>
          <w:sz w:val="24"/>
          <w:szCs w:val="24"/>
        </w:rPr>
        <w:t>.</w:t>
      </w:r>
    </w:p>
    <w:p w:rsidR="008E309B" w:rsidRDefault="008E309B" w:rsidP="0092077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20774">
        <w:rPr>
          <w:rFonts w:ascii="Comic Sans MS" w:hAnsi="Comic Sans MS"/>
          <w:b/>
          <w:sz w:val="24"/>
          <w:szCs w:val="24"/>
        </w:rPr>
        <w:t>You …………</w:t>
      </w:r>
      <w:r>
        <w:rPr>
          <w:rFonts w:ascii="Comic Sans MS" w:hAnsi="Comic Sans MS"/>
          <w:b/>
          <w:sz w:val="24"/>
          <w:szCs w:val="24"/>
        </w:rPr>
        <w:t>………</w:t>
      </w:r>
      <w:r w:rsidRPr="00920774">
        <w:rPr>
          <w:rFonts w:ascii="Comic Sans MS" w:hAnsi="Comic Sans MS"/>
          <w:b/>
          <w:sz w:val="24"/>
          <w:szCs w:val="24"/>
        </w:rPr>
        <w:t xml:space="preserve">  my brother.</w:t>
      </w:r>
    </w:p>
    <w:p w:rsidR="008E309B" w:rsidRDefault="008E309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This </w:t>
      </w:r>
      <w:r w:rsidRPr="00920774">
        <w:rPr>
          <w:rFonts w:ascii="Comic Sans MS" w:hAnsi="Comic Sans MS"/>
          <w:b/>
          <w:sz w:val="24"/>
          <w:szCs w:val="24"/>
        </w:rPr>
        <w:t xml:space="preserve"> …………</w:t>
      </w:r>
      <w:r>
        <w:rPr>
          <w:rFonts w:ascii="Comic Sans MS" w:hAnsi="Comic Sans MS"/>
          <w:b/>
          <w:sz w:val="24"/>
          <w:szCs w:val="24"/>
        </w:rPr>
        <w:t>……</w:t>
      </w:r>
      <w:r w:rsidRPr="00920774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>pencilcase</w:t>
      </w:r>
      <w:r w:rsidRPr="00920774">
        <w:rPr>
          <w:rFonts w:ascii="Comic Sans MS" w:hAnsi="Comic Sans MS"/>
          <w:b/>
          <w:sz w:val="24"/>
          <w:szCs w:val="24"/>
        </w:rPr>
        <w:t>.</w:t>
      </w:r>
    </w:p>
    <w:p w:rsidR="008E309B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 xml:space="preserve">4)Aşağıda karışık olarak verilen kelimeleri kullanarak düzgün cümle oluşturun ve yazın.(15 puan)       </w:t>
      </w:r>
      <w:r>
        <w:rPr>
          <w:rFonts w:ascii="Comic Sans MS" w:hAnsi="Comic Sans MS"/>
          <w:b/>
        </w:rPr>
        <w:t xml:space="preserve">     </w:t>
      </w:r>
    </w:p>
    <w:p w:rsidR="008E309B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is/Judy/name/my                                                                                      ………………………………………………………………………………..</w:t>
      </w:r>
      <w:r w:rsidRPr="003B4ED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                                 </w:t>
      </w:r>
    </w:p>
    <w:p w:rsidR="008E309B" w:rsidRDefault="008E309B">
      <w:pPr>
        <w:rPr>
          <w:rFonts w:ascii="Comic Sans MS" w:hAnsi="Comic Sans MS"/>
          <w:b/>
          <w:bCs/>
        </w:rPr>
      </w:pPr>
      <w:r w:rsidRPr="00B411F3">
        <w:rPr>
          <w:rFonts w:ascii="Comic Sans MS" w:hAnsi="Comic Sans MS"/>
          <w:b/>
          <w:bCs/>
        </w:rPr>
        <w:t>thanks/Fine/you/and</w:t>
      </w:r>
      <w:r>
        <w:rPr>
          <w:rFonts w:ascii="Comic Sans MS" w:hAnsi="Comic Sans MS"/>
          <w:b/>
          <w:bCs/>
        </w:rPr>
        <w:t>/I/am                                                                      ………………………………………………………………………………..</w:t>
      </w:r>
      <w:r>
        <w:rPr>
          <w:rFonts w:ascii="Comic Sans MS" w:hAnsi="Comic Sans MS"/>
          <w:b/>
        </w:rPr>
        <w:t xml:space="preserve">     </w:t>
      </w:r>
      <w:r w:rsidRPr="00B411F3">
        <w:rPr>
          <w:rFonts w:ascii="Comic Sans MS" w:hAnsi="Comic Sans MS"/>
          <w:b/>
          <w:bCs/>
        </w:rPr>
        <w:t>to/meet/you/Nice</w:t>
      </w:r>
      <w:r>
        <w:rPr>
          <w:rFonts w:ascii="Comic Sans MS" w:hAnsi="Comic Sans MS"/>
          <w:b/>
          <w:bCs/>
        </w:rPr>
        <w:t xml:space="preserve">                                                                                                                                  …………………………………………………………………………………                                                                       is/a/this/bag                                                                                                        ………………………………………………………………………………..</w:t>
      </w:r>
    </w:p>
    <w:p w:rsidR="008E309B" w:rsidRDefault="008E309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aunt/name/my/is /Esra                                                                                                       ………………………………………………………………………………..</w:t>
      </w:r>
    </w:p>
    <w:p w:rsidR="008E309B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5)</w:t>
      </w:r>
      <w:r>
        <w:rPr>
          <w:rFonts w:ascii="Comic Sans MS" w:hAnsi="Comic Sans MS"/>
          <w:b/>
        </w:rPr>
        <w:t xml:space="preserve"> Aşağıda İngilizce olarak verilen kelimelerin Türkçe anlamlarını yan taraftan bulup yandaki boşluğa yazınız. (20 puan)  </w:t>
      </w:r>
    </w:p>
    <w:tbl>
      <w:tblPr>
        <w:tblpPr w:leftFromText="141" w:rightFromText="141" w:vertAnchor="text" w:horzAnchor="page" w:tblpX="6268" w:tblpY="171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1859"/>
        <w:gridCol w:w="1510"/>
        <w:gridCol w:w="1842"/>
      </w:tblGrid>
      <w:tr w:rsidR="008E309B" w:rsidRPr="00135346" w:rsidTr="0090232F">
        <w:trPr>
          <w:trHeight w:val="366"/>
        </w:trPr>
        <w:tc>
          <w:tcPr>
            <w:tcW w:w="1859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Classroom</w:t>
            </w:r>
          </w:p>
        </w:tc>
        <w:tc>
          <w:tcPr>
            <w:tcW w:w="1510" w:type="dxa"/>
            <w:tcBorders>
              <w:top w:val="single" w:sz="18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rPr>
                <w:rFonts w:ascii="Comic Sans MS" w:hAnsi="Comic Sans MS"/>
                <w:b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sınıf</w:t>
            </w:r>
          </w:p>
        </w:tc>
      </w:tr>
      <w:tr w:rsidR="008E309B" w:rsidRPr="00135346" w:rsidTr="0090232F">
        <w:trPr>
          <w:trHeight w:val="383"/>
        </w:trPr>
        <w:tc>
          <w:tcPr>
            <w:tcW w:w="1859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scarf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tebeşir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My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büyükanne</w:t>
            </w:r>
          </w:p>
        </w:tc>
      </w:tr>
      <w:tr w:rsidR="008E309B" w:rsidRPr="00135346" w:rsidTr="0090232F">
        <w:trPr>
          <w:trHeight w:val="383"/>
        </w:trPr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Chair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dinle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C93021">
              <w:rPr>
                <w:rFonts w:ascii="Comic Sans MS" w:hAnsi="Comic Sans MS"/>
                <w:b/>
                <w:bCs/>
                <w:sz w:val="24"/>
              </w:rPr>
              <w:t>Teacher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iyiyim</w:t>
            </w:r>
          </w:p>
        </w:tc>
      </w:tr>
      <w:tr w:rsidR="008E309B" w:rsidRPr="00135346" w:rsidTr="0090232F">
        <w:trPr>
          <w:trHeight w:val="383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>
              <w:rPr>
                <w:rFonts w:ascii="Comic Sans MS" w:hAnsi="Comic Sans MS"/>
                <w:b/>
                <w:bCs/>
                <w:sz w:val="24"/>
              </w:rPr>
              <w:t>write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terlik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listen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kitaplık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I’m fine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kıravat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>
              <w:rPr>
                <w:rFonts w:ascii="Comic Sans MS" w:hAnsi="Comic Sans MS"/>
                <w:b/>
                <w:bCs/>
                <w:sz w:val="24"/>
              </w:rPr>
              <w:t>slippers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beyaz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chalk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135346">
              <w:rPr>
                <w:rFonts w:ascii="Comic Sans MS" w:hAnsi="Comic Sans MS"/>
                <w:b/>
                <w:sz w:val="24"/>
              </w:rPr>
              <w:t>Kız kardeş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Grand mother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atkı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tie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öğretmen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 xml:space="preserve">      Uncle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otur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 xml:space="preserve">Sister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İyi akşamlar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black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benim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white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amca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Sit down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siyah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book case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isim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name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sandalye</w:t>
            </w:r>
          </w:p>
        </w:tc>
      </w:tr>
      <w:tr w:rsidR="008E309B" w:rsidRPr="00135346" w:rsidTr="0090232F">
        <w:trPr>
          <w:trHeight w:val="366"/>
        </w:trPr>
        <w:tc>
          <w:tcPr>
            <w:tcW w:w="1859" w:type="dxa"/>
            <w:tcBorders>
              <w:bottom w:val="single" w:sz="1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good evening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  <w:tcBorders>
              <w:bottom w:val="single" w:sz="18" w:space="0" w:color="000000"/>
            </w:tcBorders>
            <w:shd w:val="clear" w:color="auto" w:fill="FFFFFF"/>
            <w:vAlign w:val="center"/>
          </w:tcPr>
          <w:p w:rsidR="008E309B" w:rsidRPr="00C93021" w:rsidRDefault="008E309B" w:rsidP="0090232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135346">
              <w:rPr>
                <w:rFonts w:ascii="Comic Sans MS" w:hAnsi="Comic Sans MS"/>
                <w:b/>
                <w:bCs/>
                <w:sz w:val="24"/>
              </w:rPr>
              <w:t>yaz</w:t>
            </w:r>
          </w:p>
        </w:tc>
      </w:tr>
    </w:tbl>
    <w:p w:rsidR="008E309B" w:rsidRDefault="008E309B" w:rsidP="0072782A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94.4pt;margin-top:415.35pt;width:154.5pt;height:58.2pt;z-index:251656704;mso-position-horizontal-relative:text;mso-position-vertical-relative:text" adj="-5445,7293">
            <v:textbox>
              <w:txbxContent>
                <w:p w:rsidR="008E309B" w:rsidRPr="00696803" w:rsidRDefault="008E309B" w:rsidP="00531BE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What  colour is  your</w:t>
                  </w:r>
                  <w:r w:rsidRPr="0069680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clothes ?</w:t>
                  </w:r>
                </w:p>
                <w:p w:rsidR="008E309B" w:rsidRPr="00F019E6" w:rsidRDefault="008E309B" w:rsidP="00531BEA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8E309B" w:rsidRDefault="008E309B" w:rsidP="0072782A">
      <w:pPr>
        <w:rPr>
          <w:rFonts w:ascii="Comic Sans MS" w:hAnsi="Comic Sans MS"/>
          <w:b/>
          <w:sz w:val="24"/>
          <w:szCs w:val="24"/>
        </w:rPr>
      </w:pPr>
      <w:r w:rsidRPr="00130127">
        <w:rPr>
          <w:noProof/>
          <w:lang w:eastAsia="tr-TR"/>
        </w:rPr>
        <w:pict>
          <v:shape id="Resim 8" o:spid="_x0000_i1027" type="#_x0000_t75" style="width:38.25pt;height:31.5pt;visibility:visible">
            <v:imagedata r:id="rId8" o:title=""/>
          </v:shape>
        </w:pict>
      </w:r>
      <w:r>
        <w:rPr>
          <w:rFonts w:ascii="Comic Sans MS" w:hAnsi="Comic Sans MS"/>
          <w:b/>
          <w:sz w:val="24"/>
          <w:szCs w:val="24"/>
        </w:rPr>
        <w:t>(10 puan)</w:t>
      </w:r>
    </w:p>
    <w:p w:rsidR="008E309B" w:rsidRPr="005025D7" w:rsidRDefault="008E309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Pr="00696803">
        <w:rPr>
          <w:rFonts w:ascii="Comic Sans MS" w:hAnsi="Comic Sans MS"/>
          <w:b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-My socks are ……………………………….  (pembe)                   -</w:t>
      </w:r>
      <w:r w:rsidRPr="00D13D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My 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>shirt</w:t>
      </w:r>
      <w:r>
        <w:rPr>
          <w:rFonts w:ascii="Comic Sans MS" w:hAnsi="Comic Sans MS"/>
          <w:sz w:val="24"/>
          <w:szCs w:val="24"/>
        </w:rPr>
        <w:t xml:space="preserve"> is ………………………………………..(mor)                        -</w:t>
      </w:r>
      <w:r w:rsidRPr="00D13D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My 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 xml:space="preserve">jumper </w:t>
      </w:r>
      <w:r>
        <w:rPr>
          <w:rFonts w:ascii="Comic Sans MS" w:hAnsi="Comic Sans MS"/>
          <w:sz w:val="24"/>
          <w:szCs w:val="24"/>
        </w:rPr>
        <w:t>is …………………………………….  (sarı)             -</w:t>
      </w:r>
      <w:r w:rsidRPr="00D13D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My 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>dress</w:t>
      </w:r>
      <w:r>
        <w:rPr>
          <w:rFonts w:ascii="Comic Sans MS" w:hAnsi="Comic Sans MS"/>
          <w:sz w:val="24"/>
          <w:szCs w:val="24"/>
        </w:rPr>
        <w:t xml:space="preserve"> is …………………………………….. (yeşil)           -</w:t>
      </w:r>
      <w:r w:rsidRPr="00D13D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My 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>slippers</w:t>
      </w:r>
      <w:r>
        <w:rPr>
          <w:rFonts w:ascii="Comic Sans MS" w:hAnsi="Comic Sans MS"/>
          <w:sz w:val="24"/>
          <w:szCs w:val="24"/>
        </w:rPr>
        <w:t xml:space="preserve"> are ……………………………….  (mavi)   </w:t>
      </w:r>
    </w:p>
    <w:p w:rsidR="008E309B" w:rsidRPr="00D35955" w:rsidRDefault="008E309B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.45pt;margin-top:74.45pt;width:239.25pt;height:43.45pt;z-index:251657728">
            <v:textbox style="mso-next-textbox:#_x0000_s1027">
              <w:txbxContent>
                <w:p w:rsidR="008E309B" w:rsidRPr="004B1B7B" w:rsidRDefault="008E309B" w:rsidP="00B424A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gloves-shirt </w:t>
                  </w:r>
                  <w:r w:rsidRPr="004B1B7B">
                    <w:rPr>
                      <w:rFonts w:ascii="Comic Sans MS" w:hAnsi="Comic Sans MS"/>
                      <w:b/>
                    </w:rPr>
                    <w:t>-trousers-</w:t>
                  </w:r>
                  <w:r>
                    <w:rPr>
                      <w:rFonts w:ascii="Comic Sans MS" w:hAnsi="Comic Sans MS"/>
                      <w:b/>
                    </w:rPr>
                    <w:t>skirt-glasses -shoes-socks- trainers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3" style="position:absolute;margin-left:77.3pt;margin-top:-14.1pt;width:78.75pt;height:57pt;z-index:251655680" adj="-2455,19667">
            <v:textbox style="mso-next-textbox:#_x0000_s1028">
              <w:txbxContent>
                <w:p w:rsidR="008E309B" w:rsidRDefault="008E309B" w:rsidP="004B1B7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What is this? </w:t>
                  </w:r>
                </w:p>
                <w:p w:rsidR="008E309B" w:rsidRPr="00F019E6" w:rsidRDefault="008E309B" w:rsidP="004B1B7B">
                  <w:pPr>
                    <w:rPr>
                      <w:rFonts w:ascii="Comic Sans MS" w:hAnsi="Comic Sans MS"/>
                    </w:rPr>
                  </w:pPr>
                  <w:r w:rsidRPr="00F019E6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>7)</w:t>
      </w:r>
      <w:r w:rsidRPr="00D35955">
        <w:rPr>
          <w:noProof/>
          <w:lang w:eastAsia="tr-TR"/>
        </w:rPr>
        <w:t xml:space="preserve"> </w:t>
      </w:r>
      <w:r w:rsidRPr="00130127">
        <w:rPr>
          <w:noProof/>
          <w:lang w:eastAsia="tr-TR"/>
        </w:rPr>
        <w:pict>
          <v:shape id="2 Resim" o:spid="_x0000_i1028" type="#_x0000_t75" alt="cizgifilmkarakterleri14.gif" style="width:52.5pt;height:55.5pt;visibility:visible">
            <v:imagedata r:id="rId9" o:title=""/>
          </v:shape>
        </w:pict>
      </w:r>
      <w:r>
        <w:rPr>
          <w:noProof/>
          <w:lang w:eastAsia="tr-TR"/>
        </w:rPr>
        <w:t xml:space="preserve"> </w:t>
      </w:r>
      <w:r w:rsidRPr="00D35955">
        <w:rPr>
          <w:rFonts w:ascii="Comic Sans MS" w:hAnsi="Comic Sans MS"/>
          <w:b/>
          <w:noProof/>
          <w:lang w:eastAsia="tr-TR"/>
        </w:rPr>
        <w:t>(</w:t>
      </w:r>
      <w:r>
        <w:rPr>
          <w:rFonts w:ascii="Comic Sans MS" w:hAnsi="Comic Sans MS"/>
          <w:b/>
          <w:noProof/>
          <w:lang w:eastAsia="tr-TR"/>
        </w:rPr>
        <w:t xml:space="preserve"> 8</w:t>
      </w:r>
      <w:r w:rsidRPr="00D35955">
        <w:rPr>
          <w:rFonts w:ascii="Comic Sans MS" w:hAnsi="Comic Sans MS"/>
          <w:b/>
          <w:noProof/>
          <w:lang w:eastAsia="tr-TR"/>
        </w:rPr>
        <w:t xml:space="preserve"> puan)</w:t>
      </w:r>
    </w:p>
    <w:p w:rsidR="008E309B" w:rsidRDefault="008E309B">
      <w:pPr>
        <w:rPr>
          <w:rFonts w:ascii="Comic Sans MS" w:hAnsi="Comic Sans MS"/>
          <w:b/>
        </w:rPr>
      </w:pPr>
    </w:p>
    <w:p w:rsidR="008E309B" w:rsidRDefault="008E309B">
      <w:pPr>
        <w:rPr>
          <w:rFonts w:ascii="Comic Sans MS" w:hAnsi="Comic Sans MS"/>
          <w:b/>
        </w:rPr>
      </w:pPr>
    </w:p>
    <w:p w:rsidR="008E309B" w:rsidRDefault="008E309B">
      <w:pPr>
        <w:rPr>
          <w:rFonts w:ascii="Comic Sans MS" w:hAnsi="Comic Sans MS"/>
          <w:b/>
        </w:rPr>
      </w:pPr>
      <w:r>
        <w:rPr>
          <w:noProof/>
          <w:lang w:eastAsia="tr-TR"/>
        </w:rPr>
      </w:r>
      <w:r>
        <w:pict>
          <v:shape id="Resim 2" o:spid="_x0000_s1029" type="#_x0000_t75" style="width:61.5pt;height:43.5pt;rotation:11784632fd;flip:y;visibility:visible;mso-position-horizontal-relative:char;mso-position-vertical-relative:line">
            <v:imagedata r:id="rId10" o:title="" cropright="579f"/>
            <w10:anchorlock/>
          </v:shape>
        </w:pict>
      </w:r>
      <w:r>
        <w:rPr>
          <w:rFonts w:ascii="Comic Sans MS" w:hAnsi="Comic Sans MS"/>
          <w:b/>
        </w:rPr>
        <w:t xml:space="preserve"> It ıs a ………………………………….</w:t>
      </w:r>
    </w:p>
    <w:p w:rsidR="008E309B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hyperlink r:id="rId11" w:history="1">
        <w:r w:rsidRPr="00135346">
          <w:rPr>
            <w:rFonts w:ascii="Comic Sans MS" w:hAnsi="Comic Sans MS"/>
            <w:b/>
            <w:noProof/>
            <w:lang w:eastAsia="tr-TR"/>
          </w:rPr>
          <w:pict>
            <v:shape id="rg_hi" o:spid="_x0000_i1030" type="#_x0000_t75" alt="http://t0.gstatic.com/images?q=tbn:ANd9GcToeOPUy_mFL0IVyEeLBHBXXINPTCEgD9rEnKsUcLXpNtx7PbHT_g" href="http://www.google.com.tr/imgres?q=socks&amp;hl=tr&amp;biw=1024&amp;bih=595&amp;tbm=isch&amp;tbnid=htykZcvUyhQieM:&amp;imgrefurl=http://www.stouenschurch.org.je/childrens-and-youth-work/socks/&amp;docid=sgxWpS6dpXZuQM&amp;imgurl=http://www.stouenschurch.org.je/content/pages/uploaded_images/193.jpg&amp;w=300&amp;h=300&amp;ei=n4rzTqr0MYuWswb1iLUW&amp;zoom" style="width:54pt;height:54pt;visibility:visible" o:button="t">
              <v:fill o:detectmouseclick="t"/>
              <v:imagedata r:id="rId12" o:title=""/>
            </v:shape>
          </w:pict>
        </w:r>
      </w:hyperlink>
      <w:r>
        <w:rPr>
          <w:rFonts w:ascii="Comic Sans MS" w:hAnsi="Comic Sans MS"/>
          <w:b/>
        </w:rPr>
        <w:t xml:space="preserve"> These are my …………………………….</w:t>
      </w:r>
    </w:p>
    <w:p w:rsidR="008E309B" w:rsidRDefault="008E309B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4" o:spid="_x0000_s1030" type="#_x0000_t75" alt="sdasd" style="position:absolute;margin-left:-2.2pt;margin-top:52.1pt;width:57.75pt;height:57.75pt;z-index:251654656;visibility:visible">
            <v:imagedata r:id="rId13" o:title=""/>
          </v:shape>
        </w:pict>
      </w:r>
      <w:r>
        <w:rPr>
          <w:rFonts w:ascii="Comic Sans MS" w:hAnsi="Comic Sans MS"/>
          <w:b/>
        </w:rPr>
        <w:t xml:space="preserve">  </w:t>
      </w:r>
      <w:hyperlink r:id="rId14" w:history="1">
        <w:r w:rsidRPr="00135346">
          <w:rPr>
            <w:rFonts w:ascii="Comic Sans MS" w:hAnsi="Comic Sans MS"/>
            <w:b/>
            <w:noProof/>
            <w:lang w:eastAsia="tr-TR"/>
          </w:rPr>
          <w:pict>
            <v:shape id="_x0000_i1031" type="#_x0000_t75" alt="http://t0.gstatic.com/images?q=tbn:ANd9GcS66DS9NmPDdPAypZX3TRiAnqP4OY6jNKqOAbF88e_JyOlpRDDz" href="http://www.google.com.tr/imgres?q=shirt&amp;hl=tr&amp;biw=1024&amp;bih=595&amp;tbm=isch&amp;tbnid=uKDILK0Bb5qzFM:&amp;imgrefurl=http://www.supercoloring.com/pages/manly-shirt/&amp;docid=xEqlqVXCBXswWM&amp;imgurl=http://www.supercoloring.com/wp-content/main/2009_05/manly-shirt-coloring-page.jpg&amp;w=382&amp;h=350&amp;ei=5YXzTvmNNtDOswab9fgV&amp;zoom" style="width:45.75pt;height:42pt;visibility:visible" o:button="t">
              <v:fill o:detectmouseclick="t"/>
              <v:imagedata r:id="rId15" o:title=""/>
            </v:shape>
          </w:pict>
        </w:r>
      </w:hyperlink>
      <w:r>
        <w:rPr>
          <w:rFonts w:ascii="Comic Sans MS" w:hAnsi="Comic Sans MS"/>
          <w:b/>
        </w:rPr>
        <w:t xml:space="preserve">   This is  …………………………………..                                                       </w:t>
      </w:r>
    </w:p>
    <w:p w:rsidR="008E309B" w:rsidRDefault="008E309B">
      <w:pPr>
        <w:rPr>
          <w:rFonts w:ascii="Comic Sans MS" w:hAnsi="Comic Sans MS"/>
          <w:b/>
        </w:rPr>
      </w:pPr>
    </w:p>
    <w:p w:rsidR="008E309B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These are  my………………………………           </w:t>
      </w:r>
    </w:p>
    <w:p w:rsidR="008E309B" w:rsidRDefault="008E309B">
      <w:pPr>
        <w:rPr>
          <w:rFonts w:ascii="Comic Sans MS" w:hAnsi="Comic Sans MS"/>
          <w:b/>
          <w:sz w:val="24"/>
          <w:szCs w:val="24"/>
        </w:rPr>
      </w:pPr>
      <w:hyperlink r:id="rId16" w:history="1">
        <w:r w:rsidRPr="00135346">
          <w:rPr>
            <w:rFonts w:ascii="Comic Sans MS" w:hAnsi="Comic Sans MS"/>
            <w:b/>
            <w:noProof/>
            <w:sz w:val="24"/>
            <w:szCs w:val="24"/>
            <w:lang w:eastAsia="tr-TR"/>
          </w:rPr>
          <w:pict>
            <v:shape id="_x0000_i1032" type="#_x0000_t75" alt="http://t2.gstatic.com/images?q=tbn:ANd9GcSTGvhlygnQiHNmaX3TARx2wdo4NO8Oq2ctfDoFzo6HPRjoN54BHg" href="http://www.google.com.tr/imgres?q=trousers&amp;hl=tr&amp;biw=1024&amp;bih=595&amp;tbm=isch&amp;tbnid=qVHSvrxjgU1HwM:&amp;imgrefurl=http://www.sosyalmekan.net/bayan-pantolon-modelleri.html&amp;docid=zy9_kaQXGGINyM&amp;imgurl=http://www.sosyalmekan.net/wp-content/uploads/2011/10/bayan-pantolon-modelleri-4.jpg&amp;w=367&amp;h=498&amp;ei=7orzTtCSNMbAtAa9taTjDw&amp;zoom" style="width:45pt;height:47.25pt;visibility:visible" o:button="t">
              <v:fill o:detectmouseclick="t"/>
              <v:imagedata r:id="rId17" o:title=""/>
            </v:shape>
          </w:pict>
        </w:r>
      </w:hyperlink>
      <w:r>
        <w:rPr>
          <w:rFonts w:ascii="Comic Sans MS" w:hAnsi="Comic Sans MS"/>
          <w:b/>
          <w:sz w:val="24"/>
          <w:szCs w:val="24"/>
        </w:rPr>
        <w:t xml:space="preserve"> These are  my……………………….</w:t>
      </w:r>
    </w:p>
    <w:p w:rsidR="008E309B" w:rsidRDefault="008E309B">
      <w:pPr>
        <w:rPr>
          <w:rFonts w:ascii="Comic Sans MS" w:hAnsi="Comic Sans MS"/>
          <w:b/>
          <w:sz w:val="24"/>
          <w:szCs w:val="24"/>
        </w:rPr>
      </w:pPr>
      <w:hyperlink r:id="rId18" w:history="1">
        <w:r w:rsidRPr="00135346">
          <w:rPr>
            <w:rFonts w:ascii="Comic Sans MS" w:hAnsi="Comic Sans MS"/>
            <w:b/>
            <w:noProof/>
            <w:sz w:val="24"/>
            <w:szCs w:val="24"/>
            <w:lang w:eastAsia="tr-TR"/>
          </w:rPr>
          <w:pict>
            <v:shape id="_x0000_i1033" type="#_x0000_t75" alt="http://t0.gstatic.com/images?q=tbn:ANd9GcRaqOiEFxEJjJ3mNQhJDAnkAD-GBE_ROaFVSFsGIMaardk7d3vz" href="http://www.google.com.tr/imgres?q=trainers&amp;hl=tr&amp;biw=1024&amp;bih=595&amp;tbm=isch&amp;tbnid=ER7APAtsGDLDfM:&amp;imgrefurl=http://www.highsnobiety.com/news/2011/01/26/balenciaga-combination-trainers-springsummer-2011/&amp;docid=dmBod2IjIoVfsM&amp;imgurl=http://www.highsnobiety.com/news/wp-content/uploads/2011/01/balenciaga-sneakers-00.jpg&amp;w=540&amp;h=344&amp;ei=mYvzTvW6H8j2sgbK6In0Dw&amp;zoom" style="width:65.25pt;height:40.5pt;visibility:visible" o:button="t">
              <v:fill o:detectmouseclick="t"/>
              <v:imagedata r:id="rId19" o:title=""/>
            </v:shape>
          </w:pict>
        </w:r>
      </w:hyperlink>
      <w:r>
        <w:rPr>
          <w:rFonts w:ascii="Comic Sans MS" w:hAnsi="Comic Sans MS"/>
          <w:b/>
          <w:sz w:val="24"/>
          <w:szCs w:val="24"/>
        </w:rPr>
        <w:t>It is a ……………………………</w:t>
      </w:r>
    </w:p>
    <w:p w:rsidR="008E309B" w:rsidRDefault="008E309B" w:rsidP="00696803">
      <w:pPr>
        <w:rPr>
          <w:rFonts w:ascii="Comic Sans MS" w:hAnsi="Comic Sans MS"/>
          <w:b/>
          <w:sz w:val="24"/>
          <w:szCs w:val="24"/>
        </w:rPr>
      </w:pPr>
      <w:r w:rsidRPr="00130127">
        <w:rPr>
          <w:noProof/>
          <w:lang w:eastAsia="tr-TR"/>
        </w:rPr>
        <w:pict>
          <v:shape id="Resim 19" o:spid="_x0000_i1034" type="#_x0000_t75" alt="http://www.orgu.us/wp-content/uploads/2011/01/orgu-eldiven-modelleri.jpg" style="width:45pt;height:65.25pt;visibility:visible">
            <v:imagedata r:id="rId20" o:title=""/>
          </v:shape>
        </w:pict>
      </w:r>
      <w:r>
        <w:rPr>
          <w:rFonts w:ascii="Comic Sans MS" w:hAnsi="Comic Sans MS"/>
          <w:b/>
          <w:sz w:val="24"/>
          <w:szCs w:val="24"/>
        </w:rPr>
        <w:t>These are my  …………………………..</w:t>
      </w:r>
    </w:p>
    <w:p w:rsidR="008E309B" w:rsidRPr="00413926" w:rsidRDefault="008E309B" w:rsidP="00696803">
      <w:pPr>
        <w:rPr>
          <w:rFonts w:ascii="Comic Sans MS" w:hAnsi="Comic Sans MS"/>
          <w:b/>
          <w:sz w:val="24"/>
          <w:szCs w:val="24"/>
        </w:rPr>
      </w:pPr>
      <w:hyperlink r:id="rId21" w:history="1">
        <w:r w:rsidRPr="00135346">
          <w:rPr>
            <w:rFonts w:ascii="Comic Sans MS" w:hAnsi="Comic Sans MS"/>
            <w:b/>
            <w:noProof/>
            <w:sz w:val="24"/>
            <w:szCs w:val="24"/>
            <w:lang w:eastAsia="tr-TR"/>
          </w:rPr>
          <w:pict>
            <v:shape id="_x0000_i1035" type="#_x0000_t75" alt="http://t1.gstatic.com/images?q=tbn:ANd9GcTaUVHN_Bk1PLLGVa_r3qSBkP5CYYrn5fjfbH6S7NA6WrePz0n7AA" href="http://www.google.com.tr/imgres?q=glasses&amp;hl=tr&amp;biw=1024&amp;bih=595&amp;tbm=isch&amp;tbnid=YU2Zo8YOSi91zM:&amp;imgrefurl=http://www.teknoalem.org/mini-teleskopik-gozluk.html&amp;docid=3b7-6rU1zClbSM&amp;imgurl=http://www.teknoalem.org/resimler/b2503_usta_capak_gozluk.jpg&amp;w=400&amp;h=269&amp;ei=iC76TrfeL4P5sgam9eXKDw&amp;zoom" style="width:66pt;height:77.25pt;visibility:visible" o:button="t">
              <v:fill o:detectmouseclick="t"/>
              <v:imagedata r:id="rId22" o:title=""/>
            </v:shape>
          </w:pict>
        </w:r>
      </w:hyperlink>
      <w:r>
        <w:rPr>
          <w:rFonts w:ascii="Comic Sans MS" w:hAnsi="Comic Sans MS"/>
          <w:b/>
          <w:sz w:val="24"/>
          <w:szCs w:val="24"/>
        </w:rPr>
        <w:t>These are my…………………………….</w:t>
      </w:r>
    </w:p>
    <w:p w:rsidR="008E309B" w:rsidRDefault="008E309B" w:rsidP="00413926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-6.4pt;margin-top:-4.35pt;width:23.25pt;height:19.5pt;z-index:251658752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Pr="00161311">
        <w:rPr>
          <w:rFonts w:ascii="Comic Sans MS" w:hAnsi="Comic Sans MS"/>
          <w:b/>
        </w:rPr>
        <w:t xml:space="preserve">Aşağıdaki sorulara uygun yanıtları veriniz (her soru </w:t>
      </w:r>
      <w:r>
        <w:rPr>
          <w:rFonts w:ascii="Comic Sans MS" w:hAnsi="Comic Sans MS"/>
          <w:b/>
        </w:rPr>
        <w:t>3</w:t>
      </w:r>
      <w:r w:rsidRPr="00161311">
        <w:rPr>
          <w:rFonts w:ascii="Comic Sans MS" w:hAnsi="Comic Sans MS"/>
          <w:b/>
        </w:rPr>
        <w:t xml:space="preserve"> puan)</w:t>
      </w:r>
    </w:p>
    <w:p w:rsidR="008E309B" w:rsidRDefault="008E309B" w:rsidP="00413926">
      <w:pPr>
        <w:rPr>
          <w:rFonts w:ascii="Comic Sans MS" w:hAnsi="Comic Sans MS"/>
          <w:b/>
        </w:rPr>
      </w:pPr>
    </w:p>
    <w:p w:rsidR="008E309B" w:rsidRPr="00161311" w:rsidRDefault="008E309B" w:rsidP="0041392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Pr="00161311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161311">
        <w:rPr>
          <w:rFonts w:ascii="Comic Sans MS" w:hAnsi="Comic Sans MS"/>
          <w:b/>
        </w:rPr>
        <w:t>Annemizin erkek kardeşi bizim neyimiz olur?</w:t>
      </w:r>
    </w:p>
    <w:p w:rsidR="008E309B" w:rsidRPr="00161311" w:rsidRDefault="008E309B" w:rsidP="00696803">
      <w:pPr>
        <w:rPr>
          <w:rFonts w:ascii="Comic Sans MS" w:hAnsi="Comic Sans MS"/>
          <w:b/>
        </w:rPr>
      </w:pPr>
      <w:r w:rsidRPr="00161311">
        <w:rPr>
          <w:rFonts w:ascii="Comic Sans MS" w:hAnsi="Comic Sans MS"/>
          <w:b/>
        </w:rPr>
        <w:t xml:space="preserve">a)brother    b)aunt    c)uncle   </w:t>
      </w:r>
      <w:r>
        <w:rPr>
          <w:rFonts w:ascii="Comic Sans MS" w:hAnsi="Comic Sans MS"/>
          <w:b/>
        </w:rPr>
        <w:t xml:space="preserve">  </w:t>
      </w:r>
      <w:r w:rsidRPr="00161311">
        <w:rPr>
          <w:rFonts w:ascii="Comic Sans MS" w:hAnsi="Comic Sans MS"/>
          <w:b/>
        </w:rPr>
        <w:t>d)cousin</w:t>
      </w:r>
    </w:p>
    <w:p w:rsidR="008E309B" w:rsidRPr="00161311" w:rsidRDefault="008E309B" w:rsidP="00696803">
      <w:pPr>
        <w:rPr>
          <w:rFonts w:ascii="Comic Sans MS" w:hAnsi="Comic Sans MS"/>
          <w:b/>
        </w:rPr>
      </w:pPr>
      <w:r w:rsidRPr="00161311">
        <w:rPr>
          <w:rFonts w:ascii="Comic Sans MS" w:hAnsi="Comic Sans MS"/>
          <w:b/>
        </w:rPr>
        <w:t xml:space="preserve"> </w:t>
      </w:r>
      <w:hyperlink r:id="rId23" w:history="1">
        <w:r w:rsidRPr="00135346">
          <w:rPr>
            <w:rFonts w:ascii="Comic Sans MS" w:hAnsi="Comic Sans MS"/>
            <w:b/>
            <w:noProof/>
            <w:lang w:eastAsia="tr-TR"/>
          </w:rPr>
          <w:pict>
            <v:shape id="_x0000_i1036" type="#_x0000_t75" alt="http://t3.gstatic.com/images?q=tbn:ANd9GcQvmptrzJKFm9YxJtHdirNdH1RtZH3H2XIWLHoxHP_c5TI6zd0iSA" href="http://www.google.com.tr/imgres?q=pencil+case&amp;hl=tr&amp;rlz=1W1ADSA_trTR438&amp;biw=1024&amp;bih=477&amp;tbm=isch&amp;tbnid=jT2vhB58oN6dGM:&amp;imgrefurl=http://www.esljunction.com/esl-efl-flashcards/classroom object-flashcards/free-pencil case-flashcard.htm&amp;docid=236q1jAas9vzaM&amp;imgurl=http://www.esljunction.com/esl-efl-flashcards/classroom object-flashcards/free-pencil case-flashcard.jpg&amp;w=536&amp;h=720&amp;ei=8WDFTpLhO8b44QS4usi9DQ&amp;zoom" style="width:41.25pt;height:55.5pt;rotation:90;visibility:visible" o:button="t">
              <v:fill o:detectmouseclick="t"/>
              <v:imagedata r:id="rId24" o:title=""/>
            </v:shape>
          </w:pict>
        </w:r>
      </w:hyperlink>
      <w:r w:rsidRPr="00161311">
        <w:rPr>
          <w:rFonts w:ascii="Comic Sans MS" w:hAnsi="Comic Sans MS"/>
          <w:b/>
        </w:rPr>
        <w:t xml:space="preserve"> -  </w:t>
      </w:r>
      <w:hyperlink r:id="rId25" w:history="1">
        <w:r w:rsidRPr="00135346">
          <w:rPr>
            <w:rFonts w:ascii="Comic Sans MS" w:hAnsi="Comic Sans MS"/>
            <w:b/>
            <w:noProof/>
            <w:lang w:eastAsia="tr-TR"/>
          </w:rPr>
          <w:pict>
            <v:shape id="_x0000_i1037" type="#_x0000_t75" alt="http://t2.gstatic.com/images?q=tbn:ANd9GcTNV3_o8DtFL4sukt876ZEIfAf6pDaAJUT-t7RLyitsNYJsXIUf" href="http://www.google.com.tr/imgres?q=table&amp;hl=tr&amp;rlz=1W1ADSA_trTR438&amp;biw=1024&amp;bih=477&amp;tbm=isch&amp;tbnid=xKO6-y3Z-L6qPM:&amp;imgrefurl=http://remodelista.com/posts/10-easy-pieces-wooden-outdoor-dining-tables&amp;docid=2X49JzPE4_I1bM&amp;imgurl=http://www.remodelista.com/img/sub/uimg/julie/05-2010/barlow tyrie monaco dining table.jpg&amp;w=475&amp;h=321&amp;ei=YmLFTrTvC6r64QSL4PTCDQ&amp;zoom" style="width:39pt;height:36pt;visibility:visible" o:button="t">
              <v:fill o:detectmouseclick="t"/>
              <v:imagedata r:id="rId26" o:title=""/>
            </v:shape>
          </w:pict>
        </w:r>
      </w:hyperlink>
      <w:r w:rsidRPr="00161311">
        <w:rPr>
          <w:rFonts w:ascii="Comic Sans MS" w:hAnsi="Comic Sans MS"/>
          <w:b/>
        </w:rPr>
        <w:t xml:space="preserve">  -   </w:t>
      </w:r>
      <w:r w:rsidRPr="00135346">
        <w:rPr>
          <w:rFonts w:ascii="Comic Sans MS" w:hAnsi="Comic Sans MS"/>
          <w:b/>
          <w:noProof/>
          <w:lang w:eastAsia="tr-TR"/>
        </w:rPr>
        <w:pict>
          <v:shape id="il_fi" o:spid="_x0000_i1038" type="#_x0000_t75" alt="http://www.kirtasiyeavm.com/content_files/prd_images/63249_KC.gif" style="width:46.5pt;height:54pt;visibility:visible">
            <v:imagedata r:id="rId27" o:title=""/>
          </v:shape>
        </w:pict>
      </w:r>
      <w:r w:rsidRPr="00161311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                           9</w:t>
      </w:r>
      <w:r w:rsidRPr="00161311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161311">
        <w:rPr>
          <w:rFonts w:ascii="Comic Sans MS" w:hAnsi="Comic Sans MS"/>
          <w:b/>
        </w:rPr>
        <w:t>Yukarıda verilen cisimlerin İngilizceleri, sırasıyla aşağıdakilerden hangisinde doğru verilmiştir?                                          a)pencil-desk-school bag                              b)bag-chair-book case                                  c)pen-table –bag                                            d)pencil case-table-school bag</w:t>
      </w:r>
    </w:p>
    <w:p w:rsidR="008E309B" w:rsidRPr="00161311" w:rsidRDefault="008E309B" w:rsidP="00696803">
      <w:pPr>
        <w:rPr>
          <w:rFonts w:ascii="Comic Sans MS" w:hAnsi="Comic Sans MS"/>
          <w:b/>
        </w:rPr>
      </w:pPr>
    </w:p>
    <w:p w:rsidR="008E309B" w:rsidRPr="00161311" w:rsidRDefault="008E30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161311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161311">
        <w:rPr>
          <w:rFonts w:ascii="Comic Sans MS" w:hAnsi="Comic Sans MS"/>
          <w:b/>
        </w:rPr>
        <w:t xml:space="preserve">Gece uyuyacak olan Kerem’in annesine hangisini söylemesi uygundur?                    a)How are you                                          b)Good night                                             c)Good evening                                          d)Good afternoon  </w:t>
      </w:r>
    </w:p>
    <w:p w:rsidR="008E309B" w:rsidRPr="00161311" w:rsidRDefault="008E309B">
      <w:pPr>
        <w:rPr>
          <w:rFonts w:ascii="Comic Sans MS" w:hAnsi="Comic Sans MS"/>
          <w:b/>
        </w:rPr>
      </w:pPr>
    </w:p>
    <w:p w:rsidR="008E309B" w:rsidRPr="00161311" w:rsidRDefault="008E309B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margin-left:63.35pt;margin-top:10.05pt;width:184.5pt;height:51.75pt;z-index:251659776" adj="-1493,10894">
            <v:textbox>
              <w:txbxContent>
                <w:p w:rsidR="008E309B" w:rsidRPr="004014C5" w:rsidRDefault="008E309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014C5">
                    <w:rPr>
                      <w:rFonts w:ascii="Comic Sans MS" w:hAnsi="Comic Sans MS"/>
                      <w:sz w:val="24"/>
                      <w:szCs w:val="24"/>
                    </w:rPr>
                    <w:t>This is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my t-shirt,these are my shorts and this is my hat.</w:t>
                  </w:r>
                </w:p>
              </w:txbxContent>
            </v:textbox>
          </v:shape>
        </w:pict>
      </w:r>
      <w:r w:rsidRPr="00135346">
        <w:rPr>
          <w:rFonts w:ascii="Comic Sans MS" w:hAnsi="Comic Sans MS"/>
          <w:b/>
          <w:noProof/>
          <w:lang w:eastAsia="tr-TR"/>
        </w:rPr>
        <w:pict>
          <v:shape id="_x0000_i1039" type="#_x0000_t75" style="width:54.75pt;height:93.75pt;flip:x;visibility:visible">
            <v:imagedata r:id="rId28" o:title=""/>
            <o:lock v:ext="edit" cropping="t"/>
          </v:shape>
        </w:pict>
      </w:r>
      <w:r w:rsidRPr="00161311">
        <w:rPr>
          <w:rFonts w:ascii="Comic Sans MS" w:hAnsi="Comic Sans MS"/>
          <w:b/>
        </w:rPr>
        <w:t>11)</w:t>
      </w:r>
      <w:r>
        <w:rPr>
          <w:rFonts w:ascii="Comic Sans MS" w:hAnsi="Comic Sans MS"/>
          <w:b/>
        </w:rPr>
        <w:t xml:space="preserve"> </w:t>
      </w:r>
      <w:r w:rsidRPr="00161311">
        <w:rPr>
          <w:rFonts w:ascii="Comic Sans MS" w:hAnsi="Comic Sans MS"/>
          <w:b/>
        </w:rPr>
        <w:t>Cemil kıyafetlerini anlatırken aşağıdakilerden hangisini söylemeyi unutmuştur?</w:t>
      </w:r>
    </w:p>
    <w:p w:rsidR="008E309B" w:rsidRPr="00920774" w:rsidRDefault="008E309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4014C5"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</w:t>
      </w:r>
      <w:hyperlink r:id="rId29" w:history="1">
        <w:r w:rsidRPr="00135346">
          <w:rPr>
            <w:rFonts w:ascii="Comic Sans MS" w:hAnsi="Comic Sans MS"/>
            <w:b/>
            <w:noProof/>
            <w:sz w:val="24"/>
            <w:szCs w:val="24"/>
            <w:lang w:eastAsia="tr-TR"/>
          </w:rPr>
          <w:pict>
            <v:shape id="_x0000_i1040" type="#_x0000_t75" alt="http://t2.gstatic.com/images?q=tbn:ANd9GcSaOfnIZCtdkpBiKTIYCXrNm2aOriUpBosnGVw8oa7fQgY0Wpoy0Q" href="http://www.google.com.tr/imgres?q=Shorts&amp;hl=tr&amp;biw=1024&amp;bih=595&amp;tbm=isch&amp;tbnid=b1gSYibmnuPEPM:&amp;imgrefurl=http://marcelnunis.com/blog/2011/04/da-count-shorts-season/&amp;docid=khY12SDek3QVZM&amp;imgurl=http://marcelnunis.com/blog/wp-content/uploads/2011/04/shorts.jpg&amp;w=300&amp;h=300&amp;ei=6YvzTsiVHpujsgay1qTQDw&amp;zoom" style="width:36.75pt;height:36.75pt;visibility:visible" o:button="t">
              <v:fill o:detectmouseclick="t"/>
              <v:imagedata r:id="rId30" o:title=""/>
            </v:shape>
          </w:pict>
        </w:r>
      </w:hyperlink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                     </w:t>
      </w:r>
      <w:r w:rsidRPr="004014C5"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>b)</w:t>
      </w:r>
      <w:r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 xml:space="preserve"> </w:t>
      </w:r>
      <w:hyperlink r:id="rId31" w:history="1">
        <w:r w:rsidRPr="00135346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41" type="#_x0000_t75" alt="http://t3.gstatic.com/images?q=tbn:ANd9GcTLKHcgYHfrGEDJFfZopNu0GqjS6T-JxHM4mARgh1myrGWo5Lfauw" href="http://www.google.com.tr/imgres?q=%C5%9Fapka&amp;hl=tr&amp;sa=X&amp;biw=1024&amp;bih=595&amp;tbm=isch&amp;prmd=imvns&amp;tbnid=te1rLvYftFCdjM:&amp;imgrefurl=http://www.sapkasapka.com/beyzbol/kaliteli-amerikan-sapka-modeli/&amp;docid=bkrRHtsk8YuU-M&amp;imgurl=http://www.sapkasapka.com/wp-content/uploads/kc2509_04_1_.jpg&amp;w=300&amp;h=300&amp;ei=3c4AT66nCK714QTev_WfDQ&amp;zoom" style="width:39pt;height:47.25pt;flip:x;visibility:visible" o:button="t">
              <v:fill o:detectmouseclick="t"/>
              <v:imagedata r:id="rId32" o:title=""/>
            </v:shape>
          </w:pict>
        </w:r>
      </w:hyperlink>
      <w:r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 xml:space="preserve">                                       c)</w:t>
      </w:r>
      <w:r w:rsidRPr="005D5C50">
        <w:rPr>
          <w:rFonts w:ascii="Arial" w:hAnsi="Arial" w:cs="Arial"/>
          <w:sz w:val="20"/>
          <w:szCs w:val="20"/>
        </w:rPr>
        <w:t xml:space="preserve"> </w:t>
      </w:r>
      <w:r w:rsidRPr="00135346">
        <w:rPr>
          <w:rFonts w:ascii="Arial" w:hAnsi="Arial" w:cs="Arial"/>
          <w:noProof/>
          <w:sz w:val="20"/>
          <w:szCs w:val="20"/>
          <w:lang w:eastAsia="tr-TR"/>
        </w:rPr>
        <w:pict>
          <v:shape id="_x0000_i1042" type="#_x0000_t75" alt="http://cdn.positive.com.tr/mormani/_docs/i400/1/17bb0_Lafuma-1977-Polo-Tisort.jpg" style="width:52.5pt;height:52.5pt;visibility:visible">
            <v:imagedata r:id="rId33" o:title=""/>
          </v:shape>
        </w:pic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D5C50">
        <w:rPr>
          <w:rFonts w:ascii="Comic Sans MS" w:hAnsi="Comic Sans MS" w:cs="Arial"/>
          <w:sz w:val="24"/>
          <w:szCs w:val="24"/>
        </w:rPr>
        <w:t>d)</w:t>
      </w:r>
      <w:r w:rsidRPr="005D5C50">
        <w:t xml:space="preserve"> </w:t>
      </w:r>
      <w:hyperlink r:id="rId34" w:history="1">
        <w:r w:rsidRPr="00135346">
          <w:rPr>
            <w:noProof/>
            <w:color w:val="0000FF"/>
            <w:lang w:eastAsia="tr-TR"/>
          </w:rPr>
          <w:pict>
            <v:shape id="_x0000_i1043" type="#_x0000_t75" alt="http://www.kadinlarsitesi.net/wp-content/uploads/2011/01/adidas-bayan-ayakkabi-modelleri.jpg" href="http://www.kadinlarsitesi.net/ayakkabi-ve-terlik-modelleri/adidas-bayan-ayakkabi-modelleri.0.html/attachment/adidas-bayan-ayakkabi-modelle" style="width:60.75pt;height:60.75pt;visibility:visible" o:button="t">
              <v:fill o:detectmouseclick="t"/>
              <v:imagedata r:id="rId35" o:title=""/>
            </v:shape>
          </w:pict>
        </w:r>
      </w:hyperlink>
    </w:p>
    <w:sectPr w:rsidR="008E309B" w:rsidRPr="00920774" w:rsidSect="00C93021">
      <w:pgSz w:w="11906" w:h="16838"/>
      <w:pgMar w:top="567" w:right="424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4AA2"/>
    <w:multiLevelType w:val="hybridMultilevel"/>
    <w:tmpl w:val="C9426728"/>
    <w:lvl w:ilvl="0" w:tplc="AC7A6CF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ED2"/>
    <w:rsid w:val="00037AEF"/>
    <w:rsid w:val="00045668"/>
    <w:rsid w:val="000C1371"/>
    <w:rsid w:val="00130127"/>
    <w:rsid w:val="00134EB7"/>
    <w:rsid w:val="00135346"/>
    <w:rsid w:val="00161311"/>
    <w:rsid w:val="001C0F3D"/>
    <w:rsid w:val="001F595B"/>
    <w:rsid w:val="003218E1"/>
    <w:rsid w:val="003B4ED2"/>
    <w:rsid w:val="004014C5"/>
    <w:rsid w:val="00413926"/>
    <w:rsid w:val="004B1B7B"/>
    <w:rsid w:val="004B60E4"/>
    <w:rsid w:val="004D7E7A"/>
    <w:rsid w:val="005025D7"/>
    <w:rsid w:val="00531BEA"/>
    <w:rsid w:val="005D5C50"/>
    <w:rsid w:val="006236B4"/>
    <w:rsid w:val="00627885"/>
    <w:rsid w:val="00632816"/>
    <w:rsid w:val="00696803"/>
    <w:rsid w:val="0072782A"/>
    <w:rsid w:val="007D36A3"/>
    <w:rsid w:val="008034BC"/>
    <w:rsid w:val="008E309B"/>
    <w:rsid w:val="0090232F"/>
    <w:rsid w:val="00920774"/>
    <w:rsid w:val="00924096"/>
    <w:rsid w:val="009676D2"/>
    <w:rsid w:val="00971E87"/>
    <w:rsid w:val="00A6648F"/>
    <w:rsid w:val="00A7023E"/>
    <w:rsid w:val="00AC73E5"/>
    <w:rsid w:val="00B411F3"/>
    <w:rsid w:val="00B424A4"/>
    <w:rsid w:val="00C93021"/>
    <w:rsid w:val="00CA2B2A"/>
    <w:rsid w:val="00D13DC3"/>
    <w:rsid w:val="00D35955"/>
    <w:rsid w:val="00E10394"/>
    <w:rsid w:val="00EC6667"/>
    <w:rsid w:val="00EF26B6"/>
    <w:rsid w:val="00F019E6"/>
    <w:rsid w:val="00F2258E"/>
    <w:rsid w:val="00F75408"/>
    <w:rsid w:val="00FD1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207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9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02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96803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134E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18" Type="http://schemas.openxmlformats.org/officeDocument/2006/relationships/hyperlink" Target="http://www.google.com.tr/imgres?q=trainers&amp;hl=tr&amp;biw=1024&amp;bih=595&amp;tbm=isch&amp;tbnid=ER7APAtsGDLDfM:&amp;imgrefurl=http://www.highsnobiety.com/news/2011/01/26/balenciaga-combination-trainers-springsummer-2011/&amp;docid=dmBod2IjIoVfsM&amp;imgurl=http://www.highsnobiety.com/news/wp-content/uploads/2011/01/balenciaga-sneakers-00.jpg&amp;w=540&amp;h=344&amp;ei=mYvzTvW6H8j2sgbK6In0Dw&amp;zoom=1" TargetMode="External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q=glasses&amp;hl=tr&amp;biw=1024&amp;bih=595&amp;tbm=isch&amp;tbnid=YU2Zo8YOSi91zM:&amp;imgrefurl=http://www.teknoalem.org/mini-teleskopik-gozluk.html&amp;docid=3b7-6rU1zClbSM&amp;imgurl=http://www.teknoalem.org/resimler/b2503_usta_capak_gozluk.jpg&amp;w=400&amp;h=269&amp;ei=iC76TrfeL4P5sgam9eXKDw&amp;zoom=1" TargetMode="External"/><Relationship Id="rId34" Type="http://schemas.openxmlformats.org/officeDocument/2006/relationships/hyperlink" Target="http://www.kadinlarsitesi.net/ayakkabi-ve-terlik-modelleri/adidas-bayan-ayakkabi-modelleri.0.html/attachment/adidas-bayan-ayakkabi-modelleri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imgres?q=table&amp;hl=tr&amp;rlz=1W1ADSA_trTR438&amp;biw=1024&amp;bih=477&amp;tbm=isch&amp;tbnid=xKO6-y3Z-L6qPM:&amp;imgrefurl=http://remodelista.com/posts/10-easy-pieces-wooden-outdoor-dining-tables&amp;docid=2X49JzPE4_I1bM&amp;imgurl=http://www.remodelista.com/img/sub/uimg/julie/05-2010/barlow%20tyrie%20monaco%20dining%20table.jpg&amp;w=475&amp;h=321&amp;ei=YmLFTrTvC6r64QSL4PTCDQ&amp;zoom=1" TargetMode="External"/><Relationship Id="rId33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trousers&amp;hl=tr&amp;biw=1024&amp;bih=595&amp;tbm=isch&amp;tbnid=qVHSvrxjgU1HwM:&amp;imgrefurl=http://www.sosyalmekan.net/bayan-pantolon-modelleri.html&amp;docid=zy9_kaQXGGINyM&amp;imgurl=http://www.sosyalmekan.net/wp-content/uploads/2011/10/bayan-pantolon-modelleri-4.jpg&amp;w=367&amp;h=498&amp;ei=7orzTtCSNMbAtAa9taTjDw&amp;zoom=1" TargetMode="External"/><Relationship Id="rId20" Type="http://schemas.openxmlformats.org/officeDocument/2006/relationships/image" Target="media/image11.jpeg"/><Relationship Id="rId29" Type="http://schemas.openxmlformats.org/officeDocument/2006/relationships/hyperlink" Target="http://www.google.com.tr/imgres?q=Shorts&amp;hl=tr&amp;biw=1024&amp;bih=595&amp;tbm=isch&amp;tbnid=b1gSYibmnuPEPM:&amp;imgrefurl=http://marcelnunis.com/blog/2011/04/da-count-shorts-season/&amp;docid=khY12SDek3QVZM&amp;imgurl=http://marcelnunis.com/blog/wp-content/uploads/2011/04/shorts.jpg&amp;w=300&amp;h=300&amp;ei=6YvzTsiVHpujsgay1qTQDw&amp;zoom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imgres?q=socks&amp;hl=tr&amp;biw=1024&amp;bih=595&amp;tbm=isch&amp;tbnid=htykZcvUyhQieM:&amp;imgrefurl=http://www.stouenschurch.org.je/childrens-and-youth-work/socks/&amp;docid=sgxWpS6dpXZuQM&amp;imgurl=http://www.stouenschurch.org.je/content/pages/uploaded_images/193.jpg&amp;w=300&amp;h=300&amp;ei=n4rzTqr0MYuWswb1iLUW&amp;zoom=1" TargetMode="External"/><Relationship Id="rId24" Type="http://schemas.openxmlformats.org/officeDocument/2006/relationships/image" Target="media/image13.jpeg"/><Relationship Id="rId32" Type="http://schemas.openxmlformats.org/officeDocument/2006/relationships/image" Target="media/image18.jpeg"/><Relationship Id="rId37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jpeg"/><Relationship Id="rId23" Type="http://schemas.openxmlformats.org/officeDocument/2006/relationships/hyperlink" Target="http://www.google.com.tr/imgres?q=pencil+case&amp;hl=tr&amp;rlz=1W1ADSA_trTR438&amp;biw=1024&amp;bih=477&amp;tbm=isch&amp;tbnid=jT2vhB58oN6dGM:&amp;imgrefurl=http://www.esljunction.com/esl-efl-flashcards/classroom%20object-flashcards/free-pencil%20case-flashcard.htm&amp;docid=236q1jAas9vzaM&amp;imgurl=http://www.esljunction.com/esl-efl-flashcards/classroom%20object-flashcards/free-pencil%20case-flashcard.jpg&amp;w=536&amp;h=720&amp;ei=8WDFTpLhO8b44QS4usi9DQ&amp;zoom=1" TargetMode="External"/><Relationship Id="rId28" Type="http://schemas.openxmlformats.org/officeDocument/2006/relationships/image" Target="media/image16.gif"/><Relationship Id="rId36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0.jpeg"/><Relationship Id="rId31" Type="http://schemas.openxmlformats.org/officeDocument/2006/relationships/hyperlink" Target="http://www.google.com.tr/imgres?q=%C5%9Fapka&amp;hl=tr&amp;sa=X&amp;biw=1024&amp;bih=595&amp;tbm=isch&amp;prmd=imvns&amp;tbnid=te1rLvYftFCdjM:&amp;imgrefurl=http://www.sapkasapka.com/beyzbol/kaliteli-amerikan-sapka-modeli/&amp;docid=bkrRHtsk8YuU-M&amp;imgurl=http://www.sapkasapka.com/wp-content/uploads/kc2509_04_1_.jpg&amp;w=300&amp;h=300&amp;ei=3c4AT66nCK714QTev_WfDQ&amp;zoom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google.com.tr/imgres?q=shirt&amp;hl=tr&amp;biw=1024&amp;bih=595&amp;tbm=isch&amp;tbnid=uKDILK0Bb5qzFM:&amp;imgrefurl=http://www.supercoloring.com/pages/manly-shirt/&amp;docid=xEqlqVXCBXswWM&amp;imgurl=http://www.supercoloring.com/wp-content/main/2009_05/manly-shirt-coloring-page.jpg&amp;w=382&amp;h=350&amp;ei=5YXzTvmNNtDOswab9fgV&amp;zoom=1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5.png"/><Relationship Id="rId30" Type="http://schemas.openxmlformats.org/officeDocument/2006/relationships/image" Target="media/image17.jpeg"/><Relationship Id="rId35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1214</Words>
  <Characters>6926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hp</dc:creator>
  <cp:keywords>www.sorubak.com</cp:keywords>
  <dc:description>www.sorubak.com</dc:description>
  <cp:lastModifiedBy>edanur</cp:lastModifiedBy>
  <cp:revision>5</cp:revision>
  <dcterms:created xsi:type="dcterms:W3CDTF">2012-01-01T22:38:00Z</dcterms:created>
  <dcterms:modified xsi:type="dcterms:W3CDTF">2012-12-25T21:40:00Z</dcterms:modified>
  <cp:category>www.sorubak.com</cp:category>
</cp:coreProperties>
</file>