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E2" w:rsidRPr="002B6D42" w:rsidRDefault="00457CE2" w:rsidP="007B4FBC">
      <w:pPr>
        <w:ind w:left="-851" w:right="-337" w:hanging="246"/>
        <w:jc w:val="center"/>
        <w:rPr>
          <w:rFonts w:ascii="Times New Roman" w:hAnsi="Times New Roman"/>
          <w:b/>
        </w:rPr>
      </w:pPr>
      <w:r w:rsidRPr="002B6D42">
        <w:rPr>
          <w:rFonts w:ascii="Times New Roman" w:hAnsi="Times New Roman"/>
          <w:b/>
        </w:rPr>
        <w:t>GARİPÇE İLKOKULU 2012-2013 EĞİTİM ÖĞRETİM YILI</w:t>
      </w:r>
    </w:p>
    <w:p w:rsidR="00457CE2" w:rsidRPr="002B6D42" w:rsidRDefault="00457CE2" w:rsidP="007957F7">
      <w:pPr>
        <w:ind w:left="-851" w:right="-337" w:hanging="246"/>
        <w:jc w:val="center"/>
        <w:rPr>
          <w:rFonts w:ascii="Times New Roman" w:hAnsi="Times New Roman"/>
          <w:b/>
        </w:rPr>
      </w:pPr>
      <w:r w:rsidRPr="002B6D42">
        <w:rPr>
          <w:rFonts w:ascii="Times New Roman" w:hAnsi="Times New Roman"/>
          <w:b/>
        </w:rPr>
        <w:t>İNGİLİZCE DERSİ 4.SINIF 1.DÖNEM 2.YAZILI SORULARI</w:t>
      </w:r>
    </w:p>
    <w:p w:rsidR="00457CE2" w:rsidRDefault="00457CE2" w:rsidP="00AC4EB3">
      <w:pPr>
        <w:rPr>
          <w:rFonts w:ascii="Century Gothic" w:hAnsi="Century Gothic"/>
        </w:rPr>
      </w:pPr>
      <w:r w:rsidRPr="002B6D42">
        <w:rPr>
          <w:rFonts w:ascii="Times New Roman" w:hAnsi="Times New Roman"/>
          <w:b/>
        </w:rPr>
        <w:t xml:space="preserve">ADI-SOYADI:                          </w:t>
      </w:r>
      <w:hyperlink r:id="rId7" w:history="1">
        <w:r w:rsidRPr="00CA2B2A"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457CE2" w:rsidRPr="002B6D42" w:rsidRDefault="00457CE2" w:rsidP="007957F7">
      <w:pPr>
        <w:tabs>
          <w:tab w:val="left" w:pos="7125"/>
        </w:tabs>
        <w:ind w:left="-851" w:right="-337" w:hanging="246"/>
        <w:rPr>
          <w:rFonts w:ascii="Times New Roman" w:hAnsi="Times New Roman"/>
          <w:b/>
        </w:rPr>
      </w:pPr>
      <w:r w:rsidRPr="002B6D42">
        <w:rPr>
          <w:rFonts w:ascii="Times New Roman" w:hAnsi="Times New Roman"/>
          <w:b/>
        </w:rPr>
        <w:tab/>
        <w:t>TARİH:…/12/2012</w:t>
      </w:r>
    </w:p>
    <w:p w:rsidR="00457CE2" w:rsidRDefault="00457CE2" w:rsidP="007A4482">
      <w:pPr>
        <w:tabs>
          <w:tab w:val="left" w:pos="7125"/>
        </w:tabs>
        <w:ind w:left="-851" w:right="-337" w:hanging="246"/>
        <w:rPr>
          <w:rFonts w:ascii="Comic Sans MS" w:hAnsi="Comic Sans MS"/>
          <w:b/>
        </w:rPr>
      </w:pPr>
      <w:r w:rsidRPr="002B6D42">
        <w:rPr>
          <w:rFonts w:ascii="Times New Roman" w:hAnsi="Times New Roman"/>
          <w:b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                                               </w:t>
      </w:r>
      <w:r w:rsidRPr="002B6D42">
        <w:rPr>
          <w:rFonts w:ascii="Times New Roman" w:hAnsi="Times New Roman"/>
          <w:b/>
        </w:rPr>
        <w:t>ALDIĞI PUAN:</w:t>
      </w:r>
      <w:r>
        <w:rPr>
          <w:rFonts w:ascii="Comic Sans MS" w:hAnsi="Comic Sans MS"/>
          <w:b/>
        </w:rPr>
        <w:t xml:space="preserve"> </w:t>
      </w:r>
    </w:p>
    <w:p w:rsidR="00457CE2" w:rsidRPr="007A4482" w:rsidRDefault="00457CE2" w:rsidP="007A4482">
      <w:pPr>
        <w:tabs>
          <w:tab w:val="left" w:pos="7125"/>
        </w:tabs>
        <w:ind w:left="-851" w:right="-337" w:hanging="246"/>
        <w:rPr>
          <w:rFonts w:ascii="Comic Sans MS" w:hAnsi="Comic Sans MS"/>
          <w:b/>
        </w:rPr>
      </w:pPr>
      <w:r w:rsidRPr="00930DA3">
        <w:rPr>
          <w:rFonts w:ascii="Times New Roman" w:hAnsi="Times New Roman"/>
          <w:b/>
        </w:rPr>
        <w:t>1)Aşağıda verilen soruları cevaplayınız.</w:t>
      </w:r>
    </w:p>
    <w:p w:rsidR="00457CE2" w:rsidRPr="00930DA3" w:rsidRDefault="00457CE2" w:rsidP="006F62D1">
      <w:pPr>
        <w:tabs>
          <w:tab w:val="left" w:pos="1590"/>
          <w:tab w:val="left" w:pos="5535"/>
        </w:tabs>
        <w:ind w:left="-851" w:right="-337" w:hanging="246"/>
        <w:rPr>
          <w:rFonts w:ascii="Times New Roman" w:hAnsi="Times New Roman"/>
          <w:sz w:val="27"/>
          <w:szCs w:val="27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2 Resim" o:spid="_x0000_s1026" type="#_x0000_t75" alt="rul.jpg" style="position:absolute;left:0;text-align:left;margin-left:397.05pt;margin-top:24.6pt;width:42.2pt;height:16.75pt;rotation:-1898270fd;z-index:251658240;visibility:visible">
            <v:imagedata r:id="rId8" o:title=""/>
            <w10:wrap type="square"/>
          </v:shape>
        </w:pict>
      </w:r>
      <w:r w:rsidRPr="00930DA3">
        <w:rPr>
          <w:rFonts w:ascii="Times New Roman" w:hAnsi="Times New Roman"/>
          <w:b/>
        </w:rPr>
        <w:t>A)</w:t>
      </w:r>
      <w:r w:rsidRPr="00930DA3">
        <w:rPr>
          <w:rFonts w:ascii="Times New Roman" w:hAnsi="Times New Roman"/>
          <w:color w:val="1122CC"/>
          <w:sz w:val="27"/>
          <w:szCs w:val="27"/>
        </w:rPr>
        <w:t xml:space="preserve"> </w:t>
      </w:r>
      <w:r w:rsidRPr="0040008A">
        <w:rPr>
          <w:rFonts w:ascii="Times New Roman" w:hAnsi="Times New Roman"/>
          <w:noProof/>
          <w:color w:val="1122CC"/>
          <w:sz w:val="27"/>
          <w:szCs w:val="27"/>
        </w:rPr>
        <w:pict>
          <v:shape id="rg_hi" o:spid="_x0000_i1025" type="#_x0000_t75" alt="ANd9GcSTjOWqRUvU-BrHNUAWSovfFUCImrJdbaPJegZNXpiNl0b8rD4y6A" style="width:54pt;height:42pt;visibility:visible">
            <v:imagedata r:id="rId9" o:title="" cropleft="1551f" cropright="5003f"/>
          </v:shape>
        </w:pict>
      </w:r>
      <w:r w:rsidRPr="00930DA3">
        <w:rPr>
          <w:rFonts w:ascii="Times New Roman" w:hAnsi="Times New Roman"/>
          <w:b/>
        </w:rPr>
        <w:t xml:space="preserve">Is this a window?      </w:t>
      </w:r>
      <w:r w:rsidRPr="00930DA3">
        <w:rPr>
          <w:rFonts w:ascii="Times New Roman" w:hAnsi="Times New Roman"/>
          <w:b/>
        </w:rPr>
        <w:tab/>
        <w:t>B)Is this a ruler?</w:t>
      </w:r>
    </w:p>
    <w:p w:rsidR="00457CE2" w:rsidRPr="00930DA3" w:rsidRDefault="00457CE2" w:rsidP="00930DA3">
      <w:pPr>
        <w:tabs>
          <w:tab w:val="left" w:pos="5535"/>
        </w:tabs>
        <w:ind w:left="-851" w:right="-337" w:hanging="246"/>
        <w:rPr>
          <w:rFonts w:ascii="Times New Roman" w:hAnsi="Times New Roman"/>
          <w:sz w:val="27"/>
          <w:szCs w:val="27"/>
        </w:rPr>
      </w:pPr>
      <w:r w:rsidRPr="00930DA3">
        <w:rPr>
          <w:rFonts w:ascii="Times New Roman" w:hAnsi="Times New Roman"/>
          <w:b/>
        </w:rPr>
        <w:t xml:space="preserve">                          ………………………</w:t>
      </w:r>
      <w:r w:rsidRPr="00930DA3">
        <w:rPr>
          <w:rFonts w:ascii="Times New Roman" w:hAnsi="Times New Roman"/>
          <w:b/>
        </w:rPr>
        <w:tab/>
        <w:t>……………….........</w:t>
      </w:r>
    </w:p>
    <w:p w:rsidR="00457CE2" w:rsidRDefault="00457CE2" w:rsidP="00930DA3">
      <w:pPr>
        <w:tabs>
          <w:tab w:val="left" w:pos="5535"/>
        </w:tabs>
        <w:ind w:left="-851" w:right="-337" w:hanging="246"/>
        <w:rPr>
          <w:rFonts w:ascii="Times New Roman" w:hAnsi="Times New Roman"/>
          <w:sz w:val="27"/>
          <w:szCs w:val="27"/>
        </w:rPr>
      </w:pPr>
    </w:p>
    <w:p w:rsidR="00457CE2" w:rsidRDefault="00457CE2" w:rsidP="00930DA3">
      <w:pPr>
        <w:tabs>
          <w:tab w:val="left" w:pos="5535"/>
        </w:tabs>
        <w:ind w:left="-851" w:right="-337" w:hanging="246"/>
        <w:rPr>
          <w:rFonts w:ascii="Times New Roman" w:hAnsi="Times New Roman"/>
          <w:b/>
        </w:rPr>
      </w:pPr>
      <w:r w:rsidRPr="00930DA3">
        <w:rPr>
          <w:rFonts w:ascii="Times New Roman" w:hAnsi="Times New Roman"/>
          <w:b/>
        </w:rPr>
        <w:t>2)</w:t>
      </w:r>
      <w:r>
        <w:rPr>
          <w:rFonts w:ascii="Times New Roman" w:hAnsi="Times New Roman"/>
          <w:b/>
        </w:rPr>
        <w:t>Aşağıda verilen cümlelerin doğru dizilişlerini yazınız.</w:t>
      </w:r>
    </w:p>
    <w:p w:rsidR="00457CE2" w:rsidRPr="00930DA3" w:rsidRDefault="00457CE2" w:rsidP="00930DA3">
      <w:pPr>
        <w:tabs>
          <w:tab w:val="center" w:pos="4156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  have got  /  I  /scoolbag  /a  / .</w:t>
      </w:r>
      <w:r>
        <w:rPr>
          <w:rFonts w:ascii="Times New Roman" w:hAnsi="Times New Roman"/>
          <w:b/>
        </w:rPr>
        <w:tab/>
        <w:t xml:space="preserve">                       ……………………………………………………….</w:t>
      </w:r>
    </w:p>
    <w:p w:rsidR="00457CE2" w:rsidRDefault="00457CE2" w:rsidP="00930DA3">
      <w:pPr>
        <w:tabs>
          <w:tab w:val="left" w:pos="3180"/>
        </w:tabs>
        <w:ind w:left="-851" w:right="-337" w:hanging="246"/>
        <w:rPr>
          <w:rFonts w:ascii="Times New Roman" w:hAnsi="Times New Roman"/>
          <w:b/>
        </w:rPr>
      </w:pPr>
      <w:r w:rsidRPr="00930DA3">
        <w:rPr>
          <w:rFonts w:ascii="Times New Roman" w:hAnsi="Times New Roman"/>
          <w:b/>
        </w:rPr>
        <w:t>B)</w:t>
      </w:r>
      <w:r>
        <w:rPr>
          <w:rFonts w:ascii="Times New Roman" w:hAnsi="Times New Roman"/>
          <w:b/>
        </w:rPr>
        <w:t xml:space="preserve"> is   /  this  /   a  /   door /  .</w:t>
      </w:r>
      <w:r>
        <w:rPr>
          <w:rFonts w:ascii="Times New Roman" w:hAnsi="Times New Roman"/>
          <w:b/>
        </w:rPr>
        <w:tab/>
        <w:t>………………………………………………………...</w:t>
      </w:r>
    </w:p>
    <w:p w:rsidR="00457CE2" w:rsidRDefault="00457CE2" w:rsidP="00930DA3">
      <w:pPr>
        <w:tabs>
          <w:tab w:val="left" w:pos="31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C)   at   /    look  /   board   /  the   /   !                ………………………………………………………..</w:t>
      </w:r>
    </w:p>
    <w:p w:rsidR="00457CE2" w:rsidRDefault="00457CE2" w:rsidP="007A4482">
      <w:pPr>
        <w:tabs>
          <w:tab w:val="left" w:pos="31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D)    I   /   a sister    /   have got  /  .                     ……………………………………………………….</w:t>
      </w:r>
    </w:p>
    <w:p w:rsidR="00457CE2" w:rsidRDefault="00457CE2" w:rsidP="007A4482">
      <w:pPr>
        <w:tabs>
          <w:tab w:val="left" w:pos="31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3)Aşağıda verilen renkleri Türkçe karşılıkları ile eşleştiriniz.</w:t>
      </w:r>
    </w:p>
    <w:tbl>
      <w:tblPr>
        <w:tblW w:w="0" w:type="auto"/>
        <w:tblInd w:w="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2268"/>
        <w:gridCol w:w="426"/>
        <w:gridCol w:w="2409"/>
      </w:tblGrid>
      <w:tr w:rsidR="00457CE2" w:rsidRPr="0040008A" w:rsidTr="0040008A">
        <w:tc>
          <w:tcPr>
            <w:tcW w:w="392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68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Pink</w:t>
            </w:r>
          </w:p>
        </w:tc>
        <w:tc>
          <w:tcPr>
            <w:tcW w:w="426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mavi</w:t>
            </w:r>
          </w:p>
        </w:tc>
      </w:tr>
      <w:tr w:rsidR="00457CE2" w:rsidRPr="0040008A" w:rsidTr="0040008A">
        <w:tc>
          <w:tcPr>
            <w:tcW w:w="392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68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Yellow</w:t>
            </w:r>
          </w:p>
        </w:tc>
        <w:tc>
          <w:tcPr>
            <w:tcW w:w="426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pembe</w:t>
            </w:r>
          </w:p>
        </w:tc>
      </w:tr>
      <w:tr w:rsidR="00457CE2" w:rsidRPr="0040008A" w:rsidTr="0040008A">
        <w:tc>
          <w:tcPr>
            <w:tcW w:w="392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68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Red</w:t>
            </w:r>
          </w:p>
        </w:tc>
        <w:tc>
          <w:tcPr>
            <w:tcW w:w="426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sarı</w:t>
            </w:r>
          </w:p>
        </w:tc>
      </w:tr>
      <w:tr w:rsidR="00457CE2" w:rsidRPr="0040008A" w:rsidTr="0040008A">
        <w:tc>
          <w:tcPr>
            <w:tcW w:w="392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68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Blue</w:t>
            </w:r>
          </w:p>
        </w:tc>
        <w:tc>
          <w:tcPr>
            <w:tcW w:w="426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457CE2" w:rsidRPr="0040008A" w:rsidRDefault="00457CE2" w:rsidP="0040008A">
            <w:pPr>
              <w:tabs>
                <w:tab w:val="left" w:pos="318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kırmızı</w:t>
            </w:r>
          </w:p>
        </w:tc>
      </w:tr>
    </w:tbl>
    <w:p w:rsidR="00457CE2" w:rsidRPr="00930DA3" w:rsidRDefault="00457CE2" w:rsidP="00930DA3">
      <w:pPr>
        <w:tabs>
          <w:tab w:val="left" w:pos="3180"/>
        </w:tabs>
        <w:ind w:left="-851" w:right="-337" w:hanging="246"/>
        <w:rPr>
          <w:rFonts w:ascii="Times New Roman" w:hAnsi="Times New Roman"/>
          <w:b/>
        </w:rPr>
      </w:pPr>
    </w:p>
    <w:p w:rsidR="00457CE2" w:rsidRDefault="00457CE2" w:rsidP="006F62D1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b/>
        </w:rPr>
      </w:pPr>
      <w:r w:rsidRPr="00930DA3">
        <w:rPr>
          <w:rFonts w:ascii="Times New Roman" w:hAnsi="Times New Roman"/>
          <w:b/>
        </w:rPr>
        <w:t>4)</w:t>
      </w:r>
      <w:r>
        <w:rPr>
          <w:rFonts w:ascii="Times New Roman" w:hAnsi="Times New Roman"/>
          <w:b/>
        </w:rPr>
        <w:t>Aşağıda karışık olarak yazılmış olan aile fertlerinin İngilizce karşılıklarını yazınız.</w:t>
      </w:r>
    </w:p>
    <w:p w:rsidR="00457CE2" w:rsidRDefault="00457CE2" w:rsidP="00930DA3">
      <w:pPr>
        <w:tabs>
          <w:tab w:val="left" w:pos="306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tahfer……………………</w:t>
      </w:r>
      <w:r>
        <w:rPr>
          <w:rFonts w:ascii="Times New Roman" w:hAnsi="Times New Roman"/>
          <w:b/>
        </w:rPr>
        <w:tab/>
        <w:t>tbroher………………………</w:t>
      </w:r>
    </w:p>
    <w:p w:rsidR="00457CE2" w:rsidRDefault="00457CE2" w:rsidP="007A4482">
      <w:pPr>
        <w:tabs>
          <w:tab w:val="left" w:pos="306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cunle……………………...</w:t>
      </w:r>
      <w:r>
        <w:rPr>
          <w:rFonts w:ascii="Times New Roman" w:hAnsi="Times New Roman"/>
          <w:b/>
        </w:rPr>
        <w:tab/>
        <w:t>motgrandher…………………</w:t>
      </w:r>
    </w:p>
    <w:p w:rsidR="00457CE2" w:rsidRDefault="00457CE2" w:rsidP="007A4482">
      <w:pPr>
        <w:tabs>
          <w:tab w:val="left" w:pos="306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5) Aşağıda verien  varlıkları hangilerinin  başına ‘a’ ,  hangilerinin başına ‘an’  gelmelidir? Yazınız</w:t>
      </w:r>
    </w:p>
    <w:p w:rsidR="00457CE2" w:rsidRDefault="00457CE2" w:rsidP="007A4482">
      <w:pPr>
        <w:tabs>
          <w:tab w:val="left" w:pos="306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Apple -  map -   orange – banana  - rubber </w:t>
      </w:r>
    </w:p>
    <w:p w:rsidR="00457CE2" w:rsidRDefault="00457CE2" w:rsidP="007A4482">
      <w:pPr>
        <w:tabs>
          <w:tab w:val="left" w:pos="3060"/>
        </w:tabs>
        <w:ind w:left="-851" w:right="-337" w:hanging="246"/>
        <w:rPr>
          <w:rFonts w:ascii="Times New Roman" w:hAnsi="Times New Roman"/>
          <w:b/>
        </w:rPr>
      </w:pPr>
    </w:p>
    <w:tbl>
      <w:tblPr>
        <w:tblW w:w="0" w:type="auto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457CE2" w:rsidRPr="0040008A" w:rsidTr="0040008A"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jc w:val="center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jc w:val="center"/>
              <w:rPr>
                <w:rFonts w:ascii="Times New Roman" w:hAnsi="Times New Roman"/>
                <w:b/>
              </w:rPr>
            </w:pPr>
            <w:r w:rsidRPr="0040008A">
              <w:rPr>
                <w:rFonts w:ascii="Times New Roman" w:hAnsi="Times New Roman"/>
                <w:b/>
              </w:rPr>
              <w:t>AN</w:t>
            </w:r>
          </w:p>
        </w:tc>
      </w:tr>
      <w:tr w:rsidR="00457CE2" w:rsidRPr="0040008A" w:rsidTr="0040008A"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</w:tr>
      <w:tr w:rsidR="00457CE2" w:rsidRPr="0040008A" w:rsidTr="0040008A"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</w:tr>
      <w:tr w:rsidR="00457CE2" w:rsidRPr="0040008A" w:rsidTr="0040008A"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  <w:tc>
          <w:tcPr>
            <w:tcW w:w="4606" w:type="dxa"/>
          </w:tcPr>
          <w:p w:rsidR="00457CE2" w:rsidRPr="0040008A" w:rsidRDefault="00457CE2" w:rsidP="0040008A">
            <w:pPr>
              <w:tabs>
                <w:tab w:val="left" w:pos="3060"/>
              </w:tabs>
              <w:spacing w:after="0" w:line="240" w:lineRule="auto"/>
              <w:ind w:right="-337"/>
              <w:rPr>
                <w:rFonts w:ascii="Times New Roman" w:hAnsi="Times New Roman"/>
                <w:b/>
              </w:rPr>
            </w:pPr>
          </w:p>
        </w:tc>
      </w:tr>
    </w:tbl>
    <w:p w:rsidR="00457CE2" w:rsidRPr="00930DA3" w:rsidRDefault="00457CE2" w:rsidP="007A4482">
      <w:pPr>
        <w:tabs>
          <w:tab w:val="left" w:pos="3060"/>
        </w:tabs>
        <w:ind w:left="-851" w:right="-337" w:hanging="246"/>
        <w:rPr>
          <w:rFonts w:ascii="Times New Roman" w:hAnsi="Times New Roman"/>
          <w:b/>
        </w:rPr>
      </w:pPr>
    </w:p>
    <w:p w:rsidR="00457CE2" w:rsidRPr="00930DA3" w:rsidRDefault="00457CE2" w:rsidP="006F62D1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sz w:val="27"/>
          <w:szCs w:val="27"/>
        </w:rPr>
      </w:pPr>
    </w:p>
    <w:p w:rsidR="00457CE2" w:rsidRPr="007A4482" w:rsidRDefault="00457CE2" w:rsidP="006F62D1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b/>
        </w:rPr>
      </w:pPr>
      <w:r>
        <w:rPr>
          <w:noProof/>
        </w:rPr>
        <w:pict>
          <v:shape id="Resim 4" o:spid="_x0000_s1027" type="#_x0000_t75" style="position:absolute;left:0;text-align:left;margin-left:85.15pt;margin-top:3.4pt;width:60pt;height:17.25pt;z-index:251657216;visibility:visible">
            <v:imagedata r:id="rId10" o:title=""/>
            <w10:wrap type="square"/>
          </v:shape>
        </w:pict>
      </w:r>
      <w:r w:rsidRPr="007A4482">
        <w:rPr>
          <w:rFonts w:ascii="Times New Roman" w:hAnsi="Times New Roman"/>
          <w:b/>
        </w:rPr>
        <w:t>6)</w:t>
      </w:r>
      <w:r>
        <w:rPr>
          <w:rFonts w:ascii="Times New Roman" w:hAnsi="Times New Roman"/>
          <w:b/>
        </w:rPr>
        <w:t xml:space="preserve">         What is this?</w:t>
      </w:r>
    </w:p>
    <w:p w:rsidR="00457CE2" w:rsidRDefault="00457CE2" w:rsidP="007A4482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A)It’s a clock.</w:t>
      </w:r>
      <w:r>
        <w:rPr>
          <w:rFonts w:ascii="Times New Roman" w:hAnsi="Times New Roman"/>
          <w:b/>
        </w:rPr>
        <w:tab/>
        <w:t>B)It’s a pencil.                         C)It’s a ball.</w:t>
      </w:r>
      <w:r>
        <w:rPr>
          <w:rFonts w:ascii="Times New Roman" w:hAnsi="Times New Roman"/>
          <w:b/>
        </w:rPr>
        <w:tab/>
        <w:t>D)It’s a map.</w:t>
      </w:r>
    </w:p>
    <w:p w:rsidR="00457CE2" w:rsidRDefault="00457CE2" w:rsidP="007A4482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b/>
        </w:rPr>
      </w:pPr>
    </w:p>
    <w:p w:rsidR="00457CE2" w:rsidRPr="007A4482" w:rsidRDefault="00457CE2" w:rsidP="007A4482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7)</w:t>
      </w:r>
      <w:r w:rsidRPr="002B6D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       </w:t>
      </w:r>
      <w:r w:rsidRPr="0040008A">
        <w:rPr>
          <w:rFonts w:ascii="Times New Roman" w:hAnsi="Times New Roman"/>
          <w:noProof/>
        </w:rPr>
        <w:pict>
          <v:shape id="Resim 17" o:spid="_x0000_i1026" type="#_x0000_t75" alt="MCj03564150000[1]" style="width:47.25pt;height:45pt;visibility:visible">
            <v:imagedata r:id="rId11" o:title=""/>
          </v:shape>
        </w:pict>
      </w:r>
      <w:r>
        <w:rPr>
          <w:rFonts w:ascii="Times New Roman" w:hAnsi="Times New Roman"/>
          <w:b/>
        </w:rPr>
        <w:t xml:space="preserve">               What is that?</w:t>
      </w:r>
      <w:r w:rsidRPr="002B6D42">
        <w:rPr>
          <w:rFonts w:ascii="Times New Roman" w:hAnsi="Times New Roman"/>
          <w:noProof/>
        </w:rPr>
        <w:t xml:space="preserve"> </w:t>
      </w:r>
    </w:p>
    <w:p w:rsidR="00457CE2" w:rsidRPr="007A4482" w:rsidRDefault="00457CE2" w:rsidP="002B6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90"/>
          <w:tab w:val="left" w:pos="756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A)It’s a hat.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B)It’s a socks.</w:t>
      </w:r>
      <w:r>
        <w:rPr>
          <w:rFonts w:ascii="Times New Roman" w:hAnsi="Times New Roman"/>
          <w:b/>
        </w:rPr>
        <w:tab/>
        <w:t xml:space="preserve">                     C)It’s a trousers.</w:t>
      </w:r>
      <w:r>
        <w:rPr>
          <w:rFonts w:ascii="Times New Roman" w:hAnsi="Times New Roman"/>
          <w:b/>
        </w:rPr>
        <w:tab/>
        <w:t>D)It’s a skirt.</w:t>
      </w:r>
    </w:p>
    <w:p w:rsidR="00457CE2" w:rsidRPr="007A4482" w:rsidRDefault="00457CE2" w:rsidP="007A4482">
      <w:pPr>
        <w:tabs>
          <w:tab w:val="left" w:pos="1950"/>
        </w:tabs>
        <w:ind w:left="-851" w:right="-337" w:hanging="246"/>
        <w:rPr>
          <w:rFonts w:ascii="Times New Roman" w:hAnsi="Times New Roman"/>
          <w:b/>
        </w:rPr>
      </w:pPr>
    </w:p>
    <w:p w:rsidR="00457CE2" w:rsidRPr="007A4482" w:rsidRDefault="00457CE2" w:rsidP="002B6D42">
      <w:pPr>
        <w:tabs>
          <w:tab w:val="left" w:pos="1515"/>
        </w:tabs>
        <w:ind w:left="-851" w:right="-337" w:hanging="246"/>
        <w:rPr>
          <w:rFonts w:ascii="Times New Roman" w:hAnsi="Times New Roman"/>
          <w:b/>
          <w:sz w:val="27"/>
          <w:szCs w:val="27"/>
        </w:rPr>
      </w:pPr>
      <w:r w:rsidRPr="007A4482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8)</w:t>
      </w:r>
      <w:r w:rsidRPr="002B6D42">
        <w:rPr>
          <w:rFonts w:ascii="Times New Roman" w:hAnsi="Times New Roman"/>
          <w:noProof/>
          <w:sz w:val="28"/>
          <w:szCs w:val="28"/>
        </w:rPr>
        <w:t xml:space="preserve"> </w:t>
      </w:r>
      <w:r w:rsidRPr="0040008A">
        <w:rPr>
          <w:rFonts w:ascii="Times New Roman" w:hAnsi="Times New Roman"/>
          <w:b/>
          <w:noProof/>
          <w:sz w:val="27"/>
          <w:szCs w:val="27"/>
        </w:rPr>
        <w:pict>
          <v:shape id="Resim 19" o:spid="_x0000_i1027" type="#_x0000_t75" alt="BD05128_" style="width:60pt;height:51pt;visibility:visible">
            <v:imagedata r:id="rId12" o:title=""/>
          </v:shape>
        </w:pict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b/>
        </w:rPr>
        <w:t>What is this?</w:t>
      </w:r>
    </w:p>
    <w:p w:rsidR="00457CE2" w:rsidRPr="007A4482" w:rsidRDefault="00457CE2" w:rsidP="002B6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90"/>
          <w:tab w:val="left" w:pos="756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A)It’s a shoes.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B)It’s a socks.</w:t>
      </w:r>
      <w:r>
        <w:rPr>
          <w:rFonts w:ascii="Times New Roman" w:hAnsi="Times New Roman"/>
          <w:b/>
        </w:rPr>
        <w:tab/>
        <w:t xml:space="preserve">                     C)It’s a trousers.</w:t>
      </w:r>
      <w:r>
        <w:rPr>
          <w:rFonts w:ascii="Times New Roman" w:hAnsi="Times New Roman"/>
          <w:b/>
        </w:rPr>
        <w:tab/>
        <w:t>D)It’s a skirt.</w:t>
      </w:r>
    </w:p>
    <w:p w:rsidR="00457CE2" w:rsidRPr="00930DA3" w:rsidRDefault="00457CE2" w:rsidP="006F62D1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sz w:val="27"/>
          <w:szCs w:val="27"/>
        </w:rPr>
      </w:pPr>
    </w:p>
    <w:p w:rsidR="00457CE2" w:rsidRDefault="00457CE2" w:rsidP="006F62D1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b/>
        </w:rPr>
      </w:pPr>
      <w:r w:rsidRPr="00930DA3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9) Aşağıda verilen işlemlerin cevaplarını bulunuz. </w:t>
      </w:r>
    </w:p>
    <w:p w:rsidR="00457CE2" w:rsidRPr="00930DA3" w:rsidRDefault="00457CE2" w:rsidP="006F62D1">
      <w:pPr>
        <w:tabs>
          <w:tab w:val="left" w:pos="1590"/>
          <w:tab w:val="left" w:pos="5310"/>
          <w:tab w:val="left" w:pos="6180"/>
        </w:tabs>
        <w:ind w:left="-851" w:right="-337" w:hanging="246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</w:rPr>
        <w:t xml:space="preserve">    *    3 +  5 =   ? </w:t>
      </w:r>
      <w:r w:rsidRPr="00930DA3">
        <w:rPr>
          <w:rFonts w:ascii="Times New Roman" w:hAnsi="Times New Roman"/>
          <w:b/>
        </w:rPr>
        <w:t xml:space="preserve"> </w:t>
      </w:r>
    </w:p>
    <w:p w:rsidR="00457CE2" w:rsidRPr="00930DA3" w:rsidRDefault="00457CE2" w:rsidP="002B6D42">
      <w:pPr>
        <w:tabs>
          <w:tab w:val="left" w:pos="7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A)seven       </w:t>
      </w:r>
      <w:r>
        <w:rPr>
          <w:rFonts w:ascii="Times New Roman" w:hAnsi="Times New Roman"/>
          <w:b/>
        </w:rPr>
        <w:tab/>
        <w:t xml:space="preserve">B)eight           C)nine         D) one </w:t>
      </w:r>
    </w:p>
    <w:p w:rsidR="00457CE2" w:rsidRDefault="00457CE2" w:rsidP="007957F7">
      <w:pPr>
        <w:tabs>
          <w:tab w:val="left" w:pos="7125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</w:p>
    <w:p w:rsidR="00457CE2" w:rsidRPr="00930DA3" w:rsidRDefault="00457CE2" w:rsidP="007957F7">
      <w:pPr>
        <w:tabs>
          <w:tab w:val="left" w:pos="7125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*5 -  2=   ? </w:t>
      </w:r>
    </w:p>
    <w:p w:rsidR="00457CE2" w:rsidRPr="00930DA3" w:rsidRDefault="00457CE2" w:rsidP="002B6D42">
      <w:pPr>
        <w:tabs>
          <w:tab w:val="left" w:pos="7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A)two       </w:t>
      </w:r>
      <w:r>
        <w:rPr>
          <w:rFonts w:ascii="Times New Roman" w:hAnsi="Times New Roman"/>
          <w:b/>
        </w:rPr>
        <w:tab/>
        <w:t xml:space="preserve">B)four            C)three         D) ten </w:t>
      </w:r>
    </w:p>
    <w:p w:rsidR="00457CE2" w:rsidRDefault="00457CE2" w:rsidP="007957F7">
      <w:pPr>
        <w:tabs>
          <w:tab w:val="left" w:pos="7125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</w:p>
    <w:p w:rsidR="00457CE2" w:rsidRDefault="00457CE2" w:rsidP="007957F7">
      <w:pPr>
        <w:tabs>
          <w:tab w:val="left" w:pos="7125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*3 x  3 = ?</w:t>
      </w:r>
    </w:p>
    <w:p w:rsidR="00457CE2" w:rsidRPr="00930DA3" w:rsidRDefault="00457CE2" w:rsidP="002B6D42">
      <w:pPr>
        <w:tabs>
          <w:tab w:val="left" w:pos="780"/>
        </w:tabs>
        <w:ind w:left="-851" w:right="-337" w:hanging="24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A)zero       </w:t>
      </w:r>
      <w:r>
        <w:rPr>
          <w:rFonts w:ascii="Times New Roman" w:hAnsi="Times New Roman"/>
          <w:b/>
        </w:rPr>
        <w:tab/>
        <w:t>B)six             C)three         D) five</w:t>
      </w:r>
    </w:p>
    <w:p w:rsidR="00457CE2" w:rsidRDefault="00457CE2" w:rsidP="007957F7">
      <w:pPr>
        <w:tabs>
          <w:tab w:val="left" w:pos="7125"/>
        </w:tabs>
        <w:ind w:left="-851" w:right="-337" w:hanging="246"/>
        <w:rPr>
          <w:rFonts w:ascii="Times New Roman" w:hAnsi="Times New Roman"/>
          <w:b/>
        </w:rPr>
      </w:pPr>
    </w:p>
    <w:p w:rsidR="00457CE2" w:rsidRPr="002B6D42" w:rsidRDefault="00457CE2" w:rsidP="002B6D42">
      <w:pPr>
        <w:tabs>
          <w:tab w:val="left" w:pos="7125"/>
        </w:tabs>
        <w:ind w:right="-337"/>
        <w:rPr>
          <w:rFonts w:ascii="Times New Roman" w:hAnsi="Times New Roman"/>
          <w:b/>
        </w:rPr>
      </w:pPr>
    </w:p>
    <w:p w:rsidR="00457CE2" w:rsidRPr="00930DA3" w:rsidRDefault="00457CE2" w:rsidP="006F62D1">
      <w:pPr>
        <w:pBdr>
          <w:right w:val="single" w:sz="4" w:space="0" w:color="000000"/>
        </w:pBd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</w:p>
    <w:p w:rsidR="00457CE2" w:rsidRPr="00930DA3" w:rsidRDefault="00457CE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sectPr w:rsidR="00457CE2" w:rsidRPr="00930DA3" w:rsidSect="00195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CE2" w:rsidRDefault="00457CE2" w:rsidP="007A4482">
      <w:pPr>
        <w:spacing w:after="0" w:line="240" w:lineRule="auto"/>
      </w:pPr>
      <w:r>
        <w:separator/>
      </w:r>
    </w:p>
  </w:endnote>
  <w:endnote w:type="continuationSeparator" w:id="0">
    <w:p w:rsidR="00457CE2" w:rsidRDefault="00457CE2" w:rsidP="007A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CE2" w:rsidRDefault="00457CE2" w:rsidP="007A4482">
      <w:pPr>
        <w:spacing w:after="0" w:line="240" w:lineRule="auto"/>
      </w:pPr>
      <w:r>
        <w:separator/>
      </w:r>
    </w:p>
  </w:footnote>
  <w:footnote w:type="continuationSeparator" w:id="0">
    <w:p w:rsidR="00457CE2" w:rsidRDefault="00457CE2" w:rsidP="007A4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33954"/>
    <w:multiLevelType w:val="hybridMultilevel"/>
    <w:tmpl w:val="73C4AA42"/>
    <w:lvl w:ilvl="0" w:tplc="A7A01C48">
      <w:start w:val="1"/>
      <w:numFmt w:val="bullet"/>
      <w:lvlText w:val=""/>
      <w:lvlJc w:val="left"/>
      <w:pPr>
        <w:ind w:left="-527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9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</w:abstractNum>
  <w:abstractNum w:abstractNumId="1">
    <w:nsid w:val="28E502D6"/>
    <w:multiLevelType w:val="hybridMultilevel"/>
    <w:tmpl w:val="7DEA0796"/>
    <w:lvl w:ilvl="0" w:tplc="3D929778">
      <w:start w:val="1"/>
      <w:numFmt w:val="bullet"/>
      <w:lvlText w:val=""/>
      <w:lvlJc w:val="left"/>
      <w:pPr>
        <w:ind w:left="-737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-1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7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FBC"/>
    <w:rsid w:val="000C2F07"/>
    <w:rsid w:val="00195855"/>
    <w:rsid w:val="002A487A"/>
    <w:rsid w:val="002B6D42"/>
    <w:rsid w:val="0040008A"/>
    <w:rsid w:val="00457CE2"/>
    <w:rsid w:val="004E567F"/>
    <w:rsid w:val="006F62D1"/>
    <w:rsid w:val="007957F7"/>
    <w:rsid w:val="007A4482"/>
    <w:rsid w:val="007B4FBC"/>
    <w:rsid w:val="00930DA3"/>
    <w:rsid w:val="00AC4EB3"/>
    <w:rsid w:val="00CA2B2A"/>
    <w:rsid w:val="00CB0C39"/>
    <w:rsid w:val="00EC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85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5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7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0DA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A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A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4482"/>
    <w:rPr>
      <w:rFonts w:cs="Times New Roman"/>
    </w:rPr>
  </w:style>
  <w:style w:type="paragraph" w:styleId="ListParagraph">
    <w:name w:val="List Paragraph"/>
    <w:basedOn w:val="Normal"/>
    <w:uiPriority w:val="99"/>
    <w:qFormat/>
    <w:rsid w:val="002B6D4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C4EB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307</Words>
  <Characters>1751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3</cp:revision>
  <dcterms:created xsi:type="dcterms:W3CDTF">2012-12-18T21:35:00Z</dcterms:created>
  <dcterms:modified xsi:type="dcterms:W3CDTF">2012-12-25T21:40:00Z</dcterms:modified>
  <cp:category>www.sorubak.com</cp:category>
</cp:coreProperties>
</file>