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6F" w:rsidRPr="003F74C2" w:rsidRDefault="002D5C6F" w:rsidP="000C344C">
      <w:pPr>
        <w:pStyle w:val="ListParagraph"/>
        <w:ind w:left="360"/>
        <w:rPr>
          <w:rFonts w:ascii="Comic Sans MS" w:hAnsi="Comic Sans MS"/>
          <w:b/>
        </w:rPr>
      </w:pPr>
    </w:p>
    <w:p w:rsidR="002D5C6F" w:rsidRPr="003F74C2" w:rsidRDefault="002D5C6F" w:rsidP="00065CBC">
      <w:pPr>
        <w:pStyle w:val="ListParagraph"/>
        <w:ind w:left="360"/>
        <w:rPr>
          <w:rFonts w:ascii="Comic Sans MS" w:hAnsi="Comic Sans MS"/>
          <w:b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8.5pt;margin-top:-38.9pt;width:478.5pt;height:34.0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" filled="f" stroked="f">
            <v:textbox style="mso-fit-shape-to-text:t">
              <w:txbxContent>
                <w:p w:rsidR="002D5C6F" w:rsidRDefault="002D5C6F" w:rsidP="00767067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hyperlink r:id="rId7" w:history="1">
                    <w:r>
                      <w:rPr>
                        <w:rStyle w:val="Hyperlink"/>
                        <w:rFonts w:ascii="Comic Sans MS" w:hAnsi="Comic Sans MS"/>
                        <w:sz w:val="22"/>
                        <w:szCs w:val="22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2D5C6F" w:rsidRPr="00767067" w:rsidRDefault="002D5C6F" w:rsidP="00767067"/>
              </w:txbxContent>
            </v:textbox>
          </v:shape>
        </w:pict>
      </w:r>
      <w:r w:rsidRPr="003F74C2">
        <w:rPr>
          <w:rFonts w:ascii="Comic Sans MS" w:hAnsi="Comic Sans MS"/>
          <w:b/>
        </w:rPr>
        <w:t>ADI SOYADI:                         NO:                       ALDIĞI PUAN:</w:t>
      </w:r>
      <w:r w:rsidRPr="003F74C2">
        <w:rPr>
          <w:rFonts w:ascii="Comic Sans MS" w:hAnsi="Comic Sans MS"/>
          <w:b/>
          <w:u w:val="single"/>
        </w:rPr>
        <w:t xml:space="preserve"> </w:t>
      </w:r>
    </w:p>
    <w:p w:rsidR="002D5C6F" w:rsidRPr="003F74C2" w:rsidRDefault="002D5C6F" w:rsidP="003F74C2">
      <w:pPr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1-</w:t>
      </w:r>
      <w:r w:rsidRPr="003F74C2">
        <w:rPr>
          <w:rFonts w:ascii="Comic Sans MS" w:hAnsi="Comic Sans MS" w:cs="Arial"/>
          <w:b/>
        </w:rPr>
        <w:t>Bazı katı maddelerde sıvı ve gaz maddeler gibi konulduğu kabın şeklini alabilir. Aşağıdakilerden hangisi buna örnektir?</w:t>
      </w:r>
      <w:r w:rsidRPr="003F74C2">
        <w:rPr>
          <w:rFonts w:ascii="Comic Sans MS" w:hAnsi="Comic Sans MS"/>
          <w:b/>
          <w:color w:val="002060"/>
          <w:u w:val="single"/>
        </w:rPr>
        <w:t xml:space="preserve"> (4P)</w:t>
      </w:r>
    </w:p>
    <w:p w:rsidR="002D5C6F" w:rsidRPr="003F74C2" w:rsidRDefault="002D5C6F" w:rsidP="003F74C2">
      <w:pPr>
        <w:jc w:val="both"/>
        <w:rPr>
          <w:rFonts w:ascii="Comic Sans MS" w:hAnsi="Comic Sans MS" w:cs="Arial"/>
        </w:rPr>
      </w:pPr>
      <w:r w:rsidRPr="003F74C2">
        <w:rPr>
          <w:rFonts w:ascii="Comic Sans MS" w:hAnsi="Comic Sans MS" w:cs="Arial"/>
        </w:rPr>
        <w:t xml:space="preserve">   A) Tahta</w:t>
      </w:r>
      <w:r w:rsidRPr="003F74C2">
        <w:rPr>
          <w:rFonts w:ascii="Comic Sans MS" w:hAnsi="Comic Sans MS" w:cs="Arial"/>
        </w:rPr>
        <w:tab/>
        <w:t xml:space="preserve">          B) Ağaç            C) Un            D) Çivi</w:t>
      </w:r>
    </w:p>
    <w:p w:rsidR="002D5C6F" w:rsidRDefault="002D5C6F" w:rsidP="003F74C2">
      <w:pPr>
        <w:jc w:val="both"/>
        <w:rPr>
          <w:rFonts w:ascii="Comic Sans MS" w:hAnsi="Comic Sans MS" w:cs="Arial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434.5pt;margin-top:3.5pt;width:90pt;height:63pt;z-index:251657728" adj="14532,37286">
            <v:textbox style="mso-next-textbox:#_x0000_s1027">
              <w:txbxContent>
                <w:p w:rsidR="002D5C6F" w:rsidRPr="006E1C76" w:rsidRDefault="002D5C6F" w:rsidP="003F74C2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6E1C7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Soruları</w:t>
                  </w:r>
                </w:p>
                <w:p w:rsidR="002D5C6F" w:rsidRPr="006E1C76" w:rsidRDefault="002D5C6F" w:rsidP="003F74C2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6E1C7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Dikkatli</w:t>
                  </w:r>
                </w:p>
                <w:p w:rsidR="002D5C6F" w:rsidRPr="006E1C76" w:rsidRDefault="002D5C6F" w:rsidP="003F74C2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6E1C7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Okuyun</w:t>
                  </w:r>
                </w:p>
              </w:txbxContent>
            </v:textbox>
          </v:shape>
        </w:pict>
      </w:r>
    </w:p>
    <w:p w:rsidR="002D5C6F" w:rsidRPr="003F74C2" w:rsidRDefault="002D5C6F" w:rsidP="003F74C2">
      <w:pPr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2</w:t>
      </w:r>
      <w:r w:rsidRPr="003F74C2">
        <w:rPr>
          <w:rFonts w:ascii="Comic Sans MS" w:hAnsi="Comic Sans MS" w:cs="Arial"/>
          <w:b/>
        </w:rPr>
        <w:t>-Aşağıda verilen maddelerden hangisi mıknatıs tarafından çekilir?</w:t>
      </w:r>
      <w:r w:rsidRPr="003F74C2">
        <w:rPr>
          <w:rFonts w:ascii="Comic Sans MS" w:hAnsi="Comic Sans MS"/>
          <w:b/>
          <w:color w:val="002060"/>
          <w:u w:val="single"/>
        </w:rPr>
        <w:t xml:space="preserve"> (4P)</w:t>
      </w:r>
    </w:p>
    <w:p w:rsidR="002D5C6F" w:rsidRPr="003F74C2" w:rsidRDefault="002D5C6F" w:rsidP="003F74C2">
      <w:pPr>
        <w:jc w:val="both"/>
        <w:rPr>
          <w:rFonts w:ascii="Comic Sans MS" w:hAnsi="Comic Sans MS" w:cs="Arial"/>
        </w:rPr>
      </w:pPr>
      <w:r w:rsidRPr="003F74C2">
        <w:rPr>
          <w:rFonts w:ascii="Comic Sans MS" w:hAnsi="Comic Sans MS" w:cs="Arial"/>
        </w:rPr>
        <w:t xml:space="preserve"> A) Cam     B) Tahta          C) Plastik</w:t>
      </w:r>
      <w:r w:rsidRPr="003F74C2">
        <w:rPr>
          <w:rFonts w:ascii="Comic Sans MS" w:hAnsi="Comic Sans MS" w:cs="Arial"/>
        </w:rPr>
        <w:tab/>
        <w:t xml:space="preserve">  D) Demir</w:t>
      </w:r>
    </w:p>
    <w:p w:rsidR="002D5C6F" w:rsidRPr="003F74C2" w:rsidRDefault="002D5C6F" w:rsidP="003F74C2">
      <w:pPr>
        <w:rPr>
          <w:rFonts w:ascii="Comic Sans MS" w:hAnsi="Comic Sans MS" w:cs="Arial"/>
          <w:b/>
        </w:rPr>
      </w:pPr>
    </w:p>
    <w:p w:rsidR="002D5C6F" w:rsidRPr="003F74C2" w:rsidRDefault="002D5C6F" w:rsidP="003F74C2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3-</w:t>
      </w:r>
      <w:r w:rsidRPr="003F74C2">
        <w:rPr>
          <w:rFonts w:ascii="Comic Sans MS" w:hAnsi="Comic Sans MS" w:cs="Arial"/>
          <w:b/>
        </w:rPr>
        <w:t>Aşağıda verilen madde-cisim eşleştirmelerinden hangisi yanlıştır?</w:t>
      </w:r>
      <w:r w:rsidRPr="003F74C2">
        <w:rPr>
          <w:rFonts w:ascii="Comic Sans MS" w:hAnsi="Comic Sans MS"/>
          <w:b/>
          <w:color w:val="002060"/>
          <w:u w:val="single"/>
        </w:rPr>
        <w:t xml:space="preserve"> (4P)</w:t>
      </w:r>
    </w:p>
    <w:p w:rsidR="002D5C6F" w:rsidRPr="003F74C2" w:rsidRDefault="002D5C6F" w:rsidP="003F74C2">
      <w:pPr>
        <w:rPr>
          <w:rFonts w:ascii="Comic Sans MS" w:hAnsi="Comic Sans MS" w:cs="Arial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margin-left:473pt;margin-top:9.85pt;width:92.05pt;height:92.05pt;z-index:251656704;visibility:visible">
            <v:imagedata r:id="rId8" o:title=""/>
          </v:shape>
        </w:pict>
      </w:r>
      <w:r w:rsidRPr="003F74C2">
        <w:rPr>
          <w:rFonts w:ascii="Comic Sans MS" w:hAnsi="Comic Sans MS" w:cs="Arial"/>
          <w:b/>
        </w:rPr>
        <w:t>A) Ağaç – Kağıt     B) Altın – Yüzük</w:t>
      </w:r>
      <w:r w:rsidRPr="003F74C2">
        <w:rPr>
          <w:rFonts w:ascii="Comic Sans MS" w:hAnsi="Comic Sans MS" w:cs="Arial"/>
          <w:b/>
        </w:rPr>
        <w:tab/>
        <w:t xml:space="preserve">    C) Toprak – Bitki    D) Bakır – Tepsi</w:t>
      </w:r>
    </w:p>
    <w:p w:rsidR="002D5C6F" w:rsidRPr="003F74C2" w:rsidRDefault="002D5C6F" w:rsidP="003F74C2">
      <w:pPr>
        <w:rPr>
          <w:rFonts w:ascii="Comic Sans MS" w:hAnsi="Comic Sans MS" w:cs="Arial"/>
          <w:b/>
        </w:rPr>
      </w:pPr>
    </w:p>
    <w:p w:rsidR="002D5C6F" w:rsidRPr="003F74C2" w:rsidRDefault="002D5C6F" w:rsidP="003F74C2">
      <w:pPr>
        <w:rPr>
          <w:rFonts w:ascii="Comic Sans MS" w:hAnsi="Comic Sans MS"/>
          <w:color w:val="002060"/>
        </w:rPr>
      </w:pPr>
      <w:r>
        <w:rPr>
          <w:noProof/>
        </w:rPr>
        <w:pict>
          <v:shape id="Metin kutusu 2" o:spid="_x0000_s1029" type="#_x0000_t202" style="position:absolute;margin-left:71.5pt;margin-top:-2.9pt;width:54pt;height:63pt;z-index:251654656;visibility:visible" filled="f" stroked="f">
            <v:textbox style="mso-next-textbox:#Metin kutusu 2;mso-rotate-with-shape:t">
              <w:txbxContent>
                <w:p w:rsidR="002D5C6F" w:rsidRPr="006400AB" w:rsidRDefault="002D5C6F" w:rsidP="003F74C2">
                  <w:pPr>
                    <w:rPr>
                      <w:b/>
                      <w:sz w:val="22"/>
                      <w:szCs w:val="22"/>
                    </w:rPr>
                  </w:pPr>
                  <w:r w:rsidRPr="006400AB">
                    <w:rPr>
                      <w:sz w:val="22"/>
                      <w:szCs w:val="22"/>
                    </w:rPr>
                    <w:t>-</w:t>
                  </w:r>
                  <w:r w:rsidRPr="006400AB">
                    <w:rPr>
                      <w:b/>
                      <w:sz w:val="22"/>
                      <w:szCs w:val="22"/>
                    </w:rPr>
                    <w:t>400 ml</w:t>
                  </w:r>
                </w:p>
                <w:p w:rsidR="002D5C6F" w:rsidRPr="006400AB" w:rsidRDefault="002D5C6F" w:rsidP="003F74C2">
                  <w:pPr>
                    <w:rPr>
                      <w:b/>
                      <w:sz w:val="22"/>
                      <w:szCs w:val="22"/>
                    </w:rPr>
                  </w:pPr>
                  <w:r w:rsidRPr="006400AB">
                    <w:rPr>
                      <w:b/>
                      <w:sz w:val="22"/>
                      <w:szCs w:val="22"/>
                    </w:rPr>
                    <w:t>-300 ml</w:t>
                  </w:r>
                </w:p>
                <w:p w:rsidR="002D5C6F" w:rsidRPr="006400AB" w:rsidRDefault="002D5C6F" w:rsidP="003F74C2">
                  <w:pPr>
                    <w:rPr>
                      <w:b/>
                      <w:sz w:val="22"/>
                      <w:szCs w:val="22"/>
                    </w:rPr>
                  </w:pPr>
                  <w:r w:rsidRPr="006400AB">
                    <w:rPr>
                      <w:b/>
                      <w:sz w:val="22"/>
                      <w:szCs w:val="22"/>
                    </w:rPr>
                    <w:t>-200 ml</w:t>
                  </w:r>
                </w:p>
                <w:p w:rsidR="002D5C6F" w:rsidRPr="006400AB" w:rsidRDefault="002D5C6F" w:rsidP="003F74C2">
                  <w:pPr>
                    <w:rPr>
                      <w:b/>
                      <w:sz w:val="22"/>
                      <w:szCs w:val="22"/>
                    </w:rPr>
                  </w:pPr>
                  <w:r w:rsidRPr="006400AB">
                    <w:rPr>
                      <w:b/>
                      <w:sz w:val="22"/>
                      <w:szCs w:val="22"/>
                    </w:rPr>
                    <w:t>-100 ml</w:t>
                  </w:r>
                </w:p>
                <w:p w:rsidR="002D5C6F" w:rsidRPr="00832B17" w:rsidRDefault="002D5C6F" w:rsidP="003F74C2">
                  <w:pPr>
                    <w:rPr>
                      <w:b/>
                      <w:sz w:val="2"/>
                      <w:szCs w:val="2"/>
                    </w:rPr>
                  </w:pPr>
                </w:p>
                <w:p w:rsidR="002D5C6F" w:rsidRPr="00832B17" w:rsidRDefault="002D5C6F" w:rsidP="003F74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58.5pt;margin-top:-2.9pt;width:54pt;height:63pt;z-index:251655680;visibility:visible" filled="f" stroked="f">
            <v:textbox style="mso-next-textbox:#_x0000_s1030;mso-rotate-with-shape:t">
              <w:txbxContent>
                <w:p w:rsidR="002D5C6F" w:rsidRPr="006400AB" w:rsidRDefault="002D5C6F" w:rsidP="003F74C2">
                  <w:pPr>
                    <w:rPr>
                      <w:b/>
                      <w:sz w:val="22"/>
                      <w:szCs w:val="22"/>
                    </w:rPr>
                  </w:pPr>
                  <w:r w:rsidRPr="006400AB">
                    <w:rPr>
                      <w:sz w:val="22"/>
                      <w:szCs w:val="22"/>
                    </w:rPr>
                    <w:t>-</w:t>
                  </w:r>
                  <w:r w:rsidRPr="006400AB">
                    <w:rPr>
                      <w:b/>
                      <w:sz w:val="22"/>
                      <w:szCs w:val="22"/>
                    </w:rPr>
                    <w:t>400 ml</w:t>
                  </w:r>
                </w:p>
                <w:p w:rsidR="002D5C6F" w:rsidRPr="006400AB" w:rsidRDefault="002D5C6F" w:rsidP="003F74C2">
                  <w:pPr>
                    <w:rPr>
                      <w:b/>
                      <w:sz w:val="22"/>
                      <w:szCs w:val="22"/>
                    </w:rPr>
                  </w:pPr>
                  <w:r w:rsidRPr="006400AB">
                    <w:rPr>
                      <w:b/>
                      <w:sz w:val="22"/>
                      <w:szCs w:val="22"/>
                    </w:rPr>
                    <w:t>-300 ml</w:t>
                  </w:r>
                </w:p>
                <w:p w:rsidR="002D5C6F" w:rsidRPr="006400AB" w:rsidRDefault="002D5C6F" w:rsidP="003F74C2">
                  <w:pPr>
                    <w:rPr>
                      <w:b/>
                      <w:sz w:val="22"/>
                      <w:szCs w:val="22"/>
                    </w:rPr>
                  </w:pPr>
                  <w:r w:rsidRPr="006400AB">
                    <w:rPr>
                      <w:b/>
                      <w:sz w:val="22"/>
                      <w:szCs w:val="22"/>
                    </w:rPr>
                    <w:t>-200 ml</w:t>
                  </w:r>
                </w:p>
                <w:p w:rsidR="002D5C6F" w:rsidRPr="006400AB" w:rsidRDefault="002D5C6F" w:rsidP="003F74C2">
                  <w:pPr>
                    <w:rPr>
                      <w:b/>
                      <w:sz w:val="22"/>
                      <w:szCs w:val="22"/>
                    </w:rPr>
                  </w:pPr>
                  <w:r w:rsidRPr="006400AB">
                    <w:rPr>
                      <w:b/>
                      <w:sz w:val="22"/>
                      <w:szCs w:val="22"/>
                    </w:rPr>
                    <w:t>-100 ml</w:t>
                  </w:r>
                </w:p>
                <w:p w:rsidR="002D5C6F" w:rsidRPr="00832B17" w:rsidRDefault="002D5C6F" w:rsidP="003F74C2">
                  <w:pPr>
                    <w:rPr>
                      <w:b/>
                      <w:sz w:val="2"/>
                      <w:szCs w:val="2"/>
                    </w:rPr>
                  </w:pPr>
                </w:p>
                <w:p w:rsidR="002D5C6F" w:rsidRPr="00832B17" w:rsidRDefault="002D5C6F" w:rsidP="003F74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1" type="#_x0000_t22" style="position:absolute;margin-left:231pt;margin-top:-2.9pt;width:33.15pt;height:63pt;z-index:251652608" adj="2100" strokeweight="2pt">
            <v:textbox style="mso-next-textbox:#_x0000_s1031">
              <w:txbxContent>
                <w:p w:rsidR="002D5C6F" w:rsidRDefault="002D5C6F" w:rsidP="003F74C2"/>
              </w:txbxContent>
            </v:textbox>
            <w10:wrap type="square"/>
          </v:shape>
        </w:pict>
      </w:r>
      <w:r>
        <w:rPr>
          <w:noProof/>
        </w:rPr>
        <w:pict>
          <v:shape id="_x0000_s1032" type="#_x0000_t22" style="position:absolute;margin-left:44pt;margin-top:-2.9pt;width:33.15pt;height:63pt;z-index:251651584" adj="2100" strokeweight="2pt"/>
        </w:pict>
      </w:r>
    </w:p>
    <w:p w:rsidR="002D5C6F" w:rsidRPr="003F74C2" w:rsidRDefault="002D5C6F" w:rsidP="003F74C2">
      <w:pPr>
        <w:rPr>
          <w:rFonts w:ascii="Comic Sans MS" w:hAnsi="Comic Sans MS"/>
          <w:color w:val="002060"/>
        </w:rPr>
      </w:pPr>
    </w:p>
    <w:p w:rsidR="002D5C6F" w:rsidRPr="003F74C2" w:rsidRDefault="002D5C6F" w:rsidP="003F74C2">
      <w:pPr>
        <w:rPr>
          <w:rFonts w:ascii="Comic Sans MS" w:hAnsi="Comic Sans MS"/>
          <w:color w:val="002060"/>
        </w:rPr>
      </w:pPr>
      <w:r>
        <w:rPr>
          <w:noProof/>
        </w:rPr>
        <w:pict>
          <v:oval id="_x0000_s1033" style="position:absolute;margin-left:236.5pt;margin-top:11.6pt;width:22pt;height:18pt;z-index:251653632"/>
        </w:pict>
      </w:r>
    </w:p>
    <w:p w:rsidR="002D5C6F" w:rsidRPr="003F74C2" w:rsidRDefault="002D5C6F" w:rsidP="003F74C2">
      <w:pPr>
        <w:rPr>
          <w:rFonts w:ascii="Comic Sans MS" w:hAnsi="Comic Sans MS"/>
        </w:rPr>
      </w:pPr>
    </w:p>
    <w:p w:rsidR="002D5C6F" w:rsidRPr="003F74C2" w:rsidRDefault="002D5C6F" w:rsidP="003F74C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4-</w:t>
      </w:r>
      <w:r w:rsidRPr="003F74C2">
        <w:rPr>
          <w:rFonts w:ascii="Comic Sans MS" w:hAnsi="Comic Sans MS"/>
          <w:b/>
        </w:rPr>
        <w:t xml:space="preserve">Bir kapta 100ml su vardır. Bu kaba bir taş atıldığında suyun seviyesi 300 ml oluyor. </w:t>
      </w:r>
    </w:p>
    <w:p w:rsidR="002D5C6F" w:rsidRPr="003F74C2" w:rsidRDefault="002D5C6F" w:rsidP="003F74C2">
      <w:pPr>
        <w:rPr>
          <w:rFonts w:ascii="Comic Sans MS" w:hAnsi="Comic Sans MS"/>
          <w:b/>
        </w:rPr>
      </w:pPr>
      <w:r w:rsidRPr="003F74C2">
        <w:rPr>
          <w:rFonts w:ascii="Comic Sans MS" w:hAnsi="Comic Sans MS"/>
          <w:b/>
        </w:rPr>
        <w:t xml:space="preserve">  Buna göre taşın hacmi aşağıdakilerden hangisidir?</w:t>
      </w:r>
      <w:r w:rsidRPr="003F74C2">
        <w:rPr>
          <w:rFonts w:ascii="Comic Sans MS" w:hAnsi="Comic Sans MS"/>
          <w:b/>
          <w:u w:val="single"/>
        </w:rPr>
        <w:t>(4P)</w:t>
      </w:r>
    </w:p>
    <w:p w:rsidR="002D5C6F" w:rsidRPr="003F74C2" w:rsidRDefault="002D5C6F" w:rsidP="003F74C2">
      <w:pPr>
        <w:rPr>
          <w:rFonts w:ascii="Comic Sans MS" w:hAnsi="Comic Sans MS"/>
        </w:rPr>
      </w:pPr>
      <w:r w:rsidRPr="003F74C2">
        <w:rPr>
          <w:rFonts w:ascii="Comic Sans MS" w:hAnsi="Comic Sans MS"/>
        </w:rPr>
        <w:t xml:space="preserve">  A) Taşın kütlesi 200 ml’dir.           B) Taşın hacmi 100 ml’dir.</w:t>
      </w:r>
    </w:p>
    <w:p w:rsidR="002D5C6F" w:rsidRPr="003F74C2" w:rsidRDefault="002D5C6F" w:rsidP="003F74C2">
      <w:pPr>
        <w:rPr>
          <w:rFonts w:ascii="Comic Sans MS" w:hAnsi="Comic Sans MS"/>
        </w:rPr>
      </w:pPr>
      <w:r w:rsidRPr="003F74C2">
        <w:rPr>
          <w:rFonts w:ascii="Comic Sans MS" w:hAnsi="Comic Sans MS"/>
        </w:rPr>
        <w:t xml:space="preserve">  C) Taşın hacmi 300 ml’dir.              D) Taşın hacmi 200 ml’dir.</w:t>
      </w:r>
    </w:p>
    <w:p w:rsidR="002D5C6F" w:rsidRDefault="002D5C6F" w:rsidP="003F74C2">
      <w:pPr>
        <w:rPr>
          <w:rFonts w:ascii="Comic Sans MS" w:hAnsi="Comic Sans MS"/>
          <w:b/>
        </w:rPr>
      </w:pPr>
    </w:p>
    <w:p w:rsidR="002D5C6F" w:rsidRPr="003F74C2" w:rsidRDefault="002D5C6F" w:rsidP="003F74C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  <w:r w:rsidRPr="003F74C2">
        <w:rPr>
          <w:rFonts w:ascii="Comic Sans MS" w:hAnsi="Comic Sans MS"/>
          <w:b/>
        </w:rPr>
        <w:t xml:space="preserve">Boş bir şişenin kütlesi </w:t>
      </w:r>
      <w:smartTag w:uri="urn:schemas-microsoft-com:office:smarttags" w:element="metricconverter">
        <w:smartTagPr>
          <w:attr w:name="ProductID" w:val="300 g"/>
        </w:smartTagPr>
        <w:r w:rsidRPr="003F74C2">
          <w:rPr>
            <w:rFonts w:ascii="Comic Sans MS" w:hAnsi="Comic Sans MS"/>
            <w:b/>
          </w:rPr>
          <w:t>300 g</w:t>
        </w:r>
      </w:smartTag>
      <w:r w:rsidRPr="003F74C2">
        <w:rPr>
          <w:rFonts w:ascii="Comic Sans MS" w:hAnsi="Comic Sans MS"/>
          <w:b/>
        </w:rPr>
        <w:t xml:space="preserve"> gelmektedir. Bu şişeye su doldurulup tartıldığında </w:t>
      </w:r>
      <w:smartTag w:uri="urn:schemas-microsoft-com:office:smarttags" w:element="metricconverter">
        <w:smartTagPr>
          <w:attr w:name="ProductID" w:val="1300 g"/>
        </w:smartTagPr>
        <w:r w:rsidRPr="003F74C2">
          <w:rPr>
            <w:rFonts w:ascii="Comic Sans MS" w:hAnsi="Comic Sans MS"/>
            <w:b/>
          </w:rPr>
          <w:t>1300 g</w:t>
        </w:r>
      </w:smartTag>
      <w:r w:rsidRPr="003F74C2">
        <w:rPr>
          <w:rFonts w:ascii="Comic Sans MS" w:hAnsi="Comic Sans MS"/>
          <w:b/>
        </w:rPr>
        <w:t xml:space="preserve"> gelmektedir.Suyun kütlesi kaç gramdır?(4P) </w:t>
      </w:r>
    </w:p>
    <w:p w:rsidR="002D5C6F" w:rsidRPr="003F74C2" w:rsidRDefault="002D5C6F" w:rsidP="003F74C2">
      <w:pPr>
        <w:rPr>
          <w:rFonts w:ascii="Comic Sans MS" w:hAnsi="Comic Sans MS"/>
        </w:rPr>
      </w:pPr>
      <w:r w:rsidRPr="003F74C2">
        <w:rPr>
          <w:rFonts w:ascii="Comic Sans MS" w:hAnsi="Comic Sans MS"/>
        </w:rPr>
        <w:t>A) 1600          B) 1200          C) 1000          D) 900</w:t>
      </w:r>
    </w:p>
    <w:p w:rsidR="002D5C6F" w:rsidRDefault="002D5C6F" w:rsidP="003F74C2">
      <w:pPr>
        <w:rPr>
          <w:rFonts w:ascii="Comic Sans MS" w:hAnsi="Comic Sans MS"/>
          <w:b/>
        </w:rPr>
      </w:pPr>
    </w:p>
    <w:p w:rsidR="002D5C6F" w:rsidRPr="003F74C2" w:rsidRDefault="002D5C6F" w:rsidP="003F74C2">
      <w:pPr>
        <w:rPr>
          <w:rFonts w:ascii="Comic Sans MS" w:hAnsi="Comic Sans MS"/>
          <w:b/>
        </w:rPr>
      </w:pPr>
      <w:r w:rsidRPr="003F74C2">
        <w:rPr>
          <w:rFonts w:ascii="Comic Sans MS" w:hAnsi="Comic Sans MS"/>
          <w:b/>
        </w:rPr>
        <w:t>I. Tornavida        II. Balta                III. Pense             IV. Çekiç</w:t>
      </w:r>
    </w:p>
    <w:p w:rsidR="002D5C6F" w:rsidRPr="003F74C2" w:rsidRDefault="002D5C6F" w:rsidP="003F74C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  <w:r w:rsidRPr="003F74C2">
        <w:rPr>
          <w:rFonts w:ascii="Comic Sans MS" w:hAnsi="Comic Sans MS"/>
          <w:b/>
        </w:rPr>
        <w:t>Yukarıda verilen maddeler hangi grupta incelenir? (4P)</w:t>
      </w:r>
    </w:p>
    <w:p w:rsidR="002D5C6F" w:rsidRDefault="002D5C6F" w:rsidP="003F74C2">
      <w:pPr>
        <w:rPr>
          <w:rFonts w:ascii="Comic Sans MS" w:hAnsi="Comic Sans MS"/>
        </w:rPr>
      </w:pPr>
      <w:r w:rsidRPr="003F74C2">
        <w:rPr>
          <w:rFonts w:ascii="Comic Sans MS" w:hAnsi="Comic Sans MS"/>
        </w:rPr>
        <w:t>A)Eşya               B)Alet                  C)Malzeme                D)Sıvı</w:t>
      </w:r>
    </w:p>
    <w:p w:rsidR="002D5C6F" w:rsidRPr="003F74C2" w:rsidRDefault="002D5C6F" w:rsidP="003F74C2">
      <w:pPr>
        <w:rPr>
          <w:rFonts w:ascii="Comic Sans MS" w:hAnsi="Comic Sans MS"/>
        </w:rPr>
      </w:pPr>
    </w:p>
    <w:p w:rsidR="002D5C6F" w:rsidRPr="003F74C2" w:rsidRDefault="002D5C6F" w:rsidP="003F74C2">
      <w:pPr>
        <w:pStyle w:val="ListParagraph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Pr="003F74C2">
        <w:rPr>
          <w:rFonts w:ascii="Comic Sans MS" w:hAnsi="Comic Sans MS"/>
          <w:b/>
        </w:rPr>
        <w:t>-Aşağıdaki tümcelerde doğru olanların başına D, yanlış olanların başına Y yazınız. (8 puan)</w:t>
      </w:r>
    </w:p>
    <w:p w:rsidR="002D5C6F" w:rsidRPr="003F74C2" w:rsidRDefault="002D5C6F" w:rsidP="003F74C2">
      <w:pPr>
        <w:jc w:val="both"/>
        <w:rPr>
          <w:rFonts w:ascii="Comic Sans MS" w:hAnsi="Comic Sans MS"/>
        </w:rPr>
      </w:pPr>
      <w:r w:rsidRPr="003F74C2">
        <w:rPr>
          <w:rFonts w:ascii="Comic Sans MS" w:hAnsi="Comic Sans MS"/>
        </w:rPr>
        <w:t>(…..) Soluk alıp vermeye yardımcı olan kas diyaframdır.</w:t>
      </w:r>
    </w:p>
    <w:p w:rsidR="002D5C6F" w:rsidRPr="003F74C2" w:rsidRDefault="002D5C6F" w:rsidP="003F74C2">
      <w:pPr>
        <w:jc w:val="both"/>
        <w:rPr>
          <w:rFonts w:ascii="Comic Sans MS" w:hAnsi="Comic Sans MS"/>
        </w:rPr>
      </w:pPr>
      <w:r w:rsidRPr="003F74C2">
        <w:rPr>
          <w:rFonts w:ascii="Comic Sans MS" w:hAnsi="Comic Sans MS"/>
        </w:rPr>
        <w:t>(…..) Şeker akıcı bir sıvıdır.</w:t>
      </w:r>
    </w:p>
    <w:p w:rsidR="002D5C6F" w:rsidRPr="003F74C2" w:rsidRDefault="002D5C6F" w:rsidP="003F74C2">
      <w:pPr>
        <w:jc w:val="both"/>
        <w:rPr>
          <w:rFonts w:ascii="Comic Sans MS" w:hAnsi="Comic Sans MS"/>
        </w:rPr>
      </w:pPr>
      <w:r w:rsidRPr="003F74C2">
        <w:rPr>
          <w:rFonts w:ascii="Comic Sans MS" w:hAnsi="Comic Sans MS"/>
        </w:rPr>
        <w:t>(.….) Su buharı suyun katı halidir.</w:t>
      </w:r>
    </w:p>
    <w:p w:rsidR="002D5C6F" w:rsidRPr="003F74C2" w:rsidRDefault="002D5C6F" w:rsidP="003F74C2">
      <w:pPr>
        <w:jc w:val="both"/>
        <w:rPr>
          <w:rFonts w:ascii="Comic Sans MS" w:hAnsi="Comic Sans MS"/>
        </w:rPr>
      </w:pPr>
      <w:r w:rsidRPr="003F74C2">
        <w:rPr>
          <w:rFonts w:ascii="Comic Sans MS" w:hAnsi="Comic Sans MS"/>
        </w:rPr>
        <w:t>(…..) Avucumuza döktüğümüz kolonya bir süre sonra gaz hale geçer.</w:t>
      </w:r>
    </w:p>
    <w:p w:rsidR="002D5C6F" w:rsidRPr="003F74C2" w:rsidRDefault="002D5C6F" w:rsidP="003F74C2">
      <w:pPr>
        <w:jc w:val="both"/>
        <w:rPr>
          <w:rFonts w:ascii="Comic Sans MS" w:hAnsi="Comic Sans MS"/>
        </w:rPr>
      </w:pPr>
      <w:r w:rsidRPr="003F74C2">
        <w:rPr>
          <w:rFonts w:ascii="Comic Sans MS" w:hAnsi="Comic Sans MS"/>
        </w:rPr>
        <w:t>(......) Bütün maddeleri koklayarak ayırt edebiliriz.</w:t>
      </w:r>
    </w:p>
    <w:p w:rsidR="002D5C6F" w:rsidRPr="003F74C2" w:rsidRDefault="002D5C6F" w:rsidP="003F74C2">
      <w:pPr>
        <w:jc w:val="both"/>
        <w:rPr>
          <w:rFonts w:ascii="Comic Sans MS" w:hAnsi="Comic Sans MS"/>
        </w:rPr>
      </w:pPr>
      <w:r w:rsidRPr="003F74C2">
        <w:rPr>
          <w:rFonts w:ascii="Comic Sans MS" w:hAnsi="Comic Sans MS"/>
        </w:rPr>
        <w:t>(…..) Altın bir maddedir, altın yüzük bir cisimdir.</w:t>
      </w:r>
    </w:p>
    <w:p w:rsidR="002D5C6F" w:rsidRPr="003F74C2" w:rsidRDefault="002D5C6F" w:rsidP="003F74C2">
      <w:pPr>
        <w:jc w:val="both"/>
        <w:rPr>
          <w:rFonts w:ascii="Comic Sans MS" w:hAnsi="Comic Sans MS"/>
        </w:rPr>
      </w:pPr>
      <w:r w:rsidRPr="003F74C2">
        <w:rPr>
          <w:rFonts w:ascii="Comic Sans MS" w:hAnsi="Comic Sans MS"/>
        </w:rPr>
        <w:t>(.….)</w:t>
      </w:r>
      <w:r w:rsidRPr="003F74C2">
        <w:rPr>
          <w:rFonts w:ascii="Comic Sans MS" w:hAnsi="Comic Sans MS"/>
          <w:bCs/>
        </w:rPr>
        <w:t xml:space="preserve"> Mililitre kütle ölçü birimidir.                                                                                                                                                                </w:t>
      </w:r>
    </w:p>
    <w:p w:rsidR="002D5C6F" w:rsidRPr="003F74C2" w:rsidRDefault="002D5C6F" w:rsidP="003F74C2">
      <w:pPr>
        <w:jc w:val="both"/>
        <w:rPr>
          <w:rFonts w:ascii="Comic Sans MS" w:hAnsi="Comic Sans MS"/>
        </w:rPr>
      </w:pPr>
      <w:r w:rsidRPr="003F74C2">
        <w:rPr>
          <w:rFonts w:ascii="Comic Sans MS" w:hAnsi="Comic Sans MS"/>
        </w:rPr>
        <w:t>(…..) Gazlar çok küçük deliklerden kaçamaz.</w:t>
      </w:r>
    </w:p>
    <w:p w:rsidR="002D5C6F" w:rsidRPr="003F74C2" w:rsidRDefault="002D5C6F" w:rsidP="00065CBC">
      <w:pPr>
        <w:rPr>
          <w:rFonts w:ascii="Comic Sans MS" w:hAnsi="Comic Sans MS" w:cs="Arial"/>
          <w:b/>
        </w:rPr>
      </w:pPr>
      <w:r>
        <w:rPr>
          <w:rFonts w:ascii="Comic Sans MS" w:hAnsi="Comic Sans MS"/>
          <w:b/>
        </w:rPr>
        <w:t>8</w:t>
      </w:r>
      <w:r w:rsidRPr="003F74C2">
        <w:rPr>
          <w:rFonts w:ascii="Comic Sans MS" w:hAnsi="Comic Sans MS"/>
          <w:b/>
        </w:rPr>
        <w:t>- Aşağıdakileri ilgili oldukları bölümlerin altına yazınız (12 puan)</w:t>
      </w:r>
    </w:p>
    <w:p w:rsidR="002D5C6F" w:rsidRPr="003F74C2" w:rsidRDefault="002D5C6F" w:rsidP="00065C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  <w:between w:val="single" w:sz="4" w:space="1" w:color="auto"/>
        </w:pBdr>
        <w:shd w:val="clear" w:color="auto" w:fill="FFFF99"/>
        <w:spacing w:after="100" w:afterAutospacing="1"/>
        <w:jc w:val="center"/>
        <w:rPr>
          <w:rFonts w:ascii="Comic Sans MS" w:hAnsi="Comic Sans MS"/>
        </w:rPr>
      </w:pPr>
      <w:r>
        <w:rPr>
          <w:noProof/>
        </w:rPr>
        <w:pict>
          <v:rect id="Dikdörtgen 2" o:spid="_x0000_s1034" style="position:absolute;left:0;text-align:left;margin-left:30.25pt;margin-top:34.75pt;width:143.9pt;height:19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">
            <v:textbox style="mso-next-textbox:#Dikdörtgen 2">
              <w:txbxContent>
                <w:p w:rsidR="002D5C6F" w:rsidRPr="0091517E" w:rsidRDefault="002D5C6F" w:rsidP="00065CBC">
                  <w:pPr>
                    <w:rPr>
                      <w:sz w:val="22"/>
                      <w:szCs w:val="22"/>
                    </w:rPr>
                  </w:pPr>
                  <w:r w:rsidRPr="0091517E">
                    <w:rPr>
                      <w:sz w:val="22"/>
                      <w:szCs w:val="22"/>
                    </w:rPr>
                    <w:t>İSKELET</w:t>
                  </w:r>
                  <w:r>
                    <w:rPr>
                      <w:sz w:val="22"/>
                      <w:szCs w:val="22"/>
                    </w:rPr>
                    <w:t>İN BÖLÜMLERİ</w:t>
                  </w:r>
                </w:p>
                <w:p w:rsidR="002D5C6F" w:rsidRPr="0005380B" w:rsidRDefault="002D5C6F" w:rsidP="00065CBC"/>
              </w:txbxContent>
            </v:textbox>
          </v:rect>
        </w:pict>
      </w:r>
      <w:r>
        <w:rPr>
          <w:noProof/>
        </w:rPr>
        <w:pict>
          <v:rect id="Dikdörtgen 4" o:spid="_x0000_s1035" style="position:absolute;left:0;text-align:left;margin-left:411.15pt;margin-top:34.75pt;width:106.5pt;height:19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">
            <v:textbox style="mso-next-textbox:#Dikdörtgen 4">
              <w:txbxContent>
                <w:p w:rsidR="002D5C6F" w:rsidRPr="0091517E" w:rsidRDefault="002D5C6F" w:rsidP="00065CB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KAN </w:t>
                  </w:r>
                  <w:r w:rsidRPr="0091517E">
                    <w:rPr>
                      <w:sz w:val="22"/>
                      <w:szCs w:val="22"/>
                    </w:rPr>
                    <w:t>DOLAŞIMI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" o:spid="_x0000_s1036" style="position:absolute;left:0;text-align:left;margin-left:217.5pt;margin-top:34.75pt;width:130.65pt;height:19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">
            <v:textbox style="mso-next-textbox:#Dikdörtgen 3">
              <w:txbxContent>
                <w:p w:rsidR="002D5C6F" w:rsidRPr="0091517E" w:rsidRDefault="002D5C6F" w:rsidP="00065CBC">
                  <w:pPr>
                    <w:rPr>
                      <w:sz w:val="22"/>
                      <w:szCs w:val="22"/>
                    </w:rPr>
                  </w:pPr>
                  <w:r w:rsidRPr="0091517E">
                    <w:rPr>
                      <w:sz w:val="22"/>
                      <w:szCs w:val="22"/>
                    </w:rPr>
                    <w:t>SOLUNUM SİSTEMİ</w:t>
                  </w:r>
                </w:p>
              </w:txbxContent>
            </v:textbox>
          </v:rect>
        </w:pict>
      </w:r>
      <w:r w:rsidRPr="003F74C2">
        <w:rPr>
          <w:rFonts w:ascii="Comic Sans MS" w:hAnsi="Comic Sans MS"/>
        </w:rPr>
        <w:t>*Yutak        *Damarlar         *Kafatası        *Soluk Borusu         *Omurga           *Akciğerler                        *Kalp         *Göğüs Kafesi          *Gırtlak        *Burun         * Kollar ve Bacaklar         *Kan</w:t>
      </w:r>
    </w:p>
    <w:p w:rsidR="002D5C6F" w:rsidRDefault="002D5C6F" w:rsidP="00065CBC">
      <w:pPr>
        <w:rPr>
          <w:rFonts w:ascii="Comic Sans MS" w:hAnsi="Comic Sans MS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Pr="003F74C2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  <w:r>
        <w:rPr>
          <w:rFonts w:ascii="Comic Sans MS" w:hAnsi="Comic Sans MS" w:cs="Arial"/>
          <w:b/>
          <w:u w:val="single"/>
        </w:rPr>
        <w:t>9</w:t>
      </w:r>
      <w:r w:rsidRPr="003F74C2">
        <w:rPr>
          <w:rFonts w:ascii="Comic Sans MS" w:hAnsi="Comic Sans MS" w:cs="Arial"/>
          <w:b/>
          <w:u w:val="single"/>
        </w:rPr>
        <w:t>-Cümlelerde boş bırakılan yerlere,aşağıda verilen kelimeleri uygun şekilde yerleştirin.</w:t>
      </w:r>
      <w:r w:rsidRPr="003F74C2">
        <w:rPr>
          <w:rFonts w:ascii="Comic Sans MS" w:hAnsi="Comic Sans MS"/>
          <w:b/>
          <w:u w:val="single"/>
        </w:rPr>
        <w:t>(10 p)</w:t>
      </w:r>
      <w:r w:rsidRPr="003F74C2">
        <w:rPr>
          <w:rFonts w:ascii="Comic Sans MS" w:hAnsi="Comic Sans MS" w:cs="Arial"/>
          <w:b/>
        </w:rPr>
        <w:t xml:space="preserve">                   </w:t>
      </w:r>
    </w:p>
    <w:p w:rsidR="002D5C6F" w:rsidRDefault="002D5C6F" w:rsidP="003F74C2">
      <w:pPr>
        <w:pStyle w:val="ListParagraph"/>
        <w:ind w:left="1428" w:firstLine="696"/>
        <w:jc w:val="both"/>
        <w:rPr>
          <w:b/>
          <w:color w:val="FF6600"/>
          <w:sz w:val="28"/>
          <w:szCs w:val="28"/>
        </w:rPr>
      </w:pPr>
      <w:r w:rsidRPr="003F74C2">
        <w:rPr>
          <w:b/>
          <w:sz w:val="28"/>
          <w:szCs w:val="28"/>
        </w:rPr>
        <w:t xml:space="preserve"> </w:t>
      </w:r>
      <w:r w:rsidRPr="003F74C2">
        <w:rPr>
          <w:b/>
          <w:color w:val="FF6600"/>
          <w:sz w:val="28"/>
          <w:szCs w:val="28"/>
        </w:rPr>
        <w:t xml:space="preserve">alet  - eşya    – malzeme  –  madde </w:t>
      </w:r>
      <w:r>
        <w:rPr>
          <w:b/>
          <w:color w:val="FF6600"/>
          <w:sz w:val="28"/>
          <w:szCs w:val="28"/>
        </w:rPr>
        <w:t>–</w:t>
      </w:r>
      <w:r w:rsidRPr="003F74C2">
        <w:rPr>
          <w:b/>
          <w:color w:val="FF6600"/>
          <w:sz w:val="28"/>
          <w:szCs w:val="28"/>
        </w:rPr>
        <w:t xml:space="preserve"> cisim</w:t>
      </w:r>
    </w:p>
    <w:p w:rsidR="002D5C6F" w:rsidRPr="00065CBC" w:rsidRDefault="002D5C6F" w:rsidP="00065CBC">
      <w:pPr>
        <w:pStyle w:val="ListParagraph"/>
        <w:ind w:left="0"/>
        <w:jc w:val="both"/>
        <w:rPr>
          <w:rFonts w:ascii="Comic Sans MS" w:hAnsi="Comic Sans MS"/>
        </w:rPr>
      </w:pPr>
      <w:r>
        <w:rPr>
          <w:b/>
          <w:color w:val="FF6600"/>
          <w:sz w:val="28"/>
          <w:szCs w:val="28"/>
        </w:rPr>
        <w:t xml:space="preserve">     </w:t>
      </w:r>
      <w:r w:rsidRPr="003F74C2">
        <w:t xml:space="preserve"> </w:t>
      </w:r>
      <w:r w:rsidRPr="00065CBC">
        <w:rPr>
          <w:rFonts w:ascii="Comic Sans MS" w:hAnsi="Comic Sans MS"/>
        </w:rPr>
        <w:t>Ağaç bir.……..…. dir. Kesilip şekillendirildiğinde …</w:t>
      </w:r>
      <w:r w:rsidRPr="00065CBC">
        <w:rPr>
          <w:rFonts w:ascii="Comic Sans MS" w:hAnsi="Comic Sans MS"/>
          <w:color w:val="FF0000"/>
        </w:rPr>
        <w:t>..</w:t>
      </w:r>
      <w:r w:rsidRPr="00065CBC">
        <w:rPr>
          <w:rFonts w:ascii="Comic Sans MS" w:hAnsi="Comic Sans MS"/>
        </w:rPr>
        <w:t>….. olur. Aynı zamanda mobilya yapımında kullanılan bir …</w:t>
      </w:r>
      <w:r w:rsidRPr="00065CBC">
        <w:rPr>
          <w:rFonts w:ascii="Comic Sans MS" w:hAnsi="Comic Sans MS"/>
          <w:color w:val="FF0000"/>
        </w:rPr>
        <w:t>…</w:t>
      </w:r>
      <w:r w:rsidRPr="00065CBC">
        <w:rPr>
          <w:rFonts w:ascii="Comic Sans MS" w:hAnsi="Comic Sans MS"/>
        </w:rPr>
        <w:t>...... dir. Mobilya fabrikalarında masa yapılır. Masa bir ……… dır. Ayrıca marangozlar çekiç, testere gibi ……</w:t>
      </w:r>
      <w:r w:rsidRPr="00065CBC">
        <w:rPr>
          <w:rFonts w:ascii="Comic Sans MS" w:hAnsi="Comic Sans MS"/>
          <w:color w:val="FF0000"/>
        </w:rPr>
        <w:t>…..</w:t>
      </w:r>
      <w:r w:rsidRPr="00065CBC">
        <w:rPr>
          <w:rFonts w:ascii="Comic Sans MS" w:hAnsi="Comic Sans MS"/>
        </w:rPr>
        <w:t>…ler kullanarak masa yapabilirler.</w:t>
      </w:r>
    </w:p>
    <w:p w:rsidR="002D5C6F" w:rsidRPr="00065CBC" w:rsidRDefault="002D5C6F" w:rsidP="00065CBC">
      <w:pPr>
        <w:pStyle w:val="ListParagraph"/>
        <w:ind w:left="0"/>
        <w:jc w:val="both"/>
        <w:rPr>
          <w:rFonts w:ascii="Comic Sans MS" w:hAnsi="Comic Sans MS" w:cs="Arial"/>
          <w:b/>
          <w:color w:val="FF6600"/>
          <w:sz w:val="28"/>
          <w:szCs w:val="28"/>
        </w:rPr>
      </w:pPr>
    </w:p>
    <w:p w:rsidR="002D5C6F" w:rsidRPr="003F74C2" w:rsidRDefault="002D5C6F" w:rsidP="003F74C2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10</w:t>
      </w:r>
      <w:r w:rsidRPr="003F74C2">
        <w:rPr>
          <w:rFonts w:ascii="Comic Sans MS" w:hAnsi="Comic Sans MS" w:cs="Arial"/>
          <w:b/>
        </w:rPr>
        <w:t xml:space="preserve">- Maddeler kaç halde bulunur. </w:t>
      </w:r>
      <w:r w:rsidRPr="003F74C2">
        <w:rPr>
          <w:rFonts w:ascii="Comic Sans MS" w:hAnsi="Comic Sans MS"/>
          <w:b/>
        </w:rPr>
        <w:t>Her birine ayrı ayrı örnek yazınız.(1</w:t>
      </w:r>
      <w:r>
        <w:rPr>
          <w:rFonts w:ascii="Comic Sans MS" w:hAnsi="Comic Sans MS"/>
          <w:b/>
        </w:rPr>
        <w:t>0</w:t>
      </w:r>
      <w:r w:rsidRPr="003F74C2">
        <w:rPr>
          <w:rFonts w:ascii="Comic Sans MS" w:hAnsi="Comic Sans MS"/>
          <w:b/>
        </w:rPr>
        <w:t xml:space="preserve"> p.)</w:t>
      </w:r>
    </w:p>
    <w:p w:rsidR="002D5C6F" w:rsidRPr="003F74C2" w:rsidRDefault="002D5C6F" w:rsidP="003F74C2">
      <w:pPr>
        <w:rPr>
          <w:rFonts w:ascii="Comic Sans MS" w:hAnsi="Comic Sans MS" w:cs="Arial"/>
          <w:b/>
        </w:rPr>
      </w:pPr>
      <w:r w:rsidRPr="003F74C2">
        <w:rPr>
          <w:rFonts w:ascii="Comic Sans MS" w:hAnsi="Comic Sans MS" w:cs="Arial"/>
          <w:b/>
        </w:rPr>
        <w:t xml:space="preserve">  Madde………………………………………………………………………………………..</w:t>
      </w:r>
    </w:p>
    <w:p w:rsidR="002D5C6F" w:rsidRPr="003F74C2" w:rsidRDefault="002D5C6F" w:rsidP="003F74C2">
      <w:pPr>
        <w:rPr>
          <w:rFonts w:ascii="Comic Sans MS" w:hAnsi="Comic Sans MS" w:cs="Arial"/>
          <w:b/>
        </w:rPr>
      </w:pPr>
      <w:r w:rsidRPr="003F74C2">
        <w:rPr>
          <w:rFonts w:ascii="Comic Sans MS" w:hAnsi="Comic Sans MS" w:cs="Arial"/>
          <w:b/>
        </w:rPr>
        <w:t xml:space="preserve">      a) ………………                b) ………….                  c) ………….</w:t>
      </w:r>
    </w:p>
    <w:tbl>
      <w:tblPr>
        <w:tblpPr w:leftFromText="141" w:rightFromText="141" w:vertAnchor="text" w:horzAnchor="margin" w:tblpY="380"/>
        <w:tblW w:w="10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88"/>
      </w:tblGrid>
      <w:tr w:rsidR="002D5C6F" w:rsidRPr="003F74C2" w:rsidTr="00065CBC">
        <w:trPr>
          <w:trHeight w:val="531"/>
        </w:trPr>
        <w:tc>
          <w:tcPr>
            <w:tcW w:w="10888" w:type="dxa"/>
          </w:tcPr>
          <w:p w:rsidR="002D5C6F" w:rsidRPr="003F74C2" w:rsidRDefault="002D5C6F" w:rsidP="00065CBC">
            <w:pPr>
              <w:shd w:val="clear" w:color="auto" w:fill="CCFFFF"/>
              <w:rPr>
                <w:rFonts w:ascii="Comic Sans MS" w:hAnsi="Comic Sans MS" w:cs="Arial"/>
                <w:b/>
              </w:rPr>
            </w:pPr>
            <w:r w:rsidRPr="003F74C2">
              <w:rPr>
                <w:rFonts w:ascii="Comic Sans MS" w:hAnsi="Comic Sans MS" w:cs="Arial"/>
                <w:b/>
              </w:rPr>
              <w:t xml:space="preserve">    eklemler    spor     ağız      oksijen     karbondioksit    kalbimiz      lifli       burun             dengeli beslenme              eşit kollu terazi             malzeme           madde</w:t>
            </w:r>
          </w:p>
        </w:tc>
      </w:tr>
    </w:tbl>
    <w:p w:rsidR="002D5C6F" w:rsidRPr="003F74C2" w:rsidRDefault="002D5C6F" w:rsidP="003F74C2">
      <w:pPr>
        <w:rPr>
          <w:rFonts w:ascii="Comic Sans MS" w:hAnsi="Comic Sans MS" w:cs="Arial"/>
          <w:b/>
        </w:rPr>
      </w:pPr>
      <w:r w:rsidRPr="003F74C2">
        <w:t xml:space="preserve">         </w:t>
      </w:r>
      <w:r>
        <w:t xml:space="preserve">     </w:t>
      </w:r>
      <w:r w:rsidRPr="003F74C2">
        <w:t xml:space="preserve"> ………………                 </w:t>
      </w:r>
      <w:r>
        <w:t xml:space="preserve">     </w:t>
      </w:r>
      <w:r w:rsidRPr="003F74C2">
        <w:t xml:space="preserve">   …</w:t>
      </w:r>
      <w:r>
        <w:t xml:space="preserve">……….                               </w:t>
      </w:r>
      <w:r w:rsidRPr="003F74C2">
        <w:t xml:space="preserve">  …………</w:t>
      </w:r>
    </w:p>
    <w:p w:rsidR="002D5C6F" w:rsidRPr="003F74C2" w:rsidRDefault="002D5C6F" w:rsidP="003F74C2">
      <w:pPr>
        <w:spacing w:after="120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11</w:t>
      </w:r>
      <w:r w:rsidRPr="003F74C2">
        <w:rPr>
          <w:rFonts w:ascii="Comic Sans MS" w:hAnsi="Comic Sans MS" w:cs="Arial"/>
          <w:b/>
        </w:rPr>
        <w:t>-  Yukarıda verilen sözcükleri ilgili cümlelere uy</w:t>
      </w:r>
      <w:r>
        <w:rPr>
          <w:rFonts w:ascii="Comic Sans MS" w:hAnsi="Comic Sans MS" w:cs="Arial"/>
          <w:b/>
        </w:rPr>
        <w:t xml:space="preserve">gun biçimde yerleştiriniz. </w:t>
      </w:r>
      <w:r w:rsidRPr="003F74C2">
        <w:rPr>
          <w:rFonts w:ascii="Comic Sans MS" w:hAnsi="Comic Sans MS" w:cs="Arial"/>
          <w:b/>
        </w:rPr>
        <w:t xml:space="preserve">  (12 PUAN)                                       </w:t>
      </w:r>
      <w:r w:rsidRPr="003F74C2">
        <w:rPr>
          <w:rFonts w:ascii="Comic Sans MS" w:hAnsi="Comic Sans MS" w:cs="Arial"/>
        </w:rPr>
        <w:t xml:space="preserve">a-) Solunum sırasında, dışarıdan ………………….. alır ve dışarıya ………………………………… veririz.      </w:t>
      </w:r>
    </w:p>
    <w:p w:rsidR="002D5C6F" w:rsidRPr="003F74C2" w:rsidRDefault="002D5C6F" w:rsidP="003F74C2">
      <w:pPr>
        <w:spacing w:after="120"/>
        <w:rPr>
          <w:rFonts w:ascii="Comic Sans MS" w:hAnsi="Comic Sans MS" w:cs="Arial"/>
        </w:rPr>
      </w:pPr>
      <w:r w:rsidRPr="003F74C2">
        <w:rPr>
          <w:rFonts w:ascii="Comic Sans MS" w:hAnsi="Comic Sans MS" w:cs="Arial"/>
        </w:rPr>
        <w:t xml:space="preserve">b-) İskelet ve kas sağlığı için …………………………..........ve ……………….yapmalıyız.          </w:t>
      </w:r>
    </w:p>
    <w:p w:rsidR="002D5C6F" w:rsidRPr="003F74C2" w:rsidRDefault="002D5C6F" w:rsidP="003F74C2">
      <w:pPr>
        <w:spacing w:after="120"/>
        <w:rPr>
          <w:rFonts w:ascii="Comic Sans MS" w:hAnsi="Comic Sans MS" w:cs="Arial"/>
        </w:rPr>
      </w:pPr>
      <w:r w:rsidRPr="003F74C2">
        <w:rPr>
          <w:rFonts w:ascii="Comic Sans MS" w:hAnsi="Comic Sans MS" w:cs="Arial"/>
        </w:rPr>
        <w:t xml:space="preserve">c-) Kemikler birbirine …………………… ile bağlıdır.                                 </w:t>
      </w:r>
    </w:p>
    <w:p w:rsidR="002D5C6F" w:rsidRPr="003F74C2" w:rsidRDefault="002D5C6F" w:rsidP="003F74C2">
      <w:pPr>
        <w:spacing w:after="120"/>
        <w:rPr>
          <w:rFonts w:ascii="Comic Sans MS" w:hAnsi="Comic Sans MS" w:cs="Arial"/>
        </w:rPr>
      </w:pPr>
      <w:r w:rsidRPr="003F74C2">
        <w:rPr>
          <w:rFonts w:ascii="Comic Sans MS" w:hAnsi="Comic Sans MS" w:cs="Arial"/>
        </w:rPr>
        <w:t xml:space="preserve">d-) Kanı damarlarımıza ………………….. pompalar.                                  </w:t>
      </w:r>
    </w:p>
    <w:p w:rsidR="002D5C6F" w:rsidRPr="003F74C2" w:rsidRDefault="002D5C6F" w:rsidP="003F74C2">
      <w:pPr>
        <w:spacing w:after="120"/>
        <w:rPr>
          <w:rFonts w:ascii="Comic Sans MS" w:hAnsi="Comic Sans MS" w:cs="Arial"/>
        </w:rPr>
      </w:pPr>
      <w:r w:rsidRPr="003F74C2">
        <w:rPr>
          <w:rFonts w:ascii="Comic Sans MS" w:hAnsi="Comic Sans MS" w:cs="Arial"/>
        </w:rPr>
        <w:t xml:space="preserve">e-) </w:t>
      </w:r>
      <w:r w:rsidRPr="003F74C2">
        <w:rPr>
          <w:rFonts w:ascii="Comic Sans MS" w:hAnsi="Comic Sans MS"/>
          <w:shadow/>
        </w:rPr>
        <w:t>Maddelerin kütlesi …………………………………………………………… ile ölçülür.</w:t>
      </w:r>
      <w:r w:rsidRPr="003F74C2">
        <w:rPr>
          <w:rFonts w:ascii="Comic Sans MS" w:hAnsi="Comic Sans MS" w:cs="Arial"/>
        </w:rPr>
        <w:t xml:space="preserve">  </w:t>
      </w:r>
    </w:p>
    <w:p w:rsidR="002D5C6F" w:rsidRPr="003F74C2" w:rsidRDefault="002D5C6F" w:rsidP="003F74C2">
      <w:pPr>
        <w:spacing w:after="120"/>
        <w:rPr>
          <w:rFonts w:ascii="Comic Sans MS" w:hAnsi="Comic Sans MS" w:cs="Arial"/>
        </w:rPr>
      </w:pPr>
      <w:r w:rsidRPr="003F74C2">
        <w:rPr>
          <w:rFonts w:ascii="Comic Sans MS" w:hAnsi="Comic Sans MS" w:cs="Arial"/>
        </w:rPr>
        <w:t>f-) Kaslar ……………………yapıdadır.</w:t>
      </w:r>
    </w:p>
    <w:p w:rsidR="002D5C6F" w:rsidRPr="003F74C2" w:rsidRDefault="002D5C6F" w:rsidP="003F74C2">
      <w:pPr>
        <w:rPr>
          <w:rFonts w:ascii="Comic Sans MS" w:hAnsi="Comic Sans MS" w:cs="Arial"/>
        </w:rPr>
      </w:pPr>
      <w:r w:rsidRPr="003F74C2">
        <w:rPr>
          <w:rFonts w:ascii="Comic Sans MS" w:hAnsi="Comic Sans MS" w:cs="Arial"/>
        </w:rPr>
        <w:t>g-) Doğru nefes almak için havayı ……………….dan   alıp …………………..dan vermeliyiz.</w:t>
      </w:r>
    </w:p>
    <w:p w:rsidR="002D5C6F" w:rsidRPr="003F74C2" w:rsidRDefault="002D5C6F" w:rsidP="003F74C2">
      <w:pPr>
        <w:jc w:val="both"/>
        <w:rPr>
          <w:rFonts w:ascii="Comic Sans MS" w:hAnsi="Comic Sans MS"/>
        </w:rPr>
      </w:pPr>
      <w:r w:rsidRPr="003F74C2">
        <w:rPr>
          <w:rFonts w:ascii="Comic Sans MS" w:hAnsi="Comic Sans MS" w:cs="Arial"/>
        </w:rPr>
        <w:t>h-)</w:t>
      </w:r>
      <w:r w:rsidRPr="003F74C2">
        <w:rPr>
          <w:rFonts w:ascii="Comic Sans MS" w:hAnsi="Comic Sans MS"/>
        </w:rPr>
        <w:t xml:space="preserve"> Ses ve ışık ……………... değildir</w:t>
      </w:r>
    </w:p>
    <w:p w:rsidR="002D5C6F" w:rsidRPr="003F74C2" w:rsidRDefault="002D5C6F" w:rsidP="003F74C2">
      <w:pPr>
        <w:spacing w:before="120"/>
        <w:rPr>
          <w:rFonts w:ascii="Comic Sans MS" w:hAnsi="Comic Sans MS"/>
          <w:bCs/>
        </w:rPr>
      </w:pPr>
      <w:r w:rsidRPr="003F74C2">
        <w:rPr>
          <w:rFonts w:ascii="Comic Sans MS" w:hAnsi="Comic Sans MS" w:cs="Arial"/>
        </w:rPr>
        <w:t xml:space="preserve"> ı-)   </w:t>
      </w:r>
      <w:r w:rsidRPr="003F74C2">
        <w:rPr>
          <w:rFonts w:ascii="Comic Sans MS" w:hAnsi="Comic Sans MS"/>
          <w:bCs/>
        </w:rPr>
        <w:t>Un, yumurta , şeker gibi maddelere verilen genel isim………………..dir.</w:t>
      </w:r>
    </w:p>
    <w:p w:rsidR="002D5C6F" w:rsidRPr="003F74C2" w:rsidRDefault="002D5C6F" w:rsidP="003F74C2">
      <w:pPr>
        <w:pStyle w:val="ListParagraph"/>
        <w:ind w:left="0"/>
        <w:rPr>
          <w:rFonts w:ascii="Comic Sans MS" w:hAnsi="Comic Sans MS"/>
          <w:b/>
          <w:u w:val="single"/>
        </w:rPr>
      </w:pPr>
      <w:r w:rsidRPr="003F74C2">
        <w:rPr>
          <w:rFonts w:ascii="Comic Sans MS" w:hAnsi="Comic Sans MS"/>
          <w:b/>
          <w:u w:val="single"/>
        </w:rPr>
        <w:t>1</w:t>
      </w:r>
      <w:r>
        <w:rPr>
          <w:rFonts w:ascii="Comic Sans MS" w:hAnsi="Comic Sans MS"/>
          <w:b/>
          <w:u w:val="single"/>
        </w:rPr>
        <w:t>2</w:t>
      </w:r>
      <w:r w:rsidRPr="003F74C2">
        <w:rPr>
          <w:rFonts w:ascii="Comic Sans MS" w:hAnsi="Comic Sans MS"/>
          <w:b/>
          <w:u w:val="single"/>
        </w:rPr>
        <w:t>-Aşağıdaki tabloyu maddenin hallerine göre işaretleyiniz. (16 puan)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7"/>
        <w:gridCol w:w="2026"/>
        <w:gridCol w:w="1857"/>
        <w:gridCol w:w="1828"/>
      </w:tblGrid>
      <w:tr w:rsidR="002D5C6F" w:rsidRPr="003F74C2" w:rsidTr="00065CBC">
        <w:trPr>
          <w:trHeight w:val="143"/>
        </w:trPr>
        <w:tc>
          <w:tcPr>
            <w:tcW w:w="2657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VARLIK ADI</w:t>
            </w:r>
          </w:p>
        </w:tc>
        <w:tc>
          <w:tcPr>
            <w:tcW w:w="2026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KATI</w:t>
            </w:r>
          </w:p>
        </w:tc>
        <w:tc>
          <w:tcPr>
            <w:tcW w:w="1857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SIVI</w:t>
            </w:r>
          </w:p>
        </w:tc>
        <w:tc>
          <w:tcPr>
            <w:tcW w:w="1828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GAZ</w:t>
            </w:r>
          </w:p>
        </w:tc>
      </w:tr>
      <w:tr w:rsidR="002D5C6F" w:rsidRPr="003F74C2" w:rsidTr="00065CBC">
        <w:trPr>
          <w:trHeight w:val="143"/>
        </w:trPr>
        <w:tc>
          <w:tcPr>
            <w:tcW w:w="2657" w:type="dxa"/>
          </w:tcPr>
          <w:p w:rsidR="002D5C6F" w:rsidRPr="003F74C2" w:rsidRDefault="002D5C6F" w:rsidP="001D1D3A">
            <w:pPr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Zeytinyağı</w:t>
            </w:r>
          </w:p>
        </w:tc>
        <w:tc>
          <w:tcPr>
            <w:tcW w:w="2026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57" w:type="dxa"/>
          </w:tcPr>
          <w:p w:rsidR="002D5C6F" w:rsidRPr="003F74C2" w:rsidRDefault="002D5C6F" w:rsidP="001D1D3A">
            <w:pPr>
              <w:rPr>
                <w:rFonts w:ascii="Comic Sans MS" w:hAnsi="Comic Sans MS"/>
              </w:rPr>
            </w:pPr>
          </w:p>
        </w:tc>
        <w:tc>
          <w:tcPr>
            <w:tcW w:w="1828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</w:tr>
      <w:tr w:rsidR="002D5C6F" w:rsidRPr="003F74C2" w:rsidTr="00065CBC">
        <w:trPr>
          <w:trHeight w:val="143"/>
        </w:trPr>
        <w:tc>
          <w:tcPr>
            <w:tcW w:w="2657" w:type="dxa"/>
          </w:tcPr>
          <w:p w:rsidR="002D5C6F" w:rsidRPr="003F74C2" w:rsidRDefault="002D5C6F" w:rsidP="001D1D3A">
            <w:pPr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Ağaç</w:t>
            </w:r>
          </w:p>
        </w:tc>
        <w:tc>
          <w:tcPr>
            <w:tcW w:w="2026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57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28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</w:tr>
      <w:tr w:rsidR="002D5C6F" w:rsidRPr="003F74C2" w:rsidTr="00065CBC">
        <w:trPr>
          <w:trHeight w:val="143"/>
        </w:trPr>
        <w:tc>
          <w:tcPr>
            <w:tcW w:w="2657" w:type="dxa"/>
          </w:tcPr>
          <w:p w:rsidR="002D5C6F" w:rsidRPr="003F74C2" w:rsidRDefault="002D5C6F" w:rsidP="001D1D3A">
            <w:pPr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Oksijen</w:t>
            </w:r>
          </w:p>
        </w:tc>
        <w:tc>
          <w:tcPr>
            <w:tcW w:w="2026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57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28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</w:tr>
      <w:tr w:rsidR="002D5C6F" w:rsidRPr="003F74C2" w:rsidTr="00065CBC">
        <w:trPr>
          <w:trHeight w:val="136"/>
        </w:trPr>
        <w:tc>
          <w:tcPr>
            <w:tcW w:w="2657" w:type="dxa"/>
          </w:tcPr>
          <w:p w:rsidR="002D5C6F" w:rsidRPr="003F74C2" w:rsidRDefault="002D5C6F" w:rsidP="001D1D3A">
            <w:pPr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Masa</w:t>
            </w:r>
          </w:p>
        </w:tc>
        <w:tc>
          <w:tcPr>
            <w:tcW w:w="2026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57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28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</w:tr>
      <w:tr w:rsidR="002D5C6F" w:rsidRPr="003F74C2" w:rsidTr="00065CBC">
        <w:trPr>
          <w:trHeight w:val="143"/>
        </w:trPr>
        <w:tc>
          <w:tcPr>
            <w:tcW w:w="2657" w:type="dxa"/>
          </w:tcPr>
          <w:p w:rsidR="002D5C6F" w:rsidRPr="003F74C2" w:rsidRDefault="002D5C6F" w:rsidP="001D1D3A">
            <w:pPr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Süt</w:t>
            </w:r>
          </w:p>
        </w:tc>
        <w:tc>
          <w:tcPr>
            <w:tcW w:w="2026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57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28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</w:tr>
      <w:tr w:rsidR="002D5C6F" w:rsidRPr="003F74C2" w:rsidTr="00065CBC">
        <w:trPr>
          <w:trHeight w:val="143"/>
        </w:trPr>
        <w:tc>
          <w:tcPr>
            <w:tcW w:w="2657" w:type="dxa"/>
          </w:tcPr>
          <w:p w:rsidR="002D5C6F" w:rsidRPr="003F74C2" w:rsidRDefault="002D5C6F" w:rsidP="001D1D3A">
            <w:pPr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Su buharı</w:t>
            </w:r>
          </w:p>
        </w:tc>
        <w:tc>
          <w:tcPr>
            <w:tcW w:w="2026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57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28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</w:tr>
      <w:tr w:rsidR="002D5C6F" w:rsidRPr="003F74C2" w:rsidTr="00065CBC">
        <w:trPr>
          <w:trHeight w:val="143"/>
        </w:trPr>
        <w:tc>
          <w:tcPr>
            <w:tcW w:w="2657" w:type="dxa"/>
          </w:tcPr>
          <w:p w:rsidR="002D5C6F" w:rsidRPr="003F74C2" w:rsidRDefault="002D5C6F" w:rsidP="001D1D3A">
            <w:pPr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Tuz</w:t>
            </w:r>
          </w:p>
        </w:tc>
        <w:tc>
          <w:tcPr>
            <w:tcW w:w="2026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57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28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</w:tr>
      <w:tr w:rsidR="002D5C6F" w:rsidRPr="003F74C2" w:rsidTr="00065CBC">
        <w:trPr>
          <w:trHeight w:val="143"/>
        </w:trPr>
        <w:tc>
          <w:tcPr>
            <w:tcW w:w="2657" w:type="dxa"/>
          </w:tcPr>
          <w:p w:rsidR="002D5C6F" w:rsidRPr="003F74C2" w:rsidRDefault="002D5C6F" w:rsidP="001D1D3A">
            <w:pPr>
              <w:rPr>
                <w:rFonts w:ascii="Comic Sans MS" w:hAnsi="Comic Sans MS"/>
              </w:rPr>
            </w:pPr>
            <w:r w:rsidRPr="003F74C2">
              <w:rPr>
                <w:rFonts w:ascii="Comic Sans MS" w:hAnsi="Comic Sans MS"/>
              </w:rPr>
              <w:t>Doğalgaz</w:t>
            </w:r>
          </w:p>
        </w:tc>
        <w:tc>
          <w:tcPr>
            <w:tcW w:w="2026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57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28" w:type="dxa"/>
          </w:tcPr>
          <w:p w:rsidR="002D5C6F" w:rsidRPr="003F74C2" w:rsidRDefault="002D5C6F" w:rsidP="001D1D3A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2D5C6F" w:rsidRPr="003F74C2" w:rsidRDefault="002D5C6F" w:rsidP="003F74C2">
      <w:pPr>
        <w:pStyle w:val="ListParagraph"/>
        <w:ind w:left="0"/>
        <w:rPr>
          <w:rFonts w:ascii="Comic Sans MS" w:hAnsi="Comic Sans MS"/>
          <w:b/>
          <w:u w:val="single"/>
        </w:rPr>
      </w:pPr>
      <w:r>
        <w:rPr>
          <w:rFonts w:ascii="Comic Sans MS" w:hAnsi="Comic Sans MS" w:cs="Arial"/>
          <w:b/>
          <w:u w:val="single"/>
        </w:rPr>
        <w:t>1</w:t>
      </w:r>
      <w:r w:rsidRPr="003F74C2">
        <w:rPr>
          <w:rFonts w:ascii="Comic Sans MS" w:hAnsi="Comic Sans MS" w:cs="Arial"/>
          <w:b/>
          <w:u w:val="single"/>
        </w:rPr>
        <w:t>3-Aşağıda kemik çeşitleri ile ilgili verilen görsellerin altına uygun olan kemik çeşidini yazınız.</w:t>
      </w:r>
      <w:r w:rsidRPr="003F74C2">
        <w:rPr>
          <w:rFonts w:ascii="Comic Sans MS" w:hAnsi="Comic Sans MS"/>
          <w:b/>
          <w:u w:val="single"/>
        </w:rPr>
        <w:t xml:space="preserve"> (8 puan)</w:t>
      </w:r>
    </w:p>
    <w:p w:rsidR="002D5C6F" w:rsidRPr="003F74C2" w:rsidRDefault="002D5C6F" w:rsidP="003F74C2">
      <w:pPr>
        <w:pStyle w:val="ListParagraph"/>
        <w:rPr>
          <w:rFonts w:ascii="Comic Sans MS" w:hAnsi="Comic Sans MS"/>
        </w:rPr>
      </w:pPr>
      <w:hyperlink r:id="rId9" w:history="1">
        <w:r w:rsidRPr="00710F19">
          <w:rPr>
            <w:rFonts w:ascii="Comic Sans MS" w:hAnsi="Comic Sans MS" w:cs="Arial"/>
            <w:noProof/>
            <w:color w:val="0000FF"/>
          </w:rPr>
          <w:pict>
            <v:shape id="Resim 1" o:spid="_x0000_i1025" type="#_x0000_t75" alt="kafesqj0zo1" href="http://images.google.com.tr/imgres?imgurl=http://img73.imageshack.us/img73/1015/kafesqj0zo1.jpg&amp;imgrefurl=http://www.msxlabs.org/forum/diger-sporlar/2202-vucut-gelistirme-sporu-nedir-vucut-gelistirme-sporu-hakkinda-genel-bilgiler-6.html&amp;usg=__S--yyhrRc6ECYg0EVQrKFt1CnJg=&amp;h=465&amp;w=373&amp;sz=50&amp;hl=tr&amp;start=5&amp;um=1&amp;itbs=1&amp;tbnid=6V-FJkFxtE6YRM:&amp;tbnh=128&amp;tbnw=103&amp;prev=/images?q=kaburga&amp;hl=tr&amp;rlz=1T4SUNA_enTR235T" style="width:60.75pt;height:96pt;visibility:visible" o:button="t">
              <v:fill o:detectmouseclick="t"/>
              <v:imagedata r:id="rId10" o:title="" cropright="12725f"/>
            </v:shape>
          </w:pict>
        </w:r>
      </w:hyperlink>
      <w:r w:rsidRPr="003F74C2">
        <w:rPr>
          <w:rFonts w:ascii="Comic Sans MS" w:hAnsi="Comic Sans MS"/>
        </w:rPr>
        <w:tab/>
      </w:r>
      <w:r w:rsidRPr="003F74C2">
        <w:rPr>
          <w:rFonts w:ascii="Comic Sans MS" w:hAnsi="Comic Sans MS"/>
        </w:rPr>
        <w:tab/>
      </w:r>
      <w:hyperlink r:id="rId11" w:history="1">
        <w:r w:rsidRPr="00710F19">
          <w:rPr>
            <w:rFonts w:ascii="Comic Sans MS" w:hAnsi="Comic Sans MS" w:cs="Arial"/>
            <w:noProof/>
            <w:color w:val="0000FF"/>
          </w:rPr>
          <w:pict>
            <v:shape id="Resim 7" o:spid="_x0000_i1026" type="#_x0000_t75" alt="bel" href="http://images.google.com.tr/imgres?imgurl=http://www.hastane.com.tr/foto/bel.jpg&amp;imgrefurl=http://www.hastane.com.tr/bel-fitigi.html&amp;usg=__OEk09eTDr_OrxjbE10cQIQazAKc=&amp;h=314&amp;w=400&amp;sz=38&amp;hl=tr&amp;start=2&amp;um=1&amp;itbs=1&amp;tbnid=e7UJ56JqbPa9zM:&amp;tbnh=97&amp;tbnw=124&amp;prev=/images?q=omur+kemi%C4%9Fi&amp;hl=tr&amp;rlz=1T4SUNA_enT" style="width:64.5pt;height:97.5pt;visibility:visible" o:button="t">
              <v:fill o:detectmouseclick="t"/>
              <v:imagedata r:id="rId12" o:title="" cropleft="39991f"/>
            </v:shape>
          </w:pict>
        </w:r>
      </w:hyperlink>
      <w:r w:rsidRPr="003F74C2">
        <w:rPr>
          <w:rFonts w:ascii="Comic Sans MS" w:hAnsi="Comic Sans MS"/>
        </w:rPr>
        <w:tab/>
      </w:r>
      <w:r w:rsidRPr="003F74C2">
        <w:rPr>
          <w:rFonts w:ascii="Comic Sans MS" w:hAnsi="Comic Sans MS"/>
        </w:rPr>
        <w:tab/>
      </w:r>
      <w:hyperlink r:id="rId13" w:history="1">
        <w:r w:rsidRPr="00710F19">
          <w:rPr>
            <w:rFonts w:ascii="Comic Sans MS" w:hAnsi="Comic Sans MS" w:cs="Arial"/>
            <w:noProof/>
            <w:color w:val="0000FF"/>
          </w:rPr>
          <w:pict>
            <v:shape id="Resim 10" o:spid="_x0000_i1027" type="#_x0000_t75" alt="kafatasi" href="http://images.google.com.tr/imgres?imgurl=http://www.fenciforum.somee.com/Resimler/fenresimleri/kafatasi.jpg&amp;imgrefurl=http://forum.donanimhaber.com/fb.asp?m=34165653&amp;usg=__24iWb-_1g4dioMgKpLww5FbeAK4=&amp;h=308&amp;w=385&amp;sz=25&amp;hl=tr&amp;start=23&amp;um=1&amp;itbs=1&amp;tbnid=UjmZYOHYjc-mTM:&amp;tbnh=98&amp;tbnw=123&amp;prev=/images?q=kafatas%C4%B1&amp;ndsp=20&amp;hl=tr&amp;rlz=1T4SUNA_enTR235TR235&amp;sa=N" style="width:92.25pt;height:99pt;visibility:visible" o:button="t">
              <v:fill o:detectmouseclick="t"/>
              <v:imagedata r:id="rId14" o:title="" croptop="5707f" cropbottom="4146f" cropleft="9591f" cropright="7992f"/>
            </v:shape>
          </w:pict>
        </w:r>
      </w:hyperlink>
      <w:r w:rsidRPr="003F74C2">
        <w:rPr>
          <w:rFonts w:ascii="Comic Sans MS" w:hAnsi="Comic Sans MS"/>
        </w:rPr>
        <w:tab/>
      </w:r>
      <w:r w:rsidRPr="003F74C2">
        <w:rPr>
          <w:rFonts w:ascii="Comic Sans MS" w:hAnsi="Comic Sans MS"/>
        </w:rPr>
        <w:tab/>
      </w:r>
      <w:hyperlink r:id="rId15" w:history="1">
        <w:r w:rsidRPr="00710F19">
          <w:rPr>
            <w:rFonts w:ascii="Comic Sans MS" w:hAnsi="Comic Sans MS" w:cs="Arial"/>
            <w:noProof/>
            <w:color w:val="0000FF"/>
          </w:rPr>
          <w:pict>
            <v:shape id="Resim 13" o:spid="_x0000_i1028" type="#_x0000_t75" alt="illulowerextremity" href="http://images.google.com.tr/imgres?imgurl=http://img216.imageshack.us/img216/3861/illulowerextremity.jpg&amp;imgrefurl=http://www.forumacil.com/vucudumuzu-taniyalim/162221-fibula-baldir-kemigi-insan-anatomisi.html&amp;usg=__RtfU2Z-mf5QiXw1C0cwVHMyUxKI=&amp;h=346&amp;w=350&amp;sz=14&amp;hl=tr&amp;start=16&amp;um=1&amp;itbs=1&amp;tbnid=9yNVCMly7OSGvM:&amp;tbnh=119&amp;tbnw=120&amp;prev=/images?q=bacak+kemi%C4%9Fi&amp;hl=tr&amp;rlz=1T4SUNA_enT" style="width:45pt;height:89.25pt;visibility:visible" o:button="t">
              <v:fill o:detectmouseclick="t"/>
              <v:imagedata r:id="rId16" o:title="" cropleft="9758f" cropright="38157f"/>
            </v:shape>
          </w:pict>
        </w:r>
      </w:hyperlink>
    </w:p>
    <w:p w:rsidR="002D5C6F" w:rsidRPr="003F74C2" w:rsidRDefault="002D5C6F" w:rsidP="003F74C2">
      <w:pPr>
        <w:rPr>
          <w:rFonts w:ascii="Comic Sans MS" w:hAnsi="Comic Sans MS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407pt;margin-top:10.1pt;width:47.25pt;height:0;z-index:251661824" o:connectortype="straight"/>
        </w:pict>
      </w:r>
      <w:r>
        <w:rPr>
          <w:noProof/>
        </w:rPr>
        <w:pict>
          <v:shape id="_x0000_s1038" type="#_x0000_t32" style="position:absolute;margin-left:275pt;margin-top:10.1pt;width:47.25pt;height:0;z-index:251659776" o:connectortype="straight"/>
        </w:pict>
      </w:r>
      <w:r>
        <w:rPr>
          <w:noProof/>
        </w:rPr>
        <w:pict>
          <v:shape id="_x0000_s1039" type="#_x0000_t32" style="position:absolute;margin-left:154pt;margin-top:10.1pt;width:47.25pt;height:0;z-index:251660800" o:connectortype="straight"/>
        </w:pict>
      </w:r>
      <w:r>
        <w:rPr>
          <w:noProof/>
        </w:rPr>
        <w:pict>
          <v:shape id="_x0000_s1040" type="#_x0000_t32" style="position:absolute;margin-left:37.95pt;margin-top:11.45pt;width:47.25pt;height:0;z-index:251658752" o:connectortype="straight"/>
        </w:pict>
      </w:r>
    </w:p>
    <w:p w:rsidR="002D5C6F" w:rsidRPr="003F74C2" w:rsidRDefault="002D5C6F" w:rsidP="003F74C2">
      <w:pPr>
        <w:rPr>
          <w:rFonts w:ascii="Comic Sans MS" w:hAnsi="Comic Sans MS"/>
          <w:b/>
        </w:rPr>
      </w:pPr>
    </w:p>
    <w:p w:rsidR="002D5C6F" w:rsidRPr="003F74C2" w:rsidRDefault="002D5C6F" w:rsidP="003F74C2">
      <w:pPr>
        <w:spacing w:after="200" w:line="276" w:lineRule="auto"/>
        <w:contextualSpacing/>
        <w:rPr>
          <w:rFonts w:ascii="Comic Sans MS" w:hAnsi="Comic Sans MS"/>
          <w:color w:val="000000"/>
          <w:spacing w:val="-1"/>
        </w:rPr>
      </w:pPr>
    </w:p>
    <w:p w:rsidR="002D5C6F" w:rsidRPr="003F74C2" w:rsidRDefault="002D5C6F" w:rsidP="003F74C2">
      <w:pPr>
        <w:spacing w:after="200" w:line="276" w:lineRule="auto"/>
        <w:contextualSpacing/>
        <w:rPr>
          <w:rFonts w:ascii="Comic Sans MS" w:hAnsi="Comic Sans MS"/>
          <w:color w:val="000000"/>
          <w:spacing w:val="-1"/>
        </w:rPr>
      </w:pPr>
    </w:p>
    <w:p w:rsidR="002D5C6F" w:rsidRPr="003F74C2" w:rsidRDefault="002D5C6F" w:rsidP="003F74C2">
      <w:pPr>
        <w:spacing w:after="200" w:line="276" w:lineRule="auto"/>
        <w:contextualSpacing/>
        <w:rPr>
          <w:rFonts w:ascii="Comic Sans MS" w:hAnsi="Comic Sans MS"/>
          <w:color w:val="000000"/>
          <w:spacing w:val="-1"/>
        </w:rPr>
      </w:pPr>
    </w:p>
    <w:p w:rsidR="002D5C6F" w:rsidRPr="003F74C2" w:rsidRDefault="002D5C6F" w:rsidP="003F74C2">
      <w:pPr>
        <w:spacing w:after="200" w:line="276" w:lineRule="auto"/>
        <w:contextualSpacing/>
        <w:rPr>
          <w:rFonts w:ascii="Comic Sans MS" w:hAnsi="Comic Sans MS"/>
          <w:color w:val="000000"/>
          <w:spacing w:val="-1"/>
        </w:rPr>
      </w:pPr>
    </w:p>
    <w:p w:rsidR="002D5C6F" w:rsidRDefault="002D5C6F" w:rsidP="003F74C2">
      <w:pPr>
        <w:ind w:firstLine="708"/>
        <w:rPr>
          <w:rFonts w:ascii="Comic Sans MS" w:hAnsi="Comic Sans MS"/>
        </w:rPr>
      </w:pPr>
    </w:p>
    <w:p w:rsidR="002D5C6F" w:rsidRDefault="002D5C6F" w:rsidP="003F74C2">
      <w:pPr>
        <w:rPr>
          <w:rFonts w:ascii="Comic Sans MS" w:hAnsi="Comic Sans MS"/>
        </w:rPr>
      </w:pPr>
    </w:p>
    <w:p w:rsidR="002D5C6F" w:rsidRPr="003F74C2" w:rsidRDefault="002D5C6F" w:rsidP="003F74C2">
      <w:pPr>
        <w:rPr>
          <w:rFonts w:ascii="Comic Sans MS" w:hAnsi="Comic Sans MS"/>
        </w:rPr>
        <w:sectPr w:rsidR="002D5C6F" w:rsidRPr="003F74C2" w:rsidSect="003F74C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567" w:right="466" w:bottom="0" w:left="567" w:header="709" w:footer="709" w:gutter="0"/>
          <w:cols w:space="708"/>
          <w:docGrid w:linePitch="360"/>
        </w:sect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Default="002D5C6F" w:rsidP="003F74C2">
      <w:pPr>
        <w:pStyle w:val="ListParagraph"/>
        <w:ind w:left="0"/>
        <w:jc w:val="both"/>
        <w:rPr>
          <w:rFonts w:ascii="Comic Sans MS" w:hAnsi="Comic Sans MS" w:cs="Arial"/>
          <w:b/>
          <w:u w:val="single"/>
        </w:rPr>
      </w:pPr>
    </w:p>
    <w:p w:rsidR="002D5C6F" w:rsidRPr="003F74C2" w:rsidRDefault="002D5C6F" w:rsidP="003F74C2">
      <w:pPr>
        <w:rPr>
          <w:rFonts w:ascii="Comic Sans MS" w:hAnsi="Comic Sans MS"/>
        </w:rPr>
        <w:sectPr w:rsidR="002D5C6F" w:rsidRPr="003F74C2" w:rsidSect="003F74C2">
          <w:pgSz w:w="11906" w:h="16838"/>
          <w:pgMar w:top="567" w:right="567" w:bottom="0" w:left="567" w:header="709" w:footer="709" w:gutter="0"/>
          <w:cols w:space="708"/>
          <w:docGrid w:linePitch="360"/>
        </w:sectPr>
      </w:pPr>
    </w:p>
    <w:p w:rsidR="002D5C6F" w:rsidRPr="003F74C2" w:rsidRDefault="002D5C6F" w:rsidP="003F74C2">
      <w:pPr>
        <w:pStyle w:val="ListParagraph"/>
        <w:ind w:left="0"/>
        <w:rPr>
          <w:rFonts w:ascii="Comic Sans MS" w:hAnsi="Comic Sans MS"/>
          <w:b/>
          <w:u w:val="single"/>
        </w:rPr>
      </w:pPr>
    </w:p>
    <w:p w:rsidR="002D5C6F" w:rsidRPr="003F74C2" w:rsidRDefault="002D5C6F" w:rsidP="000C344C">
      <w:pPr>
        <w:pStyle w:val="ListParagraph"/>
        <w:ind w:left="360"/>
        <w:rPr>
          <w:rFonts w:ascii="Comic Sans MS" w:hAnsi="Comic Sans MS"/>
          <w:b/>
          <w:u w:val="single"/>
        </w:rPr>
      </w:pPr>
      <w:r w:rsidRPr="003F74C2">
        <w:rPr>
          <w:rFonts w:ascii="Comic Sans MS" w:hAnsi="Comic Sans MS"/>
          <w:b/>
          <w:u w:val="single"/>
        </w:rPr>
        <w:t xml:space="preserve">            </w:t>
      </w:r>
    </w:p>
    <w:p w:rsidR="002D5C6F" w:rsidRPr="003F74C2" w:rsidRDefault="002D5C6F" w:rsidP="002173F0">
      <w:pPr>
        <w:spacing w:after="200" w:line="276" w:lineRule="auto"/>
        <w:contextualSpacing/>
        <w:rPr>
          <w:rFonts w:ascii="Comic Sans MS" w:hAnsi="Comic Sans MS"/>
          <w:color w:val="000000"/>
          <w:spacing w:val="-1"/>
        </w:rPr>
      </w:pPr>
    </w:p>
    <w:p w:rsidR="002D5C6F" w:rsidRPr="003F74C2" w:rsidRDefault="002D5C6F" w:rsidP="002173F0">
      <w:pPr>
        <w:spacing w:after="200" w:line="276" w:lineRule="auto"/>
        <w:contextualSpacing/>
        <w:rPr>
          <w:rFonts w:ascii="Comic Sans MS" w:hAnsi="Comic Sans MS"/>
          <w:color w:val="000000"/>
          <w:spacing w:val="-1"/>
        </w:rPr>
      </w:pPr>
    </w:p>
    <w:p w:rsidR="002D5C6F" w:rsidRPr="003F74C2" w:rsidRDefault="002D5C6F" w:rsidP="002173F0">
      <w:pPr>
        <w:spacing w:after="200" w:line="276" w:lineRule="auto"/>
        <w:contextualSpacing/>
        <w:rPr>
          <w:rFonts w:ascii="Comic Sans MS" w:hAnsi="Comic Sans MS"/>
          <w:color w:val="000000"/>
          <w:spacing w:val="-1"/>
        </w:rPr>
      </w:pPr>
    </w:p>
    <w:p w:rsidR="002D5C6F" w:rsidRPr="003F74C2" w:rsidRDefault="002D5C6F" w:rsidP="002173F0">
      <w:pPr>
        <w:spacing w:after="200" w:line="276" w:lineRule="auto"/>
        <w:contextualSpacing/>
        <w:rPr>
          <w:rFonts w:ascii="Comic Sans MS" w:hAnsi="Comic Sans MS"/>
          <w:color w:val="000000"/>
          <w:spacing w:val="-1"/>
        </w:rPr>
        <w:sectPr w:rsidR="002D5C6F" w:rsidRPr="003F74C2" w:rsidSect="003F74C2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1906" w:h="16838"/>
          <w:pgMar w:top="567" w:right="567" w:bottom="624" w:left="567" w:header="709" w:footer="709" w:gutter="0"/>
          <w:cols w:space="708"/>
          <w:docGrid w:linePitch="360"/>
        </w:sectPr>
      </w:pPr>
    </w:p>
    <w:p w:rsidR="002D5C6F" w:rsidRPr="003F74C2" w:rsidRDefault="002D5C6F" w:rsidP="00272F16">
      <w:pPr>
        <w:rPr>
          <w:rFonts w:ascii="Comic Sans MS" w:hAnsi="Comic Sans MS"/>
        </w:rPr>
      </w:pPr>
    </w:p>
    <w:sectPr w:rsidR="002D5C6F" w:rsidRPr="003F74C2" w:rsidSect="00487BE1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C6F" w:rsidRDefault="002D5C6F" w:rsidP="00133C18">
      <w:r>
        <w:separator/>
      </w:r>
    </w:p>
  </w:endnote>
  <w:endnote w:type="continuationSeparator" w:id="0">
    <w:p w:rsidR="002D5C6F" w:rsidRDefault="002D5C6F" w:rsidP="0013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 w:rsidP="007E15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5C6F" w:rsidRDefault="002D5C6F" w:rsidP="007E15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 w:rsidP="007E151E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 w:rsidP="007E15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5C6F" w:rsidRDefault="002D5C6F" w:rsidP="007E151E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 w:rsidP="007E151E">
    <w:pPr>
      <w:pStyle w:val="Footer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C6F" w:rsidRDefault="002D5C6F" w:rsidP="00133C18">
      <w:r>
        <w:separator/>
      </w:r>
    </w:p>
  </w:footnote>
  <w:footnote w:type="continuationSeparator" w:id="0">
    <w:p w:rsidR="002D5C6F" w:rsidRDefault="002D5C6F" w:rsidP="00133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C6F" w:rsidRDefault="002D5C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65E57"/>
    <w:multiLevelType w:val="hybridMultilevel"/>
    <w:tmpl w:val="E2961A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342660"/>
    <w:multiLevelType w:val="hybridMultilevel"/>
    <w:tmpl w:val="C84A79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B1EF9"/>
    <w:multiLevelType w:val="hybridMultilevel"/>
    <w:tmpl w:val="C8BA1766"/>
    <w:lvl w:ilvl="0" w:tplc="041F000B">
      <w:start w:val="1"/>
      <w:numFmt w:val="bullet"/>
      <w:lvlText w:val=""/>
      <w:lvlJc w:val="left"/>
      <w:pPr>
        <w:ind w:left="8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3C832C22"/>
    <w:multiLevelType w:val="hybridMultilevel"/>
    <w:tmpl w:val="A74C77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29186E"/>
    <w:multiLevelType w:val="hybridMultilevel"/>
    <w:tmpl w:val="E2961A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EC33C5"/>
    <w:multiLevelType w:val="hybridMultilevel"/>
    <w:tmpl w:val="82D82F2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35546A4"/>
    <w:multiLevelType w:val="hybridMultilevel"/>
    <w:tmpl w:val="9BDE372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EFD0554"/>
    <w:multiLevelType w:val="hybridMultilevel"/>
    <w:tmpl w:val="E2961A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F26259F"/>
    <w:multiLevelType w:val="hybridMultilevel"/>
    <w:tmpl w:val="FD0C4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1FBD"/>
    <w:rsid w:val="000047DB"/>
    <w:rsid w:val="000403FC"/>
    <w:rsid w:val="000465F5"/>
    <w:rsid w:val="00051FBD"/>
    <w:rsid w:val="0005380B"/>
    <w:rsid w:val="00065CBC"/>
    <w:rsid w:val="0008695B"/>
    <w:rsid w:val="000C02E0"/>
    <w:rsid w:val="000C344C"/>
    <w:rsid w:val="000C3C3B"/>
    <w:rsid w:val="001103ED"/>
    <w:rsid w:val="00122BDD"/>
    <w:rsid w:val="00133C18"/>
    <w:rsid w:val="00150223"/>
    <w:rsid w:val="0016078A"/>
    <w:rsid w:val="001A2317"/>
    <w:rsid w:val="001D1D3A"/>
    <w:rsid w:val="001E38EA"/>
    <w:rsid w:val="002173F0"/>
    <w:rsid w:val="00261A24"/>
    <w:rsid w:val="00272F16"/>
    <w:rsid w:val="002C653F"/>
    <w:rsid w:val="002D5C6F"/>
    <w:rsid w:val="002D6DC5"/>
    <w:rsid w:val="0031430C"/>
    <w:rsid w:val="003153E0"/>
    <w:rsid w:val="003155E9"/>
    <w:rsid w:val="00327F86"/>
    <w:rsid w:val="0033251A"/>
    <w:rsid w:val="003A078D"/>
    <w:rsid w:val="003F1664"/>
    <w:rsid w:val="003F74C2"/>
    <w:rsid w:val="004641BC"/>
    <w:rsid w:val="004850E3"/>
    <w:rsid w:val="00487BE1"/>
    <w:rsid w:val="00495375"/>
    <w:rsid w:val="004A2CD6"/>
    <w:rsid w:val="004A6FDA"/>
    <w:rsid w:val="0057298D"/>
    <w:rsid w:val="00572DAE"/>
    <w:rsid w:val="005A5BC8"/>
    <w:rsid w:val="005C7D95"/>
    <w:rsid w:val="005D6543"/>
    <w:rsid w:val="005E5CDD"/>
    <w:rsid w:val="00607703"/>
    <w:rsid w:val="00610CE0"/>
    <w:rsid w:val="0063398D"/>
    <w:rsid w:val="006400AB"/>
    <w:rsid w:val="006402C6"/>
    <w:rsid w:val="00661C23"/>
    <w:rsid w:val="006D43B4"/>
    <w:rsid w:val="006E1C76"/>
    <w:rsid w:val="00706480"/>
    <w:rsid w:val="00710F19"/>
    <w:rsid w:val="00747402"/>
    <w:rsid w:val="00767067"/>
    <w:rsid w:val="00783EC4"/>
    <w:rsid w:val="007B69BA"/>
    <w:rsid w:val="007E151E"/>
    <w:rsid w:val="007F02B4"/>
    <w:rsid w:val="00832B17"/>
    <w:rsid w:val="00840B55"/>
    <w:rsid w:val="00846E02"/>
    <w:rsid w:val="008A054E"/>
    <w:rsid w:val="008B6F78"/>
    <w:rsid w:val="008C502E"/>
    <w:rsid w:val="0091517E"/>
    <w:rsid w:val="00932A57"/>
    <w:rsid w:val="0093404A"/>
    <w:rsid w:val="0093688A"/>
    <w:rsid w:val="009F2977"/>
    <w:rsid w:val="00A27AC0"/>
    <w:rsid w:val="00AF308C"/>
    <w:rsid w:val="00AF3E9C"/>
    <w:rsid w:val="00B46308"/>
    <w:rsid w:val="00B66A1C"/>
    <w:rsid w:val="00B95499"/>
    <w:rsid w:val="00BA2925"/>
    <w:rsid w:val="00BA42B6"/>
    <w:rsid w:val="00BB09F8"/>
    <w:rsid w:val="00BC58EC"/>
    <w:rsid w:val="00BF663B"/>
    <w:rsid w:val="00C40CD5"/>
    <w:rsid w:val="00C40F5D"/>
    <w:rsid w:val="00C73B24"/>
    <w:rsid w:val="00CB3017"/>
    <w:rsid w:val="00CB63B9"/>
    <w:rsid w:val="00CF54DB"/>
    <w:rsid w:val="00D6453C"/>
    <w:rsid w:val="00D72D7E"/>
    <w:rsid w:val="00D755FD"/>
    <w:rsid w:val="00D777F5"/>
    <w:rsid w:val="00DD4596"/>
    <w:rsid w:val="00DE1D37"/>
    <w:rsid w:val="00DF7C63"/>
    <w:rsid w:val="00E878ED"/>
    <w:rsid w:val="00F038C7"/>
    <w:rsid w:val="00F37168"/>
    <w:rsid w:val="00F96AAF"/>
    <w:rsid w:val="00FA7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37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53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95375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953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5375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93404A"/>
    <w:pPr>
      <w:ind w:left="720"/>
      <w:contextualSpacing/>
    </w:pPr>
  </w:style>
  <w:style w:type="table" w:styleId="TableGrid">
    <w:name w:val="Table Grid"/>
    <w:basedOn w:val="TableNormal"/>
    <w:uiPriority w:val="99"/>
    <w:rsid w:val="00487BE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F16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F1664"/>
    <w:rPr>
      <w:rFonts w:eastAsia="Times New Roman" w:cs="Times New Roman"/>
      <w:sz w:val="24"/>
      <w:szCs w:val="24"/>
      <w:lang w:val="tr-TR" w:eastAsia="tr-TR" w:bidi="ar-SA"/>
    </w:rPr>
  </w:style>
  <w:style w:type="character" w:styleId="PageNumber">
    <w:name w:val="page number"/>
    <w:basedOn w:val="DefaultParagraphFont"/>
    <w:uiPriority w:val="99"/>
    <w:rsid w:val="003F1664"/>
    <w:rPr>
      <w:rFonts w:cs="Times New Roman"/>
    </w:rPr>
  </w:style>
  <w:style w:type="paragraph" w:styleId="NoSpacing">
    <w:name w:val="No Spacing"/>
    <w:uiPriority w:val="99"/>
    <w:qFormat/>
    <w:rsid w:val="00AF308C"/>
  </w:style>
  <w:style w:type="character" w:styleId="Hyperlink">
    <w:name w:val="Hyperlink"/>
    <w:basedOn w:val="DefaultParagraphFont"/>
    <w:uiPriority w:val="99"/>
    <w:rsid w:val="007670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43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images.google.com.tr/imgres?imgurl=http://www.fenciforum.somee.com/Resimler/fenresimleri/kafatasi.jpg&amp;imgrefurl=http://forum.donanimhaber.com/fb.asp?m=34165653&amp;usg=__24iWb-_1g4dioMgKpLww5FbeAK4=&amp;h=308&amp;w=385&amp;sz=25&amp;hl=tr&amp;start=23&amp;um=1&amp;itbs=1&amp;tbnid=UjmZYOHYjc-mTM:&amp;tbnh=98&amp;tbnw=123&amp;prev=/images?q=kafatas%C4%B1&amp;ndsp=20&amp;hl=tr&amp;rlz=1T4SUNA_enTR235TR235&amp;sa=N&amp;start=20&amp;um=1" TargetMode="Externa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com.tr/imgres?imgurl=http://www.hastane.com.tr/foto/bel.jpg&amp;imgrefurl=http://www.hastane.com.tr/bel-fitigi.html&amp;usg=__OEk09eTDr_OrxjbE10cQIQazAKc=&amp;h=314&amp;w=400&amp;sz=38&amp;hl=tr&amp;start=2&amp;um=1&amp;itbs=1&amp;tbnid=e7UJ56JqbPa9zM:&amp;tbnh=97&amp;tbnw=124&amp;prev=/images?q=omur+kemi%C4%9Fi&amp;hl=tr&amp;rlz=1T4SUNA_enTR235TR235&amp;um=1" TargetMode="External"/><Relationship Id="rId24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yperlink" Target="http://images.google.com.tr/imgres?imgurl=http://img216.imageshack.us/img216/3861/illulowerextremity.jpg&amp;imgrefurl=http://www.forumacil.com/vucudumuzu-taniyalim/162221-fibula-baldir-kemigi-insan-anatomisi.html&amp;usg=__RtfU2Z-mf5QiXw1C0cwVHMyUxKI=&amp;h=346&amp;w=350&amp;sz=14&amp;hl=tr&amp;start=16&amp;um=1&amp;itbs=1&amp;tbnid=9yNVCMly7OSGvM:&amp;tbnh=119&amp;tbnw=120&amp;prev=/images?q=bacak+kemi%C4%9Fi&amp;hl=tr&amp;rlz=1T4SUNA_enTR235TR235&amp;um=1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img73.imageshack.us/img73/1015/kafesqj0zo1.jpg&amp;imgrefurl=http://www.msxlabs.org/forum/diger-sporlar/2202-vucut-gelistirme-sporu-nedir-vucut-gelistirme-sporu-hakkinda-genel-bilgiler-6.html&amp;usg=__S--yyhrRc6ECYg0EVQrKFt1CnJg=&amp;h=465&amp;w=373&amp;sz=50&amp;hl=tr&amp;start=5&amp;um=1&amp;itbs=1&amp;tbnid=6V-FJkFxtE6YRM:&amp;tbnh=128&amp;tbnw=103&amp;prev=/images?q=kaburga&amp;hl=tr&amp;rlz=1T4SUNA_enTR235TR235&amp;sa=N&amp;um=1" TargetMode="External"/><Relationship Id="rId14" Type="http://schemas.openxmlformats.org/officeDocument/2006/relationships/image" Target="media/image4.jpeg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6</Pages>
  <Words>859</Words>
  <Characters>4898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Chn</dc:creator>
  <cp:keywords>www.sorubak.com</cp:keywords>
  <dc:description>www.sorubak.com</dc:description>
  <cp:lastModifiedBy>Ersin Kaynak</cp:lastModifiedBy>
  <cp:revision>10</cp:revision>
  <dcterms:created xsi:type="dcterms:W3CDTF">2012-12-04T10:00:00Z</dcterms:created>
  <dcterms:modified xsi:type="dcterms:W3CDTF">2013-02-07T12:04:00Z</dcterms:modified>
  <cp:category>www.sorubak.com</cp:category>
  <cp:contentType>www.sorubak.com</cp:contentType>
  <cp:contentStatus>www.sorubak.com</cp:contentStatus>
  <cp:version>www.sorubak.com</cp:version>
</cp:coreProperties>
</file>