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03" w:rsidRDefault="00573C03"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1" o:spid="_x0000_s1027" type="#_x0000_t107" style="position:absolute;margin-left:-46.85pt;margin-top:-40.1pt;width:546.75pt;height:34.5pt;z-index:251658240;visibility:visible;v-text-anchor:middle" adj="2700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573C03" w:rsidRPr="00D81AEE" w:rsidRDefault="00573C03" w:rsidP="00A70F5F">
                  <w:pPr>
                    <w:jc w:val="center"/>
                    <w:rPr>
                      <w:b/>
                      <w:bCs/>
                      <w:outline/>
                      <w:color w:val="C0504D"/>
                      <w:sz w:val="28"/>
                      <w:szCs w:val="28"/>
                    </w:rPr>
                  </w:pPr>
                  <w:r w:rsidRPr="00D81AEE">
                    <w:rPr>
                      <w:b/>
                      <w:bCs/>
                      <w:outline/>
                      <w:color w:val="C0504D"/>
                      <w:sz w:val="28"/>
                      <w:szCs w:val="28"/>
                    </w:rPr>
                    <w:t>4.SINIF – DEYİMLER ve ATASÖZLERİ ETKİNLİĞİ</w:t>
                  </w:r>
                </w:p>
              </w:txbxContent>
            </v:textbox>
          </v:shape>
        </w:pict>
      </w:r>
      <w:r w:rsidRPr="008E52C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3" o:spid="_x0000_i1025" type="#_x0000_t75" style="width:435pt;height:146.25pt;visibility:visible">
            <v:imagedata r:id="rId6" o:title="" croptop="-7052f" cropbottom="-11074f"/>
            <o:lock v:ext="edit" aspectratio="f"/>
          </v:shape>
        </w:pict>
      </w:r>
      <w:r w:rsidRPr="008E52C4">
        <w:rPr>
          <w:noProof/>
          <w:lang w:eastAsia="tr-TR"/>
        </w:rPr>
        <w:pict>
          <v:shape id="Diyagram 4" o:spid="_x0000_i1026" type="#_x0000_t75" style="width:435pt;height:127.5pt;visibility:visible">
            <v:imagedata r:id="rId7" o:title="" croptop="-1331f" cropbottom="-5296f"/>
            <o:lock v:ext="edit" aspectratio="f"/>
          </v:shape>
        </w:pict>
      </w:r>
    </w:p>
    <w:p w:rsidR="00573C03" w:rsidRDefault="00573C03">
      <w:r w:rsidRPr="008E52C4">
        <w:rPr>
          <w:noProof/>
          <w:lang w:eastAsia="tr-TR"/>
        </w:rPr>
        <w:pict>
          <v:shape id="Diyagram 5" o:spid="_x0000_i1027" type="#_x0000_t75" style="width:435pt;height:130.5pt;visibility:visible">
            <v:imagedata r:id="rId8" o:title="" croptop="-2418f" cropbottom="-6229f"/>
            <o:lock v:ext="edit" aspectratio="f"/>
          </v:shape>
        </w:pict>
      </w:r>
    </w:p>
    <w:p w:rsidR="00573C03" w:rsidRDefault="00573C03">
      <w:r w:rsidRPr="008E52C4">
        <w:rPr>
          <w:noProof/>
          <w:lang w:eastAsia="tr-TR"/>
        </w:rPr>
        <w:pict>
          <v:shape id="Diyagram 6" o:spid="_x0000_i1028" type="#_x0000_t75" style="width:435pt;height:126pt;visibility:visible">
            <v:imagedata r:id="rId9" o:title="" croptop="-1614f" cropbottom="-5466f"/>
            <o:lock v:ext="edit" aspectratio="f"/>
          </v:shape>
        </w:pict>
      </w:r>
    </w:p>
    <w:p w:rsidR="00573C03" w:rsidRDefault="00573C03">
      <w:r w:rsidRPr="008E52C4">
        <w:rPr>
          <w:noProof/>
          <w:lang w:eastAsia="tr-TR"/>
        </w:rPr>
        <w:pict>
          <v:shape id="Diyagram 7" o:spid="_x0000_i1029" type="#_x0000_t75" style="width:435pt;height:128.25pt;visibility:visible">
            <v:imagedata r:id="rId10" o:title="" croptop="-2162f" cropbottom="-6059f"/>
            <o:lock v:ext="edit" aspectratio="f"/>
          </v:shape>
        </w:pict>
      </w:r>
    </w:p>
    <w:p w:rsidR="00573C03" w:rsidRDefault="00573C03">
      <w:r w:rsidRPr="008E52C4">
        <w:rPr>
          <w:noProof/>
          <w:lang w:eastAsia="tr-TR"/>
        </w:rPr>
        <w:pict>
          <v:shape id="Diyagram 8" o:spid="_x0000_i1030" type="#_x0000_t75" style="width:435pt;height:132pt;visibility:visible">
            <v:imagedata r:id="rId11" o:title="" croptop="-2691f" cropbottom="-6486f"/>
            <o:lock v:ext="edit" aspectratio="f"/>
          </v:shape>
        </w:pict>
      </w:r>
    </w:p>
    <w:p w:rsidR="00573C03" w:rsidRDefault="00573C03">
      <w:r w:rsidRPr="008E52C4">
        <w:rPr>
          <w:noProof/>
          <w:lang w:eastAsia="tr-TR"/>
        </w:rPr>
        <w:pict>
          <v:shape id="Diyagram 9" o:spid="_x0000_i1031" type="#_x0000_t75" style="width:435pt;height:130.5pt;visibility:visible">
            <v:imagedata r:id="rId12" o:title="" croptop="-3243f" cropbottom="-7111f"/>
            <o:lock v:ext="edit" aspectratio="f"/>
          </v:shape>
        </w:pict>
      </w:r>
    </w:p>
    <w:p w:rsidR="00573C03" w:rsidRDefault="00573C03">
      <w:r w:rsidRPr="008E52C4">
        <w:rPr>
          <w:noProof/>
          <w:lang w:eastAsia="tr-TR"/>
        </w:rPr>
        <w:pict>
          <v:shape id="Diyagram 10" o:spid="_x0000_i1032" type="#_x0000_t75" style="width:435pt;height:135.75pt;visibility:visible">
            <v:imagedata r:id="rId13" o:title="" croptop="-3767f" cropbottom="-7534f"/>
            <o:lock v:ext="edit" aspectratio="f"/>
          </v:shape>
        </w:pict>
      </w:r>
    </w:p>
    <w:p w:rsidR="00573C03" w:rsidRDefault="00573C03">
      <w:r w:rsidRPr="008E52C4">
        <w:rPr>
          <w:noProof/>
          <w:lang w:eastAsia="tr-TR"/>
        </w:rPr>
        <w:pict>
          <v:shape id="Diyagram 11" o:spid="_x0000_i1033" type="#_x0000_t75" style="width:435pt;height:126pt;visibility:visible">
            <v:imagedata r:id="rId14" o:title="" croptop="-1614f" cropbottom="-5466f"/>
            <o:lock v:ext="edit" aspectratio="f"/>
          </v:shape>
        </w:pict>
      </w:r>
      <w:r w:rsidRPr="008E52C4">
        <w:rPr>
          <w:noProof/>
          <w:lang w:eastAsia="tr-TR"/>
        </w:rPr>
        <w:pict>
          <v:shape id="Diyagram 12" o:spid="_x0000_i1034" type="#_x0000_t75" style="width:435pt;height:123pt;visibility:visible">
            <v:imagedata r:id="rId15" o:title="" croptop="-510f" cropbottom="-4418f"/>
            <o:lock v:ext="edit" aspectratio="f"/>
          </v:shape>
        </w:pict>
      </w:r>
      <w:bookmarkStart w:id="0" w:name="_GoBack"/>
      <w:bookmarkEnd w:id="0"/>
    </w:p>
    <w:p w:rsidR="00573C03" w:rsidRDefault="00573C03"/>
    <w:p w:rsidR="00573C03" w:rsidRDefault="00573C03"/>
    <w:p w:rsidR="00573C03" w:rsidRDefault="00573C03"/>
    <w:p w:rsidR="00573C03" w:rsidRPr="00122B60" w:rsidRDefault="00573C03">
      <w:hyperlink r:id="rId16" w:history="1">
        <w:r w:rsidRPr="00915308">
          <w:rPr>
            <w:rStyle w:val="Hyperlink"/>
          </w:rPr>
          <w:t>www.sorubak.com</w:t>
        </w:r>
      </w:hyperlink>
      <w:r>
        <w:t xml:space="preserve"> </w:t>
      </w:r>
    </w:p>
    <w:sectPr w:rsidR="00573C03" w:rsidRPr="00122B60" w:rsidSect="00617C99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C03" w:rsidRDefault="00573C03" w:rsidP="00617C99">
      <w:pPr>
        <w:spacing w:after="0" w:line="240" w:lineRule="auto"/>
      </w:pPr>
      <w:r>
        <w:separator/>
      </w:r>
    </w:p>
  </w:endnote>
  <w:endnote w:type="continuationSeparator" w:id="0">
    <w:p w:rsidR="00573C03" w:rsidRDefault="00573C03" w:rsidP="00617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C03" w:rsidRDefault="00573C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C03" w:rsidRDefault="00573C03" w:rsidP="00617C99">
      <w:pPr>
        <w:spacing w:after="0" w:line="240" w:lineRule="auto"/>
      </w:pPr>
      <w:r>
        <w:separator/>
      </w:r>
    </w:p>
  </w:footnote>
  <w:footnote w:type="continuationSeparator" w:id="0">
    <w:p w:rsidR="00573C03" w:rsidRDefault="00573C03" w:rsidP="00617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C03" w:rsidRDefault="00573C03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872244" o:spid="_x0000_s2049" type="#_x0000_t75" style="position:absolute;margin-left:0;margin-top:0;width:526.5pt;height:742.5pt;z-index:-25165619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C99"/>
    <w:rsid w:val="00122B60"/>
    <w:rsid w:val="001605B3"/>
    <w:rsid w:val="0019010C"/>
    <w:rsid w:val="00402931"/>
    <w:rsid w:val="00573C03"/>
    <w:rsid w:val="005E67C9"/>
    <w:rsid w:val="00617C99"/>
    <w:rsid w:val="00720CD5"/>
    <w:rsid w:val="008E52C4"/>
    <w:rsid w:val="00915308"/>
    <w:rsid w:val="00994497"/>
    <w:rsid w:val="00A70F5F"/>
    <w:rsid w:val="00AC3CAF"/>
    <w:rsid w:val="00B021CB"/>
    <w:rsid w:val="00B67348"/>
    <w:rsid w:val="00BD2617"/>
    <w:rsid w:val="00D81AEE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5B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1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17C99"/>
  </w:style>
  <w:style w:type="paragraph" w:styleId="Footer">
    <w:name w:val="footer"/>
    <w:basedOn w:val="Normal"/>
    <w:link w:val="FooterChar"/>
    <w:uiPriority w:val="99"/>
    <w:rsid w:val="0061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7C99"/>
  </w:style>
  <w:style w:type="paragraph" w:styleId="BalloonText">
    <w:name w:val="Balloon Text"/>
    <w:basedOn w:val="Normal"/>
    <w:link w:val="BalloonTextChar"/>
    <w:uiPriority w:val="99"/>
    <w:semiHidden/>
    <w:rsid w:val="00FA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46B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22B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3</Pages>
  <Words>11</Words>
  <Characters>68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EDANUR</cp:lastModifiedBy>
  <cp:revision>2</cp:revision>
  <dcterms:created xsi:type="dcterms:W3CDTF">2013-02-09T10:03:00Z</dcterms:created>
  <dcterms:modified xsi:type="dcterms:W3CDTF">2013-02-12T11:13:00Z</dcterms:modified>
  <cp:category>www.sorubak.com</cp:category>
  <cp:contentType>www.sorubak.com</cp:contentType>
  <cp:contentStatus>www.sorubak.com</cp:contentStatus>
  <cp:version>www.sorubak.com</cp:version>
</cp:coreProperties>
</file>