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BA" w:rsidRDefault="00BE3EBA"/>
    <w:tbl>
      <w:tblPr>
        <w:tblW w:w="12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5529"/>
        <w:gridCol w:w="1701"/>
        <w:gridCol w:w="1275"/>
        <w:gridCol w:w="2498"/>
        <w:gridCol w:w="284"/>
      </w:tblGrid>
      <w:tr w:rsidR="00BE3EBA" w:rsidRPr="00A00DD4" w:rsidTr="00B94274">
        <w:trPr>
          <w:trHeight w:val="756"/>
          <w:jc w:val="center"/>
        </w:trPr>
        <w:tc>
          <w:tcPr>
            <w:tcW w:w="1134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E3EBA" w:rsidRPr="006F535D" w:rsidRDefault="00BE3EBA" w:rsidP="0075646B">
            <w:pPr>
              <w:jc w:val="both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ATTAROĞLU İLK</w:t>
            </w:r>
            <w:r w:rsidRPr="006F535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OKULU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4</w:t>
            </w:r>
            <w:r w:rsidRPr="006F535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.B SINI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FI 2. DÖNEM PROJE ÖDEVLERİ</w:t>
            </w:r>
          </w:p>
        </w:tc>
        <w:tc>
          <w:tcPr>
            <w:tcW w:w="2498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84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BE3EBA" w:rsidRPr="00A00DD4" w:rsidTr="00B94274">
        <w:trPr>
          <w:trHeight w:val="1263"/>
          <w:jc w:val="center"/>
        </w:trPr>
        <w:tc>
          <w:tcPr>
            <w:tcW w:w="1134" w:type="dxa"/>
            <w:vAlign w:val="center"/>
          </w:tcPr>
          <w:p w:rsidR="00BE3EBA" w:rsidRPr="006F535D" w:rsidRDefault="00BE3EBA" w:rsidP="006F535D">
            <w:pPr>
              <w:jc w:val="both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535D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DERSİN ADI</w:t>
            </w:r>
          </w:p>
        </w:tc>
        <w:tc>
          <w:tcPr>
            <w:tcW w:w="5529" w:type="dxa"/>
            <w:vAlign w:val="center"/>
          </w:tcPr>
          <w:p w:rsidR="00BE3EBA" w:rsidRPr="006F535D" w:rsidRDefault="00BE3EBA" w:rsidP="0075646B">
            <w:pPr>
              <w:jc w:val="both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ÖDEV</w:t>
            </w:r>
            <w:r w:rsidRPr="006F535D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 KONUSU</w:t>
            </w:r>
          </w:p>
        </w:tc>
        <w:tc>
          <w:tcPr>
            <w:tcW w:w="1701" w:type="dxa"/>
          </w:tcPr>
          <w:p w:rsidR="00BE3EBA" w:rsidRPr="006F535D" w:rsidRDefault="00BE3EBA" w:rsidP="00DC3B4B">
            <w:pPr>
              <w:jc w:val="both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ÖDEVİ ALAN ÖĞRENCİLER</w:t>
            </w:r>
          </w:p>
        </w:tc>
        <w:tc>
          <w:tcPr>
            <w:tcW w:w="1275" w:type="dxa"/>
            <w:vAlign w:val="center"/>
          </w:tcPr>
          <w:p w:rsidR="00BE3EBA" w:rsidRPr="006F535D" w:rsidRDefault="00BE3EBA" w:rsidP="00DC3B4B">
            <w:pPr>
              <w:jc w:val="both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6F535D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VERİLİŞ TARİHİ</w:t>
            </w:r>
          </w:p>
        </w:tc>
        <w:tc>
          <w:tcPr>
            <w:tcW w:w="2498" w:type="dxa"/>
          </w:tcPr>
          <w:p w:rsidR="00BE3EBA" w:rsidRPr="00DD20D2" w:rsidRDefault="00BE3EBA" w:rsidP="007B267F">
            <w:pPr>
              <w:jc w:val="both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DD20D2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SINIFTA UYGULAMA</w:t>
            </w:r>
          </w:p>
          <w:p w:rsidR="00BE3EBA" w:rsidRPr="00DD20D2" w:rsidRDefault="00BE3EBA" w:rsidP="007B267F">
            <w:pPr>
              <w:jc w:val="both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DD20D2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TARİHİ</w:t>
            </w:r>
          </w:p>
          <w:p w:rsidR="00BE3EBA" w:rsidRPr="006F535D" w:rsidRDefault="00BE3EBA" w:rsidP="007B267F">
            <w:pPr>
              <w:jc w:val="both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BE3EBA" w:rsidRPr="006F535D" w:rsidRDefault="00BE3EBA" w:rsidP="0075646B">
            <w:pPr>
              <w:jc w:val="both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BE3EBA" w:rsidRPr="00A00DD4" w:rsidTr="00B94274">
        <w:trPr>
          <w:jc w:val="center"/>
        </w:trPr>
        <w:tc>
          <w:tcPr>
            <w:tcW w:w="1134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 w:rsidRPr="00532AA2">
              <w:rPr>
                <w:rFonts w:ascii="Comic Sans MS" w:hAnsi="Comic Sans MS" w:cs="Comic Sans MS"/>
              </w:rPr>
              <w:t>TÜRKÇE</w:t>
            </w: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5529" w:type="dxa"/>
          </w:tcPr>
          <w:p w:rsidR="00BE3EBA" w:rsidRDefault="00BE3EBA" w:rsidP="00D9339D">
            <w:pPr>
              <w:jc w:val="both"/>
              <w:rPr>
                <w:rFonts w:ascii="Comic Sans MS" w:hAnsi="Comic Sans MS" w:cs="Comic Sans MS"/>
              </w:rPr>
            </w:pPr>
            <w:r w:rsidRPr="00532AA2">
              <w:rPr>
                <w:rFonts w:ascii="Comic Sans MS" w:hAnsi="Comic Sans MS" w:cs="Comic Sans MS"/>
              </w:rPr>
              <w:t>1.</w:t>
            </w:r>
            <w:r>
              <w:rPr>
                <w:rFonts w:ascii="Comic Sans MS" w:hAnsi="Comic Sans MS" w:cs="Comic Sans MS"/>
              </w:rPr>
              <w:t>Tekerlemeler ( 20 TANE)</w:t>
            </w:r>
          </w:p>
          <w:p w:rsidR="00BE3EBA" w:rsidRDefault="00BE3EBA" w:rsidP="00D9339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2.Deyimler(20)  </w:t>
            </w:r>
          </w:p>
          <w:p w:rsidR="00BE3EBA" w:rsidRDefault="00BE3EBA" w:rsidP="00D9339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3.Atasözleri(28)</w:t>
            </w:r>
          </w:p>
          <w:p w:rsidR="00BE3EBA" w:rsidRDefault="00BE3EBA" w:rsidP="00D9339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4.Bilmeceler(30)  </w:t>
            </w:r>
          </w:p>
          <w:p w:rsidR="00BE3EBA" w:rsidRDefault="00BE3EBA" w:rsidP="00D9339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5.Maniler(20)     </w:t>
            </w:r>
          </w:p>
          <w:p w:rsidR="00BE3EBA" w:rsidRDefault="00BE3EBA" w:rsidP="00D9339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6.Ninniler(20)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7.Karagöz İle Hacivat( 5) (biri canlandırılacak)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8.Türküler(10)( biri söylenecek)  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9.Deyimler(20)  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10.Bulmacalar (dilbilgisi konularını içeren)   </w:t>
            </w: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Açıklamaları yapın,örnekleri verin,birer tane kendiniz yazmaya çalışın.Tüm çalışmalar biraraya getirilerek kitapçık oluşturulacak.</w:t>
            </w:r>
          </w:p>
        </w:tc>
        <w:tc>
          <w:tcPr>
            <w:tcW w:w="1701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  <w:sz w:val="20"/>
                <w:szCs w:val="20"/>
              </w:rPr>
            </w:pPr>
            <w:r w:rsidRPr="00BD5E60">
              <w:rPr>
                <w:rFonts w:ascii="Comic Sans MS" w:hAnsi="Comic Sans MS" w:cs="Comic Sans MS"/>
                <w:sz w:val="20"/>
                <w:szCs w:val="20"/>
              </w:rPr>
              <w:t>TUNAHAN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MERYEM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MERT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ONUR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FURKAN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UĞURCAN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İBRAHİM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ALPER G.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MUSTAFA</w:t>
            </w:r>
          </w:p>
          <w:p w:rsidR="00BE3EBA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CUMAALİ,</w:t>
            </w:r>
          </w:p>
          <w:p w:rsidR="00BE3EBA" w:rsidRPr="00BD5E60" w:rsidRDefault="00BE3EBA" w:rsidP="00BD5E60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ELİF</w:t>
            </w:r>
          </w:p>
        </w:tc>
        <w:tc>
          <w:tcPr>
            <w:tcW w:w="1275" w:type="dxa"/>
            <w:vAlign w:val="center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25 ocak</w:t>
            </w:r>
          </w:p>
        </w:tc>
        <w:tc>
          <w:tcPr>
            <w:tcW w:w="2498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 nisan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bookmarkStart w:id="0" w:name="_GoBack"/>
            <w:bookmarkEnd w:id="0"/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13 mart</w:t>
            </w:r>
          </w:p>
        </w:tc>
        <w:tc>
          <w:tcPr>
            <w:tcW w:w="284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BE3EBA" w:rsidRPr="00A00DD4" w:rsidTr="00B94274">
        <w:trPr>
          <w:jc w:val="center"/>
        </w:trPr>
        <w:tc>
          <w:tcPr>
            <w:tcW w:w="1134" w:type="dxa"/>
          </w:tcPr>
          <w:p w:rsidR="00BE3EBA" w:rsidRPr="00A70EC5" w:rsidRDefault="00BE3EBA" w:rsidP="0075646B">
            <w:pPr>
              <w:jc w:val="both"/>
              <w:rPr>
                <w:rFonts w:ascii="Comic Sans MS" w:hAnsi="Comic Sans MS" w:cs="Comic Sans MS"/>
                <w:sz w:val="14"/>
                <w:szCs w:val="14"/>
              </w:rPr>
            </w:pPr>
            <w:r w:rsidRPr="00A70EC5">
              <w:rPr>
                <w:rFonts w:ascii="Comic Sans MS" w:hAnsi="Comic Sans MS" w:cs="Comic Sans MS"/>
                <w:sz w:val="14"/>
                <w:szCs w:val="14"/>
              </w:rPr>
              <w:t>FEN VE TEKNOLOJİ</w:t>
            </w:r>
          </w:p>
        </w:tc>
        <w:tc>
          <w:tcPr>
            <w:tcW w:w="5529" w:type="dxa"/>
          </w:tcPr>
          <w:p w:rsidR="00BE3EBA" w:rsidRDefault="00BE3EBA" w:rsidP="004B54AC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3.ÜNİTE-KUVVET VE HAREKET:Pufbol(Çalışma kitabı s.58-itme-çekme kuvvetinin gösterileceği oyunu hazırlayın.)</w:t>
            </w:r>
          </w:p>
          <w:p w:rsidR="00BE3EBA" w:rsidRPr="00532AA2" w:rsidRDefault="00BE3EBA" w:rsidP="004B54AC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1.4.ÜNİTE-IŞIK VE SES;Yüksek seslerin,insanların ruh ve beden sağlığına etkileriniaraştırıp bir rapor hazırlayalım ve hazırladığımız raporu sınıfta arkadaşlarımıza sunalım.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2.5.ÜNİTE-GEZEGENİMİZDÜNYA:Demi,bakır,çinko,alüminyum,kömür gibi madenler bularak bunları bir karton üzerine yapıştırınız.Bu madenlerin yanlarına Türkiye nin neresinden ve kara katmanının hangi bölümünden çıkarıldığıyla ilgili bilgi notları iliştiniz.</w:t>
            </w: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3.6.ÜNİTE-CANLILARDÜNYASINI GEZELİM,TANIYALIM:Gazetelerden ve dergilerden canlılara ait resimleri keselim veya fotokopisini çektiğimiz resimlerden bir kartpostal derleyerek boş bir defterin yapraklarına yapıştıralım.Resimlerin altına,canlıların adını ve ait olduğu canlı grubunu yazalım.</w:t>
            </w:r>
          </w:p>
        </w:tc>
        <w:tc>
          <w:tcPr>
            <w:tcW w:w="1701" w:type="dxa"/>
          </w:tcPr>
          <w:p w:rsidR="00BE3EBA" w:rsidRPr="00BE75F7" w:rsidRDefault="00BE3EBA" w:rsidP="0075646B">
            <w:pPr>
              <w:jc w:val="both"/>
              <w:rPr>
                <w:rFonts w:ascii="Comic Sans MS" w:hAnsi="Comic Sans MS" w:cs="Comic Sans MS"/>
                <w:sz w:val="20"/>
                <w:szCs w:val="20"/>
              </w:rPr>
            </w:pPr>
            <w:r w:rsidRPr="00BE75F7">
              <w:rPr>
                <w:rFonts w:ascii="Comic Sans MS" w:hAnsi="Comic Sans MS" w:cs="Comic Sans MS"/>
                <w:sz w:val="20"/>
                <w:szCs w:val="20"/>
              </w:rPr>
              <w:t>UĞURCAN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ŞÜKRAN,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EMİR</w:t>
            </w:r>
          </w:p>
          <w:p w:rsidR="00BE3EBA" w:rsidRDefault="00BE3EBA" w:rsidP="00646385">
            <w:pPr>
              <w:rPr>
                <w:rFonts w:ascii="Comic Sans MS" w:hAnsi="Comic Sans MS" w:cs="Comic Sans MS"/>
              </w:rPr>
            </w:pPr>
          </w:p>
          <w:p w:rsidR="00BE3EBA" w:rsidRDefault="00BE3EBA" w:rsidP="00646385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FATMA</w:t>
            </w:r>
          </w:p>
          <w:p w:rsidR="00BE3EBA" w:rsidRPr="001924A4" w:rsidRDefault="00BE3EBA" w:rsidP="001924A4">
            <w:pPr>
              <w:rPr>
                <w:rFonts w:ascii="Comic Sans MS" w:hAnsi="Comic Sans MS" w:cs="Comic Sans MS"/>
              </w:rPr>
            </w:pPr>
          </w:p>
          <w:p w:rsidR="00BE3EBA" w:rsidRPr="001924A4" w:rsidRDefault="00BE3EBA" w:rsidP="001924A4">
            <w:pPr>
              <w:rPr>
                <w:rFonts w:ascii="Comic Sans MS" w:hAnsi="Comic Sans MS" w:cs="Comic Sans MS"/>
              </w:rPr>
            </w:pPr>
          </w:p>
          <w:p w:rsidR="00BE3EBA" w:rsidRDefault="00BE3EBA" w:rsidP="001924A4">
            <w:pPr>
              <w:rPr>
                <w:rFonts w:ascii="Comic Sans MS" w:hAnsi="Comic Sans MS" w:cs="Comic Sans MS"/>
              </w:rPr>
            </w:pPr>
          </w:p>
          <w:p w:rsidR="00BE3EBA" w:rsidRDefault="00BE3EBA" w:rsidP="001924A4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ENES,</w:t>
            </w:r>
          </w:p>
          <w:p w:rsidR="00BE3EBA" w:rsidRPr="001924A4" w:rsidRDefault="00BE3EBA" w:rsidP="001924A4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MERVE</w:t>
            </w:r>
          </w:p>
        </w:tc>
        <w:tc>
          <w:tcPr>
            <w:tcW w:w="1275" w:type="dxa"/>
            <w:vAlign w:val="center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25 OCAK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98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13 ŞUBAT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13 MART</w:t>
            </w:r>
          </w:p>
          <w:p w:rsidR="00BE3EBA" w:rsidRPr="00646385" w:rsidRDefault="00BE3EBA" w:rsidP="00646385">
            <w:pPr>
              <w:rPr>
                <w:rFonts w:ascii="Comic Sans MS" w:hAnsi="Comic Sans MS" w:cs="Comic Sans MS"/>
              </w:rPr>
            </w:pPr>
          </w:p>
          <w:p w:rsidR="00BE3EBA" w:rsidRDefault="00BE3EBA" w:rsidP="00646385">
            <w:pPr>
              <w:rPr>
                <w:rFonts w:ascii="Comic Sans MS" w:hAnsi="Comic Sans MS" w:cs="Comic Sans MS"/>
              </w:rPr>
            </w:pPr>
          </w:p>
          <w:p w:rsidR="00BE3EBA" w:rsidRDefault="00BE3EBA" w:rsidP="00646385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 NİSAN</w:t>
            </w:r>
          </w:p>
          <w:p w:rsidR="00BE3EBA" w:rsidRPr="001924A4" w:rsidRDefault="00BE3EBA" w:rsidP="001924A4">
            <w:pPr>
              <w:rPr>
                <w:rFonts w:ascii="Comic Sans MS" w:hAnsi="Comic Sans MS" w:cs="Comic Sans MS"/>
              </w:rPr>
            </w:pPr>
          </w:p>
          <w:p w:rsidR="00BE3EBA" w:rsidRPr="001924A4" w:rsidRDefault="00BE3EBA" w:rsidP="001924A4">
            <w:pPr>
              <w:rPr>
                <w:rFonts w:ascii="Comic Sans MS" w:hAnsi="Comic Sans MS" w:cs="Comic Sans MS"/>
              </w:rPr>
            </w:pPr>
          </w:p>
          <w:p w:rsidR="00BE3EBA" w:rsidRDefault="00BE3EBA" w:rsidP="001924A4">
            <w:pPr>
              <w:rPr>
                <w:rFonts w:ascii="Comic Sans MS" w:hAnsi="Comic Sans MS" w:cs="Comic Sans MS"/>
              </w:rPr>
            </w:pPr>
          </w:p>
          <w:p w:rsidR="00BE3EBA" w:rsidRPr="001924A4" w:rsidRDefault="00BE3EBA" w:rsidP="001924A4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8 MAYIS</w:t>
            </w:r>
          </w:p>
        </w:tc>
        <w:tc>
          <w:tcPr>
            <w:tcW w:w="284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BE3EBA" w:rsidRPr="00A00DD4" w:rsidTr="00B94274">
        <w:trPr>
          <w:trHeight w:val="2621"/>
          <w:jc w:val="center"/>
        </w:trPr>
        <w:tc>
          <w:tcPr>
            <w:tcW w:w="1134" w:type="dxa"/>
          </w:tcPr>
          <w:p w:rsidR="00BE3EBA" w:rsidRPr="006F535D" w:rsidRDefault="00BE3EBA" w:rsidP="006F535D">
            <w:pPr>
              <w:rPr>
                <w:rFonts w:ascii="Comic Sans MS" w:hAnsi="Comic Sans MS" w:cs="Comic Sans MS"/>
              </w:rPr>
            </w:pPr>
          </w:p>
        </w:tc>
        <w:tc>
          <w:tcPr>
            <w:tcW w:w="5529" w:type="dxa"/>
          </w:tcPr>
          <w:p w:rsidR="00BE3EBA" w:rsidRDefault="00BE3EBA" w:rsidP="004B54AC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4.7.ÜNİTE-YAŞAMIMIZDAKİ ELEKTRİK:</w:t>
            </w:r>
          </w:p>
          <w:p w:rsidR="00BE3EBA" w:rsidRDefault="00BE3EBA" w:rsidP="004B54AC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Pillerin çevreye verdiği zararları anlatan bir kampanya düzenleyin.Afişler hazırlayın.</w:t>
            </w:r>
          </w:p>
          <w:p w:rsidR="00BE3EBA" w:rsidRPr="00532AA2" w:rsidRDefault="00BE3EBA" w:rsidP="004B54AC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1701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SILA,</w:t>
            </w:r>
          </w:p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MERYEM</w:t>
            </w:r>
          </w:p>
        </w:tc>
        <w:tc>
          <w:tcPr>
            <w:tcW w:w="1275" w:type="dxa"/>
            <w:vAlign w:val="center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25 ocak</w:t>
            </w:r>
          </w:p>
        </w:tc>
        <w:tc>
          <w:tcPr>
            <w:tcW w:w="2498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22 mayıs</w:t>
            </w:r>
          </w:p>
        </w:tc>
        <w:tc>
          <w:tcPr>
            <w:tcW w:w="284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BE3EBA" w:rsidRPr="00A00DD4" w:rsidTr="00B94274">
        <w:trPr>
          <w:trHeight w:val="85"/>
          <w:jc w:val="center"/>
        </w:trPr>
        <w:tc>
          <w:tcPr>
            <w:tcW w:w="1134" w:type="dxa"/>
          </w:tcPr>
          <w:p w:rsidR="00BE3EBA" w:rsidRPr="00532AA2" w:rsidRDefault="00BE3EBA" w:rsidP="00D12595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DD20D2" w:rsidRDefault="00BE3EBA" w:rsidP="00D12595">
            <w:pPr>
              <w:jc w:val="both"/>
              <w:rPr>
                <w:rFonts w:ascii="Comic Sans MS" w:hAnsi="Comic Sans MS" w:cs="Comic Sans MS"/>
                <w:sz w:val="20"/>
                <w:szCs w:val="20"/>
              </w:rPr>
            </w:pPr>
            <w:r w:rsidRPr="00DD20D2">
              <w:rPr>
                <w:rFonts w:ascii="Comic Sans MS" w:hAnsi="Comic Sans MS" w:cs="Comic Sans MS"/>
                <w:sz w:val="20"/>
                <w:szCs w:val="20"/>
              </w:rPr>
              <w:t>MATEMA</w:t>
            </w:r>
          </w:p>
          <w:p w:rsidR="00BE3EBA" w:rsidRPr="00DD20D2" w:rsidRDefault="00BE3EBA" w:rsidP="00D12595">
            <w:pPr>
              <w:jc w:val="both"/>
              <w:rPr>
                <w:rFonts w:ascii="Comic Sans MS" w:hAnsi="Comic Sans MS" w:cs="Comic Sans MS"/>
                <w:sz w:val="20"/>
                <w:szCs w:val="20"/>
              </w:rPr>
            </w:pPr>
            <w:r w:rsidRPr="00DD20D2">
              <w:rPr>
                <w:rFonts w:ascii="Comic Sans MS" w:hAnsi="Comic Sans MS" w:cs="Comic Sans MS"/>
                <w:sz w:val="20"/>
                <w:szCs w:val="20"/>
              </w:rPr>
              <w:t>TİK</w:t>
            </w:r>
          </w:p>
          <w:p w:rsidR="00BE3EBA" w:rsidRPr="006F535D" w:rsidRDefault="00BE3EBA" w:rsidP="00D12595">
            <w:pPr>
              <w:rPr>
                <w:rFonts w:ascii="Comic Sans MS" w:hAnsi="Comic Sans MS" w:cs="Comic Sans MS"/>
              </w:rPr>
            </w:pPr>
          </w:p>
        </w:tc>
        <w:tc>
          <w:tcPr>
            <w:tcW w:w="5529" w:type="dxa"/>
          </w:tcPr>
          <w:p w:rsidR="00BE3EBA" w:rsidRDefault="00BE3EBA" w:rsidP="006F535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1.Sütun oluşturma(mat.çalışma k.sy 75)</w:t>
            </w:r>
          </w:p>
          <w:p w:rsidR="00BE3EBA" w:rsidRDefault="00BE3EBA" w:rsidP="006F535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2.Taksitle satış yapılan ürünler nelerdir?Bir ürün tasarlayınız.Ürününüzün reklamını yapınız.Taksit seçenekleri sununuz.</w:t>
            </w:r>
          </w:p>
          <w:p w:rsidR="00BE3EBA" w:rsidRPr="006F535D" w:rsidRDefault="00BE3EBA" w:rsidP="006F535D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3.Amblem.Amblem nerelerde kullanılır?Bir amblem oluşturun.Amacını belirleyin.</w:t>
            </w:r>
          </w:p>
        </w:tc>
        <w:tc>
          <w:tcPr>
            <w:tcW w:w="1701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BEYZA Y.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BEYZA G.</w:t>
            </w:r>
          </w:p>
          <w:p w:rsidR="00BE3EBA" w:rsidRDefault="00BE3EBA" w:rsidP="00EE0617">
            <w:pPr>
              <w:rPr>
                <w:rFonts w:ascii="Comic Sans MS" w:hAnsi="Comic Sans MS" w:cs="Comic Sans MS"/>
              </w:rPr>
            </w:pPr>
          </w:p>
          <w:p w:rsidR="00BE3EBA" w:rsidRPr="00EE0617" w:rsidRDefault="00BE3EBA" w:rsidP="00EE061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ALPER K.</w:t>
            </w:r>
          </w:p>
        </w:tc>
        <w:tc>
          <w:tcPr>
            <w:tcW w:w="1275" w:type="dxa"/>
            <w:vAlign w:val="center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25 ocak</w:t>
            </w:r>
          </w:p>
        </w:tc>
        <w:tc>
          <w:tcPr>
            <w:tcW w:w="2498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18 şubat</w:t>
            </w:r>
          </w:p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6 mart</w:t>
            </w:r>
          </w:p>
          <w:p w:rsidR="00BE3EBA" w:rsidRDefault="00BE3EBA" w:rsidP="00EE0617">
            <w:pPr>
              <w:rPr>
                <w:rFonts w:ascii="Comic Sans MS" w:hAnsi="Comic Sans MS" w:cs="Comic Sans MS"/>
              </w:rPr>
            </w:pPr>
          </w:p>
          <w:p w:rsidR="00BE3EBA" w:rsidRPr="00EE0617" w:rsidRDefault="00BE3EBA" w:rsidP="00EE061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30 mayıs</w:t>
            </w:r>
          </w:p>
        </w:tc>
        <w:tc>
          <w:tcPr>
            <w:tcW w:w="284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BE3EBA" w:rsidRPr="00A00DD4" w:rsidTr="00B94274">
        <w:trPr>
          <w:jc w:val="center"/>
        </w:trPr>
        <w:tc>
          <w:tcPr>
            <w:tcW w:w="1134" w:type="dxa"/>
          </w:tcPr>
          <w:p w:rsidR="00BE3EBA" w:rsidRPr="006F535D" w:rsidRDefault="00BE3EBA" w:rsidP="00A1439B">
            <w:pPr>
              <w:jc w:val="both"/>
              <w:rPr>
                <w:rFonts w:ascii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 w:cs="Comic Sans MS"/>
                <w:sz w:val="16"/>
                <w:szCs w:val="16"/>
              </w:rPr>
              <w:t>SOSYAL BİLGİLER</w:t>
            </w:r>
          </w:p>
        </w:tc>
        <w:tc>
          <w:tcPr>
            <w:tcW w:w="5529" w:type="dxa"/>
          </w:tcPr>
          <w:p w:rsidR="00BE3EBA" w:rsidRDefault="00BE3EBA" w:rsidP="00A1439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1.Kurtuluş Savaşı Gazetesi hazırlayın.Bir muhabir gözüyle ve kalemiyle Kurtuluş Savaşı nı görsellerle destekleyerek anlatın.Son paragrafta süreçle ilgili yorumunuzu yapın.</w:t>
            </w:r>
          </w:p>
          <w:p w:rsidR="00BE3EBA" w:rsidRDefault="00BE3EBA" w:rsidP="00A1439B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6F535D" w:rsidRDefault="00BE3EBA" w:rsidP="00A1439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2.Kültür ve Turizm Bakanlığında çalışan biri olarak ülkemizdeki “UNESCO”Dünya Ortak Miras Listesi”içerisinde yer alan tarihi,kültürel ve doğal zenginliklerimizi anlatan bir tanıtım kitapçığı hazırlayın.Son paragrafta kişisel yorumunuzu yapın.</w:t>
            </w:r>
          </w:p>
        </w:tc>
        <w:tc>
          <w:tcPr>
            <w:tcW w:w="1701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AHMET</w:t>
            </w:r>
          </w:p>
          <w:p w:rsidR="00BE3EBA" w:rsidRDefault="00BE3EBA" w:rsidP="000E46ED">
            <w:pPr>
              <w:rPr>
                <w:rFonts w:ascii="Comic Sans MS" w:hAnsi="Comic Sans MS" w:cs="Comic Sans MS"/>
              </w:rPr>
            </w:pPr>
          </w:p>
          <w:p w:rsidR="00BE3EBA" w:rsidRPr="000E46ED" w:rsidRDefault="00BE3EBA" w:rsidP="000E46E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ESMA</w:t>
            </w:r>
          </w:p>
        </w:tc>
        <w:tc>
          <w:tcPr>
            <w:tcW w:w="1275" w:type="dxa"/>
            <w:vAlign w:val="center"/>
          </w:tcPr>
          <w:p w:rsidR="00BE3EBA" w:rsidRPr="001924A4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25 ocak</w:t>
            </w:r>
          </w:p>
        </w:tc>
        <w:tc>
          <w:tcPr>
            <w:tcW w:w="2498" w:type="dxa"/>
          </w:tcPr>
          <w:p w:rsidR="00BE3EBA" w:rsidRDefault="00BE3EBA" w:rsidP="0075646B">
            <w:pPr>
              <w:jc w:val="both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6 mayıs</w:t>
            </w:r>
          </w:p>
          <w:p w:rsidR="00BE3EBA" w:rsidRDefault="00BE3EBA" w:rsidP="000E46ED">
            <w:pPr>
              <w:rPr>
                <w:rFonts w:ascii="Comic Sans MS" w:hAnsi="Comic Sans MS" w:cs="Comic Sans MS"/>
              </w:rPr>
            </w:pPr>
          </w:p>
          <w:p w:rsidR="00BE3EBA" w:rsidRPr="000E46ED" w:rsidRDefault="00BE3EBA" w:rsidP="000E46E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30 mayıs</w:t>
            </w:r>
          </w:p>
        </w:tc>
        <w:tc>
          <w:tcPr>
            <w:tcW w:w="284" w:type="dxa"/>
          </w:tcPr>
          <w:p w:rsidR="00BE3EBA" w:rsidRPr="001924A4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BE3EBA" w:rsidRPr="00A00DD4" w:rsidTr="00B94274">
        <w:trPr>
          <w:trHeight w:val="85"/>
          <w:jc w:val="center"/>
        </w:trPr>
        <w:tc>
          <w:tcPr>
            <w:tcW w:w="1134" w:type="dxa"/>
          </w:tcPr>
          <w:p w:rsidR="00BE3EBA" w:rsidRPr="001924A4" w:rsidRDefault="00BE3EBA" w:rsidP="004C2D16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1924A4" w:rsidRDefault="00BE3EBA" w:rsidP="004C2D16">
            <w:pPr>
              <w:jc w:val="both"/>
              <w:rPr>
                <w:rFonts w:ascii="Comic Sans MS" w:hAnsi="Comic Sans MS" w:cs="Comic Sans MS"/>
              </w:rPr>
            </w:pPr>
            <w:r w:rsidRPr="001924A4">
              <w:rPr>
                <w:rFonts w:ascii="Comic Sans MS" w:hAnsi="Comic Sans MS" w:cs="Comic Sans MS"/>
              </w:rPr>
              <w:t>MÜZİK</w:t>
            </w:r>
          </w:p>
        </w:tc>
        <w:tc>
          <w:tcPr>
            <w:tcW w:w="5529" w:type="dxa"/>
          </w:tcPr>
          <w:p w:rsidR="00BE3EBA" w:rsidRDefault="00BE3EBA" w:rsidP="00CF3575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CF3575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CF3575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CF3575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CF3575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Pr="001924A4" w:rsidRDefault="00BE3EBA" w:rsidP="00CF3575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1701" w:type="dxa"/>
          </w:tcPr>
          <w:p w:rsidR="00BE3EBA" w:rsidRPr="001924A4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1275" w:type="dxa"/>
            <w:vAlign w:val="center"/>
          </w:tcPr>
          <w:p w:rsidR="00BE3EBA" w:rsidRPr="001924A4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98" w:type="dxa"/>
          </w:tcPr>
          <w:p w:rsidR="00BE3EBA" w:rsidRPr="001924A4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84" w:type="dxa"/>
          </w:tcPr>
          <w:p w:rsidR="00BE3EBA" w:rsidRPr="001924A4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BE3EBA" w:rsidRPr="00A00DD4" w:rsidTr="00B94274">
        <w:trPr>
          <w:trHeight w:val="85"/>
          <w:jc w:val="center"/>
        </w:trPr>
        <w:tc>
          <w:tcPr>
            <w:tcW w:w="1134" w:type="dxa"/>
          </w:tcPr>
          <w:p w:rsidR="00BE3EBA" w:rsidRPr="00A70EC5" w:rsidRDefault="00BE3EBA" w:rsidP="000B7F69">
            <w:pPr>
              <w:jc w:val="both"/>
              <w:rPr>
                <w:rFonts w:ascii="Comic Sans MS" w:hAnsi="Comic Sans MS" w:cs="Comic Sans MS"/>
                <w:sz w:val="20"/>
                <w:szCs w:val="20"/>
              </w:rPr>
            </w:pPr>
            <w:r w:rsidRPr="00A70EC5">
              <w:rPr>
                <w:rFonts w:ascii="Comic Sans MS" w:hAnsi="Comic Sans MS" w:cs="Comic Sans MS"/>
                <w:sz w:val="20"/>
                <w:szCs w:val="20"/>
              </w:rPr>
              <w:t>BEDEN EĞİTİMİ</w:t>
            </w:r>
          </w:p>
        </w:tc>
        <w:tc>
          <w:tcPr>
            <w:tcW w:w="5529" w:type="dxa"/>
          </w:tcPr>
          <w:p w:rsidR="00BE3EBA" w:rsidRDefault="00BE3EBA" w:rsidP="000630E9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0630E9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0630E9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0630E9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0630E9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  <w:p w:rsidR="00BE3EBA" w:rsidRPr="00C41AD5" w:rsidRDefault="00BE3EBA" w:rsidP="000630E9">
            <w:pPr>
              <w:spacing w:after="0" w:line="240" w:lineRule="auto"/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1701" w:type="dxa"/>
          </w:tcPr>
          <w:p w:rsidR="00BE3EBA" w:rsidRPr="00C41AD5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1275" w:type="dxa"/>
            <w:vAlign w:val="center"/>
          </w:tcPr>
          <w:p w:rsidR="00BE3EBA" w:rsidRPr="00C41AD5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98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84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  <w:tr w:rsidR="00BE3EBA" w:rsidRPr="00A00DD4" w:rsidTr="00B94274">
        <w:trPr>
          <w:trHeight w:val="85"/>
          <w:jc w:val="center"/>
        </w:trPr>
        <w:tc>
          <w:tcPr>
            <w:tcW w:w="1134" w:type="dxa"/>
          </w:tcPr>
          <w:p w:rsidR="00BE3EBA" w:rsidRPr="006F535D" w:rsidRDefault="00BE3EBA" w:rsidP="004B0F7E">
            <w:pPr>
              <w:jc w:val="both"/>
              <w:rPr>
                <w:rFonts w:ascii="Comic Sans MS" w:hAnsi="Comic Sans MS" w:cs="Comic Sans MS"/>
                <w:sz w:val="16"/>
                <w:szCs w:val="16"/>
              </w:rPr>
            </w:pPr>
            <w:r w:rsidRPr="0052392E">
              <w:rPr>
                <w:rFonts w:ascii="Comic Sans MS" w:hAnsi="Comic Sans MS" w:cs="Comic Sans MS"/>
                <w:sz w:val="16"/>
                <w:szCs w:val="16"/>
              </w:rPr>
              <w:t>GÖRSEL SANATLAR</w:t>
            </w:r>
          </w:p>
        </w:tc>
        <w:tc>
          <w:tcPr>
            <w:tcW w:w="5529" w:type="dxa"/>
          </w:tcPr>
          <w:p w:rsidR="00BE3EBA" w:rsidRDefault="00BE3EBA" w:rsidP="004B0F7E">
            <w:pPr>
              <w:jc w:val="both"/>
              <w:rPr>
                <w:rFonts w:ascii="Comic Sans MS" w:hAnsi="Comic Sans MS" w:cs="Comic Sans MS"/>
              </w:rPr>
            </w:pPr>
          </w:p>
          <w:p w:rsidR="00BE3EBA" w:rsidRDefault="00BE3EBA" w:rsidP="004B0F7E">
            <w:pPr>
              <w:jc w:val="both"/>
              <w:rPr>
                <w:rFonts w:ascii="Comic Sans MS" w:hAnsi="Comic Sans MS" w:cs="Comic Sans MS"/>
              </w:rPr>
            </w:pPr>
          </w:p>
          <w:p w:rsidR="00BE3EBA" w:rsidRPr="006F535D" w:rsidRDefault="00BE3EBA" w:rsidP="004B0F7E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1701" w:type="dxa"/>
          </w:tcPr>
          <w:p w:rsidR="00BE3EBA" w:rsidRPr="00C41AD5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1275" w:type="dxa"/>
            <w:vAlign w:val="center"/>
          </w:tcPr>
          <w:p w:rsidR="00BE3EBA" w:rsidRPr="00C41AD5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498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  <w:tc>
          <w:tcPr>
            <w:tcW w:w="284" w:type="dxa"/>
          </w:tcPr>
          <w:p w:rsidR="00BE3EBA" w:rsidRPr="00532AA2" w:rsidRDefault="00BE3EBA" w:rsidP="0075646B">
            <w:pPr>
              <w:jc w:val="both"/>
              <w:rPr>
                <w:rFonts w:ascii="Comic Sans MS" w:hAnsi="Comic Sans MS" w:cs="Comic Sans MS"/>
              </w:rPr>
            </w:pPr>
          </w:p>
        </w:tc>
      </w:tr>
    </w:tbl>
    <w:p w:rsidR="00BE3EBA" w:rsidRPr="00A70EC5" w:rsidRDefault="00BE3EBA" w:rsidP="00A70EC5">
      <w:pPr>
        <w:tabs>
          <w:tab w:val="left" w:pos="2394"/>
        </w:tabs>
      </w:pPr>
    </w:p>
    <w:sectPr w:rsidR="00BE3EBA" w:rsidRPr="00A70EC5" w:rsidSect="00DE413E">
      <w:pgSz w:w="11906" w:h="16838"/>
      <w:pgMar w:top="284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FA1"/>
    <w:multiLevelType w:val="hybridMultilevel"/>
    <w:tmpl w:val="4CE2FA6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76CCD"/>
    <w:multiLevelType w:val="hybridMultilevel"/>
    <w:tmpl w:val="419C52F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1AB"/>
    <w:rsid w:val="0004771E"/>
    <w:rsid w:val="00053260"/>
    <w:rsid w:val="000630E9"/>
    <w:rsid w:val="000770E2"/>
    <w:rsid w:val="00092ACE"/>
    <w:rsid w:val="000B7F69"/>
    <w:rsid w:val="000E46ED"/>
    <w:rsid w:val="001257A1"/>
    <w:rsid w:val="00147B44"/>
    <w:rsid w:val="0015687D"/>
    <w:rsid w:val="001924A4"/>
    <w:rsid w:val="001E37B0"/>
    <w:rsid w:val="00204C53"/>
    <w:rsid w:val="00220AF9"/>
    <w:rsid w:val="002546D1"/>
    <w:rsid w:val="002661AB"/>
    <w:rsid w:val="0028774E"/>
    <w:rsid w:val="002C1892"/>
    <w:rsid w:val="002C2792"/>
    <w:rsid w:val="002F59F3"/>
    <w:rsid w:val="00361CA1"/>
    <w:rsid w:val="003D4312"/>
    <w:rsid w:val="00482F7D"/>
    <w:rsid w:val="004B0F7E"/>
    <w:rsid w:val="004B54AC"/>
    <w:rsid w:val="004C2D16"/>
    <w:rsid w:val="004D4631"/>
    <w:rsid w:val="0052392E"/>
    <w:rsid w:val="00532AA2"/>
    <w:rsid w:val="00542FD4"/>
    <w:rsid w:val="005A44AF"/>
    <w:rsid w:val="0063060B"/>
    <w:rsid w:val="00646385"/>
    <w:rsid w:val="006812BE"/>
    <w:rsid w:val="006F535D"/>
    <w:rsid w:val="0075646B"/>
    <w:rsid w:val="007A0CE6"/>
    <w:rsid w:val="007A7D23"/>
    <w:rsid w:val="007B2362"/>
    <w:rsid w:val="007B267F"/>
    <w:rsid w:val="007B37F2"/>
    <w:rsid w:val="007C2ED7"/>
    <w:rsid w:val="00842909"/>
    <w:rsid w:val="00885336"/>
    <w:rsid w:val="008D1342"/>
    <w:rsid w:val="00941393"/>
    <w:rsid w:val="009657C4"/>
    <w:rsid w:val="00966FCA"/>
    <w:rsid w:val="0099622C"/>
    <w:rsid w:val="00A00DD4"/>
    <w:rsid w:val="00A109E6"/>
    <w:rsid w:val="00A1439B"/>
    <w:rsid w:val="00A407E2"/>
    <w:rsid w:val="00A70EC5"/>
    <w:rsid w:val="00B439EB"/>
    <w:rsid w:val="00B647D7"/>
    <w:rsid w:val="00B67745"/>
    <w:rsid w:val="00B94274"/>
    <w:rsid w:val="00BB57D2"/>
    <w:rsid w:val="00BD5E60"/>
    <w:rsid w:val="00BE36AA"/>
    <w:rsid w:val="00BE3EBA"/>
    <w:rsid w:val="00BE75F7"/>
    <w:rsid w:val="00BF4815"/>
    <w:rsid w:val="00C03298"/>
    <w:rsid w:val="00C138F2"/>
    <w:rsid w:val="00C41AD5"/>
    <w:rsid w:val="00C72E37"/>
    <w:rsid w:val="00C74722"/>
    <w:rsid w:val="00CA2920"/>
    <w:rsid w:val="00CF3575"/>
    <w:rsid w:val="00D10569"/>
    <w:rsid w:val="00D12595"/>
    <w:rsid w:val="00D26E12"/>
    <w:rsid w:val="00D72098"/>
    <w:rsid w:val="00D74FF1"/>
    <w:rsid w:val="00D9339D"/>
    <w:rsid w:val="00DC29F7"/>
    <w:rsid w:val="00DC3B4B"/>
    <w:rsid w:val="00DD20D2"/>
    <w:rsid w:val="00DD38C7"/>
    <w:rsid w:val="00DE413E"/>
    <w:rsid w:val="00DE4BB4"/>
    <w:rsid w:val="00E04D47"/>
    <w:rsid w:val="00E42699"/>
    <w:rsid w:val="00E9065F"/>
    <w:rsid w:val="00EE0617"/>
    <w:rsid w:val="00F55271"/>
    <w:rsid w:val="00F87E7B"/>
    <w:rsid w:val="00FF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43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425</TotalTime>
  <Pages>2</Pages>
  <Words>391</Words>
  <Characters>2231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cp:lastPrinted>2012-02-06T20:04:00Z</cp:lastPrinted>
  <dcterms:created xsi:type="dcterms:W3CDTF">2012-01-28T20:48:00Z</dcterms:created>
  <dcterms:modified xsi:type="dcterms:W3CDTF">2013-02-19T15:40:00Z</dcterms:modified>
  <cp:category>www.sorubak.com</cp:category>
</cp:coreProperties>
</file>