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46" w:rsidRDefault="00BC2846">
      <w:r>
        <w:rPr>
          <w:noProof/>
          <w:lang w:eastAsia="tr-TR"/>
        </w:rPr>
        <w:pict>
          <v:shapetype id="_x0000_t32" coordsize="21600,21600" o:spt="32" o:oned="t" path="m,l21600,21600e" filled="f">
            <v:path arrowok="t" fillok="f" o:connecttype="none"/>
            <o:lock v:ext="edit" shapetype="t"/>
          </v:shapetype>
          <v:shape id="_x0000_s1026" type="#_x0000_t32" style="position:absolute;margin-left:232.9pt;margin-top:-7.95pt;width:0;height:39pt;z-index:251658752" o:connectortype="straight"/>
        </w:pict>
      </w:r>
      <w:r>
        <w:rPr>
          <w:noProof/>
          <w:lang w:eastAsia="tr-TR"/>
        </w:rPr>
        <w:pict>
          <v:rect id="_x0000_s1027" style="position:absolute;margin-left:-46.85pt;margin-top:10.15pt;width:546pt;height:18.75pt;z-index:251657728">
            <v:textbox>
              <w:txbxContent>
                <w:p w:rsidR="00BC2846" w:rsidRPr="001B7C30" w:rsidRDefault="00BC2846">
                  <w:pPr>
                    <w:rPr>
                      <w:b/>
                      <w:sz w:val="20"/>
                      <w:szCs w:val="20"/>
                    </w:rPr>
                  </w:pPr>
                  <w:r w:rsidRPr="001B7C30">
                    <w:rPr>
                      <w:b/>
                      <w:sz w:val="20"/>
                      <w:szCs w:val="20"/>
                    </w:rPr>
                    <w:t xml:space="preserve">SINIF :                                        </w:t>
                  </w:r>
                  <w:r>
                    <w:rPr>
                      <w:b/>
                      <w:sz w:val="20"/>
                      <w:szCs w:val="20"/>
                    </w:rPr>
                    <w:t xml:space="preserve"> </w:t>
                  </w:r>
                  <w:r w:rsidRPr="001B7C30">
                    <w:rPr>
                      <w:b/>
                      <w:sz w:val="20"/>
                      <w:szCs w:val="20"/>
                    </w:rPr>
                    <w:t xml:space="preserve">        NO:                                           </w:t>
                  </w:r>
                  <w:r>
                    <w:rPr>
                      <w:b/>
                      <w:sz w:val="20"/>
                      <w:szCs w:val="20"/>
                    </w:rPr>
                    <w:t xml:space="preserve">         </w:t>
                  </w:r>
                  <w:r w:rsidRPr="001B7C30">
                    <w:rPr>
                      <w:b/>
                      <w:sz w:val="20"/>
                      <w:szCs w:val="20"/>
                    </w:rPr>
                    <w:t xml:space="preserve">  PUAN:                             </w:t>
                  </w:r>
                  <w:r>
                    <w:rPr>
                      <w:b/>
                      <w:sz w:val="20"/>
                      <w:szCs w:val="20"/>
                    </w:rPr>
                    <w:t xml:space="preserve">     </w:t>
                  </w:r>
                  <w:r w:rsidRPr="001B7C30">
                    <w:rPr>
                      <w:b/>
                      <w:sz w:val="20"/>
                      <w:szCs w:val="20"/>
                    </w:rPr>
                    <w:t xml:space="preserve">                          NOT:</w:t>
                  </w:r>
                </w:p>
              </w:txbxContent>
            </v:textbox>
          </v:rect>
        </w:pict>
      </w:r>
      <w:r>
        <w:rPr>
          <w:noProof/>
          <w:lang w:eastAsia="tr-TR"/>
        </w:rPr>
        <w:pict>
          <v:rect id="_x0000_s1028" style="position:absolute;margin-left:-46.85pt;margin-top:-10.1pt;width:546pt;height:20.25pt;z-index:251656704">
            <v:textbox>
              <w:txbxContent>
                <w:p w:rsidR="00BC2846" w:rsidRPr="001B7C30" w:rsidRDefault="00BC2846">
                  <w:pPr>
                    <w:rPr>
                      <w:b/>
                      <w:sz w:val="20"/>
                      <w:szCs w:val="20"/>
                    </w:rPr>
                  </w:pPr>
                  <w:r w:rsidRPr="001B7C30">
                    <w:rPr>
                      <w:b/>
                      <w:sz w:val="20"/>
                      <w:szCs w:val="20"/>
                    </w:rPr>
                    <w:t>ADI,</w:t>
                  </w:r>
                  <w:r>
                    <w:rPr>
                      <w:b/>
                      <w:sz w:val="20"/>
                      <w:szCs w:val="20"/>
                    </w:rPr>
                    <w:t xml:space="preserve"> </w:t>
                  </w:r>
                  <w:r w:rsidRPr="001B7C30">
                    <w:rPr>
                      <w:b/>
                      <w:sz w:val="20"/>
                      <w:szCs w:val="20"/>
                    </w:rPr>
                    <w:t>SOYADI:</w:t>
                  </w:r>
                  <w:r>
                    <w:rPr>
                      <w:b/>
                      <w:sz w:val="20"/>
                      <w:szCs w:val="20"/>
                    </w:rPr>
                    <w:t xml:space="preserve">                                                                                                  TARİH:</w:t>
                  </w:r>
                  <w:r w:rsidRPr="00310A0F">
                    <w:rPr>
                      <w:rFonts w:ascii="Verdana" w:hAnsi="Verdana"/>
                      <w:color w:val="000000"/>
                    </w:rPr>
                    <w:t xml:space="preserve"> </w:t>
                  </w:r>
                  <w:hyperlink r:id="rId4" w:history="1">
                    <w:r>
                      <w:rPr>
                        <w:rStyle w:val="Hyperlink"/>
                        <w:rFonts w:ascii="Verdana" w:hAnsi="Verdana"/>
                      </w:rPr>
                      <w:t>www.sorubak.com</w:t>
                    </w:r>
                  </w:hyperlink>
                </w:p>
              </w:txbxContent>
            </v:textbox>
          </v:rect>
        </w:pict>
      </w:r>
      <w:r>
        <w:rPr>
          <w:noProof/>
          <w:lang w:eastAsia="tr-TR"/>
        </w:rPr>
        <w:pict>
          <v:rect id="_x0000_s1029" style="position:absolute;margin-left:-46.85pt;margin-top:-45.35pt;width:546pt;height:35.25pt;z-index:251655680">
            <v:textbox>
              <w:txbxContent>
                <w:p w:rsidR="00BC2846" w:rsidRPr="00466AB6" w:rsidRDefault="00BC2846" w:rsidP="001B7C30">
                  <w:pPr>
                    <w:jc w:val="center"/>
                    <w:rPr>
                      <w:b/>
                    </w:rPr>
                  </w:pPr>
                  <w:r w:rsidRPr="00466AB6">
                    <w:rPr>
                      <w:b/>
                    </w:rPr>
                    <w:t xml:space="preserve">ŞEHİT PİYADE ER NEZİR AKGÜL İLKÖĞRETİM OKULU </w:t>
                  </w:r>
                  <w:r>
                    <w:rPr>
                      <w:b/>
                    </w:rPr>
                    <w:t>2012-2013</w:t>
                  </w:r>
                  <w:r w:rsidRPr="00466AB6">
                    <w:rPr>
                      <w:b/>
                    </w:rPr>
                    <w:t xml:space="preserve"> EĞİTİM ÖĞRETİM YILI                                                 TÜRKÇE DERSİ 1.DÖNEM </w:t>
                  </w:r>
                  <w:r>
                    <w:rPr>
                      <w:b/>
                    </w:rPr>
                    <w:t>2</w:t>
                  </w:r>
                  <w:r w:rsidRPr="00466AB6">
                    <w:rPr>
                      <w:b/>
                    </w:rPr>
                    <w:t>. YAZILI SORULARI</w:t>
                  </w:r>
                </w:p>
                <w:p w:rsidR="00BC2846" w:rsidRDefault="00BC2846"/>
              </w:txbxContent>
            </v:textbox>
          </v:rect>
        </w:pict>
      </w:r>
    </w:p>
    <w:p w:rsidR="00BC2846" w:rsidRDefault="00BC2846" w:rsidP="003D0344">
      <w:pPr>
        <w:rPr>
          <w:b/>
        </w:rPr>
      </w:pPr>
    </w:p>
    <w:p w:rsidR="00BC2846" w:rsidRDefault="00BC2846" w:rsidP="003D0344">
      <w:r w:rsidRPr="003D0344">
        <w:rPr>
          <w:b/>
        </w:rPr>
        <w:t>KOCA SEYİT</w:t>
      </w:r>
      <w:r>
        <w:rPr>
          <w:b/>
        </w:rPr>
        <w:t xml:space="preserve">                                                   </w:t>
      </w:r>
      <w:r w:rsidRPr="003D0344">
        <w:tab/>
        <w:t xml:space="preserve">Koca Seyit, Balıkesir’ in Havran ilçesinde doğmuştur. Yirmi yaşına varan her Türk delikanlısı gibi Seyit de askere alınmıştı. </w:t>
      </w:r>
      <w:smartTag w:uri="urn:schemas-microsoft-com:office:smarttags" w:element="metricconverter">
        <w:smartTagPr>
          <w:attr w:name="ProductID" w:val="1912’"/>
        </w:smartTagPr>
        <w:r w:rsidRPr="003D0344">
          <w:t>1912’</w:t>
        </w:r>
      </w:smartTag>
      <w:r w:rsidRPr="003D0344">
        <w:t xml:space="preserve"> de Balkan Savaşı’ na, </w:t>
      </w:r>
      <w:smartTag w:uri="urn:schemas-microsoft-com:office:smarttags" w:element="metricconverter">
        <w:smartTagPr>
          <w:attr w:name="ProductID" w:val="1914’"/>
        </w:smartTagPr>
        <w:r w:rsidRPr="003D0344">
          <w:t>1914’</w:t>
        </w:r>
      </w:smartTag>
      <w:r w:rsidRPr="003D0344">
        <w:t xml:space="preserve"> te de Birinci Dünya Savaşı’ na katıldı. Seyit, Çanakkale‘ de</w:t>
      </w:r>
      <w:r>
        <w:t xml:space="preserve"> topçu eri olarak görev yaptı.                      </w:t>
      </w:r>
      <w:r w:rsidRPr="003D0344">
        <w:tab/>
        <w:t>Seyit, iri yapılıydı. Çok güçlüydü. İyi de güreşirdi. Bu yüzden arkadaşları on</w:t>
      </w:r>
      <w:r>
        <w:t xml:space="preserve">a “Koca Seyit” derlerdi.                                              </w:t>
      </w:r>
      <w:r w:rsidRPr="003D0344">
        <w:tab/>
        <w:t>1915 yılının 18 Mart sabahı İngiliz savaş gemileri, Çanakkale Boğazı’ nın iki yakasına ateş yağdırıyordu. Koca Seyit’ in bulunduğu bataryanın cephaneliği patladı. Birliktekilerin hemen hepsi öldü. Koca Seyit ile Niğdeli Ali kurtulanlar arasındaydı. Düşman gemileri hala ateş etmekteydi...</w:t>
      </w:r>
    </w:p>
    <w:p w:rsidR="00BC2846" w:rsidRDefault="00BC2846" w:rsidP="003D0344"/>
    <w:p w:rsidR="00BC2846" w:rsidRDefault="00BC2846" w:rsidP="003D0344">
      <w:r>
        <w:t>(İlk dört soruyu metne göre cevaplandırınız.)</w:t>
      </w:r>
    </w:p>
    <w:p w:rsidR="00BC2846" w:rsidRDefault="00BC2846" w:rsidP="003D0344">
      <w:r w:rsidRPr="003D0344">
        <w:rPr>
          <w:b/>
        </w:rPr>
        <w:t>1.</w:t>
      </w:r>
      <w:r>
        <w:t>Koca Seyit, nerede doğmuş?</w:t>
      </w:r>
    </w:p>
    <w:p w:rsidR="00BC2846" w:rsidRDefault="00BC2846" w:rsidP="003D0344">
      <w:r>
        <w:t>A.Bursa       B.Çanakkale      C.Balıkesir    D.İzmir</w:t>
      </w:r>
    </w:p>
    <w:p w:rsidR="00BC2846" w:rsidRDefault="00BC2846" w:rsidP="003D0344"/>
    <w:p w:rsidR="00BC2846" w:rsidRDefault="00BC2846" w:rsidP="003D0344">
      <w:r w:rsidRPr="003D0344">
        <w:rPr>
          <w:b/>
        </w:rPr>
        <w:t>2.</w:t>
      </w:r>
      <w:r>
        <w:t>Koca Seyit, ne zaman askere alınmış?</w:t>
      </w:r>
    </w:p>
    <w:p w:rsidR="00BC2846" w:rsidRDefault="00BC2846" w:rsidP="003D0344">
      <w:r>
        <w:t>A.1912’de     B.1914’de   C.1915’de   D.1913’de</w:t>
      </w:r>
    </w:p>
    <w:p w:rsidR="00BC2846" w:rsidRDefault="00BC2846" w:rsidP="003D0344"/>
    <w:p w:rsidR="00BC2846" w:rsidRDefault="00BC2846" w:rsidP="003D0344">
      <w:r w:rsidRPr="003D0344">
        <w:rPr>
          <w:b/>
        </w:rPr>
        <w:t>3.</w:t>
      </w:r>
      <w:r>
        <w:t>Seyit’e Koca Seyit adını kim vermiştir?</w:t>
      </w:r>
    </w:p>
    <w:p w:rsidR="00BC2846" w:rsidRDefault="00BC2846" w:rsidP="003D0344">
      <w:r>
        <w:t>A.babası                          B. annesi                    C.öğretmeni                   D. arkadaşları</w:t>
      </w:r>
    </w:p>
    <w:p w:rsidR="00BC2846" w:rsidRDefault="00BC2846" w:rsidP="003D0344"/>
    <w:p w:rsidR="00BC2846" w:rsidRDefault="00BC2846" w:rsidP="003D0344">
      <w:r w:rsidRPr="003D0344">
        <w:rPr>
          <w:b/>
        </w:rPr>
        <w:t>4.</w:t>
      </w:r>
      <w:r>
        <w:t>Koca Seyit ile beraber, patlamadan kim kurtulmuş?</w:t>
      </w:r>
    </w:p>
    <w:p w:rsidR="00BC2846" w:rsidRDefault="00BC2846" w:rsidP="003D0344">
      <w:r>
        <w:t>A.Niğdeli Ali                B. Mustafa Kemal   C.Yahya Çavuş            D.Mustafa Onbaşı</w:t>
      </w:r>
    </w:p>
    <w:p w:rsidR="00BC2846" w:rsidRDefault="00BC2846" w:rsidP="003D0344"/>
    <w:p w:rsidR="00BC2846" w:rsidRDefault="00BC2846" w:rsidP="003D0344"/>
    <w:p w:rsidR="00BC2846" w:rsidRPr="000B5403" w:rsidRDefault="00BC2846" w:rsidP="003D0344">
      <w:pPr>
        <w:rPr>
          <w:u w:val="single"/>
        </w:rPr>
      </w:pPr>
      <w:r w:rsidRPr="003D0344">
        <w:rPr>
          <w:b/>
        </w:rPr>
        <w:t>5.</w:t>
      </w:r>
      <w:r>
        <w:rPr>
          <w:b/>
        </w:rPr>
        <w:t xml:space="preserve"> </w:t>
      </w:r>
      <w:r>
        <w:t xml:space="preserve">Aşağıdaki tümcelerin hangisinde  “hafif” sözcüğü mecaz anlamda </w:t>
      </w:r>
      <w:r w:rsidRPr="000B5403">
        <w:rPr>
          <w:u w:val="single"/>
        </w:rPr>
        <w:t>kullanılmamıştır?</w:t>
      </w:r>
    </w:p>
    <w:p w:rsidR="00BC2846" w:rsidRDefault="00BC2846" w:rsidP="003D0344">
      <w:r>
        <w:t>A.Boğazımda hafif bir ağrı var.                               B.Sabah hafif bir rüzgar esiyordu.                   C.Omzuma hafifçe dokundu.                                             D. Bu çanta ona çok hafif gelmişti.</w:t>
      </w:r>
    </w:p>
    <w:p w:rsidR="00BC2846" w:rsidRDefault="00BC2846" w:rsidP="003D0344"/>
    <w:p w:rsidR="00BC2846" w:rsidRPr="000B5403" w:rsidRDefault="00BC2846" w:rsidP="003D0344">
      <w:pPr>
        <w:rPr>
          <w:u w:val="single"/>
        </w:rPr>
      </w:pPr>
      <w:r w:rsidRPr="000B5403">
        <w:rPr>
          <w:b/>
        </w:rPr>
        <w:t>6.</w:t>
      </w:r>
      <w:r>
        <w:rPr>
          <w:b/>
        </w:rPr>
        <w:t xml:space="preserve"> </w:t>
      </w:r>
      <w:r>
        <w:t xml:space="preserve">Aşağıdaki tümcelerden hangisi </w:t>
      </w:r>
      <w:r w:rsidRPr="000B5403">
        <w:rPr>
          <w:u w:val="single"/>
        </w:rPr>
        <w:t>kurallı bir tümcedir?</w:t>
      </w:r>
    </w:p>
    <w:p w:rsidR="00BC2846" w:rsidRDefault="00BC2846" w:rsidP="003D0344">
      <w:r>
        <w:t>A.Sevdiğini söyleyemiyordu ona bir türlü.  B.Aslında gözlerinden anlamıştı sevdiğini. C.Onunla çok mutlu olacağını düşünüyordu. D.Tanımadı hayat ona ikinci bir şans.</w:t>
      </w:r>
    </w:p>
    <w:p w:rsidR="00BC2846" w:rsidRDefault="00BC2846" w:rsidP="003D0344"/>
    <w:p w:rsidR="00BC2846" w:rsidRDefault="00BC2846" w:rsidP="003D0344">
      <w:r w:rsidRPr="000B5403">
        <w:rPr>
          <w:b/>
        </w:rPr>
        <w:t>7.</w:t>
      </w:r>
      <w:r>
        <w:t xml:space="preserve"> “Bu </w:t>
      </w:r>
      <w:r w:rsidRPr="000B5403">
        <w:rPr>
          <w:u w:val="single"/>
        </w:rPr>
        <w:t>asırda</w:t>
      </w:r>
      <w:r>
        <w:t>, gelenek ve göreneklerimiz çok değişmiş.”                                                     Tümcesinde altı çizili kelimenin yerine hangi kelime gelirse tümcenin anlamı değişmez?</w:t>
      </w:r>
    </w:p>
    <w:p w:rsidR="00BC2846" w:rsidRDefault="00BC2846" w:rsidP="003D0344">
      <w:r>
        <w:t>A.zaman             B. yüzyıl          C.çağ            D.yıl</w:t>
      </w:r>
    </w:p>
    <w:p w:rsidR="00BC2846" w:rsidRDefault="00BC2846" w:rsidP="003D0344"/>
    <w:p w:rsidR="00BC2846" w:rsidRDefault="00BC2846" w:rsidP="003D0344">
      <w:pPr>
        <w:rPr>
          <w:b/>
          <w:u w:val="single"/>
        </w:rPr>
      </w:pPr>
      <w:r w:rsidRPr="000B5403">
        <w:rPr>
          <w:b/>
        </w:rPr>
        <w:t>8.</w:t>
      </w:r>
      <w:r w:rsidRPr="000B5403">
        <w:t xml:space="preserve">Aşağıdaki tümcelerin hangisinde yazım yanlışı </w:t>
      </w:r>
      <w:r w:rsidRPr="000B5403">
        <w:rPr>
          <w:b/>
          <w:u w:val="single"/>
        </w:rPr>
        <w:t>yoktur?</w:t>
      </w:r>
    </w:p>
    <w:p w:rsidR="00BC2846" w:rsidRDefault="00BC2846" w:rsidP="003D0344">
      <w:r w:rsidRPr="000B5403">
        <w:t>A.</w:t>
      </w:r>
      <w:r>
        <w:t>Parmak kız, en sevdiğim çocuk masalıdır.  B.Binbir  Gece Masallarını okudunuz mu?  C.Ne kadar akıllı olduğunu bilmezmiyim? D.Ali,maça gidecek miyiz diye sorup durdu.</w:t>
      </w:r>
    </w:p>
    <w:p w:rsidR="00BC2846" w:rsidRDefault="00BC2846" w:rsidP="003D0344"/>
    <w:p w:rsidR="00BC2846" w:rsidRDefault="00BC2846" w:rsidP="003D0344">
      <w:r w:rsidRPr="00411D0E">
        <w:rPr>
          <w:b/>
        </w:rPr>
        <w:t>9.</w:t>
      </w:r>
      <w:r>
        <w:t xml:space="preserve"> “ön – arka “ arasında bir anlam ilişkisi vardır. Aşağıdaki sözcük çiftlerinin hangisinde aynı anlam ilişkisi vardır?                                        A.haram – günah                     B. sağ – sol   C.ince – uzun                            D. masraflı – ucuz                </w:t>
      </w:r>
    </w:p>
    <w:p w:rsidR="00BC2846" w:rsidRDefault="00BC2846" w:rsidP="003D0344">
      <w:r w:rsidRPr="00411D0E">
        <w:rPr>
          <w:b/>
        </w:rPr>
        <w:t>10.</w:t>
      </w:r>
      <w:r>
        <w:t xml:space="preserve"> Aşağıdaki sözcüklerden hangisi sesteş bir sözcük değildir?                                                            A.parti          B.yıldız          C.çiçek          D.yurt</w:t>
      </w:r>
    </w:p>
    <w:p w:rsidR="00BC2846" w:rsidRDefault="00BC2846" w:rsidP="003D0344"/>
    <w:p w:rsidR="00BC2846" w:rsidRDefault="00BC2846" w:rsidP="003D0344">
      <w:smartTag w:uri="urn:schemas-microsoft-com:office:smarttags" w:element="metricconverter">
        <w:smartTagPr>
          <w:attr w:name="ProductID" w:val="11. “"/>
        </w:smartTagPr>
        <w:r w:rsidRPr="00411D0E">
          <w:rPr>
            <w:b/>
          </w:rPr>
          <w:t>11.</w:t>
        </w:r>
        <w:r>
          <w:t xml:space="preserve"> “</w:t>
        </w:r>
      </w:smartTag>
      <w:r>
        <w:t xml:space="preserve"> Annesinin yüzünden düşen bin parça.”</w:t>
      </w:r>
    </w:p>
    <w:p w:rsidR="00BC2846" w:rsidRDefault="00BC2846" w:rsidP="003D0344">
      <w:r>
        <w:t>Buna göre, annesi için ne söylenebilir?     A.korkmuş        B.üzgün      C.kızgın       D. mutlu</w:t>
      </w:r>
    </w:p>
    <w:p w:rsidR="00BC2846" w:rsidRDefault="00BC2846" w:rsidP="003D0344"/>
    <w:p w:rsidR="00BC2846" w:rsidRDefault="00BC2846" w:rsidP="003D0344">
      <w:smartTag w:uri="urn:schemas-microsoft-com:office:smarttags" w:element="metricconverter">
        <w:smartTagPr>
          <w:attr w:name="ProductID" w:val="12. “"/>
        </w:smartTagPr>
        <w:r w:rsidRPr="00411D0E">
          <w:rPr>
            <w:b/>
          </w:rPr>
          <w:t>12</w:t>
        </w:r>
        <w:r w:rsidRPr="00411D0E">
          <w:t>.</w:t>
        </w:r>
        <w:r>
          <w:t xml:space="preserve"> “</w:t>
        </w:r>
      </w:smartTag>
      <w:r w:rsidRPr="00411D0E">
        <w:t xml:space="preserve"> Okulun son günüydü( ) Ne kadar da heyecanlıydım(  )Ayşe (  ) Emin ve Oya’yı sordum(  )</w:t>
      </w:r>
      <w:r>
        <w:t>”                                Yukarıdaki boş bırakılan yere, hangi noktalama işaretleri gelmelidir?</w:t>
      </w:r>
    </w:p>
    <w:p w:rsidR="00BC2846" w:rsidRDefault="00BC2846" w:rsidP="003D0344">
      <w:r>
        <w:t>A.(. ) (. ) (,) (.)                        B.</w:t>
      </w:r>
      <w:r w:rsidRPr="00411D0E">
        <w:t xml:space="preserve"> </w:t>
      </w:r>
      <w:r>
        <w:t>(. ) (? ) (,) (.)         C. (. ) (. ) (,) (?)                      D.</w:t>
      </w:r>
      <w:r w:rsidRPr="00411D0E">
        <w:t xml:space="preserve"> </w:t>
      </w:r>
      <w:r>
        <w:t xml:space="preserve">(. ) (? ) (,) (?)          </w:t>
      </w:r>
    </w:p>
    <w:p w:rsidR="00BC2846" w:rsidRDefault="00BC2846" w:rsidP="003D0344"/>
    <w:p w:rsidR="00BC2846" w:rsidRDefault="00BC2846" w:rsidP="003D0344">
      <w:r w:rsidRPr="00411D0E">
        <w:rPr>
          <w:b/>
        </w:rPr>
        <w:t>13.</w:t>
      </w:r>
      <w:r>
        <w:t xml:space="preserve">  “ musluk – muska – muamma – mutlaka” </w:t>
      </w:r>
    </w:p>
    <w:p w:rsidR="00BC2846" w:rsidRDefault="00BC2846" w:rsidP="003D0344">
      <w:r>
        <w:t>Yukarıdaki sözcükleri, alfabetik sıraya koyduğumuzda baştan 3. Kelime hangisi olur?</w:t>
      </w:r>
    </w:p>
    <w:p w:rsidR="00BC2846" w:rsidRDefault="00BC2846" w:rsidP="003D0344">
      <w:r>
        <w:t xml:space="preserve">A.musluk     B.muska     C.muamma   D.mutlaka   </w:t>
      </w:r>
    </w:p>
    <w:p w:rsidR="00BC2846" w:rsidRDefault="00BC2846" w:rsidP="003D0344"/>
    <w:p w:rsidR="00BC2846" w:rsidRDefault="00BC2846" w:rsidP="003D0344">
      <w:r w:rsidRPr="006A727A">
        <w:rPr>
          <w:b/>
        </w:rPr>
        <w:t>14.</w:t>
      </w:r>
      <w:r>
        <w:t xml:space="preserve"> “hususi – özel “ arasında bir anlam ilişkisi vardır.                                                         Aşağıdaki sözcük çiftlerinin hangisinde aynı ilişki yoktur?                                                   A.millet – ulus                   B. yurt – vatan             C. itina – özen                    D. fakir - zengin      </w:t>
      </w:r>
    </w:p>
    <w:p w:rsidR="00BC2846" w:rsidRDefault="00BC2846" w:rsidP="003D0344"/>
    <w:p w:rsidR="00BC2846" w:rsidRDefault="00BC2846" w:rsidP="003D0344">
      <w:r w:rsidRPr="00861E74">
        <w:rPr>
          <w:b/>
        </w:rPr>
        <w:t>15.</w:t>
      </w:r>
      <w:r>
        <w:t xml:space="preserve"> “Köprüden geçeceğim ………. korkuyorum.”  Yukarıdaki boş yere, hangi kelime </w:t>
      </w:r>
      <w:r w:rsidRPr="00861E74">
        <w:rPr>
          <w:b/>
          <w:u w:val="single"/>
        </w:rPr>
        <w:t>gelemez</w:t>
      </w:r>
      <w:r>
        <w:t>?</w:t>
      </w:r>
    </w:p>
    <w:p w:rsidR="00BC2846" w:rsidRDefault="00BC2846" w:rsidP="003D0344">
      <w:r>
        <w:t>A.ama            B.ancak            C.artık          D.lakin</w:t>
      </w:r>
    </w:p>
    <w:p w:rsidR="00BC2846" w:rsidRDefault="00BC2846" w:rsidP="003D0344">
      <w:pPr>
        <w:rPr>
          <w:b/>
        </w:rPr>
      </w:pPr>
    </w:p>
    <w:p w:rsidR="00BC2846" w:rsidRDefault="00BC2846" w:rsidP="003D0344">
      <w:pPr>
        <w:rPr>
          <w:b/>
        </w:rPr>
      </w:pPr>
    </w:p>
    <w:p w:rsidR="00BC2846" w:rsidRDefault="00BC2846" w:rsidP="003D0344">
      <w:r w:rsidRPr="00B273A2">
        <w:rPr>
          <w:b/>
        </w:rPr>
        <w:t>16.</w:t>
      </w:r>
      <w:r>
        <w:t>Aşağıdaki tümcelerin hangisinde noktalama işaretleri yanlış konulmuştur?</w:t>
      </w:r>
    </w:p>
    <w:p w:rsidR="00BC2846" w:rsidRDefault="00BC2846" w:rsidP="003D0344">
      <w:r>
        <w:t>A.Ne kadar da şirin bir kedi bu böyle.  B.Annem, parayı kim aldı diye sordu.                       C.Ne zaman onu görsem gözlerim dolar?   D.Bu sabah gördüğün bu muydu senin?</w:t>
      </w:r>
    </w:p>
    <w:p w:rsidR="00BC2846" w:rsidRDefault="00BC2846" w:rsidP="003D0344"/>
    <w:p w:rsidR="00BC2846" w:rsidRPr="00B273A2" w:rsidRDefault="00BC2846" w:rsidP="003D0344">
      <w:r w:rsidRPr="00B273A2">
        <w:rPr>
          <w:b/>
        </w:rPr>
        <w:t>17.</w:t>
      </w:r>
      <w:r w:rsidRPr="00B273A2">
        <w:rPr>
          <w:b/>
          <w:bCs/>
        </w:rPr>
        <w:t xml:space="preserve"> </w:t>
      </w:r>
      <w:r w:rsidRPr="00B273A2">
        <w:rPr>
          <w:bCs/>
        </w:rPr>
        <w:t xml:space="preserve">Aşağıdaki cümlelerin hangisinde sebep-sonuç ilişkisi </w:t>
      </w:r>
      <w:r w:rsidRPr="007F5C54">
        <w:rPr>
          <w:b/>
          <w:bCs/>
          <w:u w:val="single"/>
        </w:rPr>
        <w:t>vardır?</w:t>
      </w:r>
    </w:p>
    <w:p w:rsidR="00BC2846" w:rsidRPr="007360B9" w:rsidRDefault="00BC2846" w:rsidP="00B273A2">
      <w:pPr>
        <w:autoSpaceDE w:val="0"/>
        <w:autoSpaceDN w:val="0"/>
        <w:adjustRightInd w:val="0"/>
      </w:pPr>
      <w:r>
        <w:rPr>
          <w:sz w:val="21"/>
          <w:szCs w:val="21"/>
        </w:rPr>
        <w:t>A.Nil ile Ece ikiz olduğundan</w:t>
      </w:r>
      <w:r w:rsidRPr="00F40AFB">
        <w:rPr>
          <w:sz w:val="21"/>
          <w:szCs w:val="21"/>
        </w:rPr>
        <w:t xml:space="preserve"> birbirlerine benzerler.</w:t>
      </w:r>
      <w:r>
        <w:rPr>
          <w:sz w:val="21"/>
          <w:szCs w:val="21"/>
        </w:rPr>
        <w:t xml:space="preserve">                                                                        </w:t>
      </w:r>
      <w:r w:rsidRPr="00B273A2">
        <w:t xml:space="preserve">B. Derya ile Defne </w:t>
      </w:r>
      <w:r>
        <w:t>ödevini evde yapacaklar.                                          C.</w:t>
      </w:r>
      <w:r w:rsidRPr="00B273A2">
        <w:rPr>
          <w:sz w:val="21"/>
          <w:szCs w:val="21"/>
        </w:rPr>
        <w:t xml:space="preserve"> </w:t>
      </w:r>
      <w:r>
        <w:rPr>
          <w:sz w:val="21"/>
          <w:szCs w:val="21"/>
        </w:rPr>
        <w:t>Y</w:t>
      </w:r>
      <w:r w:rsidRPr="00F40AFB">
        <w:rPr>
          <w:sz w:val="21"/>
          <w:szCs w:val="21"/>
        </w:rPr>
        <w:t>apılacak veli toplantısını anneme haber verdi</w:t>
      </w:r>
      <w:r>
        <w:rPr>
          <w:sz w:val="21"/>
          <w:szCs w:val="21"/>
        </w:rPr>
        <w:t xml:space="preserve">                                                                        D.</w:t>
      </w:r>
      <w:r w:rsidRPr="00B273A2">
        <w:t xml:space="preserve"> </w:t>
      </w:r>
      <w:r>
        <w:t>Ela ve Ece de bizimle filme</w:t>
      </w:r>
      <w:r w:rsidRPr="007360B9">
        <w:t xml:space="preserve"> geleceklermi</w:t>
      </w:r>
      <w:r>
        <w:t>ş.</w:t>
      </w:r>
    </w:p>
    <w:p w:rsidR="00BC2846" w:rsidRDefault="00BC2846" w:rsidP="00B273A2">
      <w:pPr>
        <w:autoSpaceDE w:val="0"/>
        <w:autoSpaceDN w:val="0"/>
        <w:adjustRightInd w:val="0"/>
      </w:pPr>
    </w:p>
    <w:p w:rsidR="00BC2846" w:rsidRDefault="00BC2846" w:rsidP="00B273A2">
      <w:pPr>
        <w:autoSpaceDE w:val="0"/>
        <w:autoSpaceDN w:val="0"/>
        <w:adjustRightInd w:val="0"/>
        <w:rPr>
          <w:b/>
          <w:bCs/>
        </w:rPr>
      </w:pPr>
      <w:r w:rsidRPr="00B273A2">
        <w:rPr>
          <w:b/>
        </w:rPr>
        <w:t>18.</w:t>
      </w:r>
      <w:r w:rsidRPr="00B273A2">
        <w:rPr>
          <w:u w:val="single"/>
        </w:rPr>
        <w:t xml:space="preserve"> </w:t>
      </w:r>
      <w:r>
        <w:rPr>
          <w:u w:val="single"/>
        </w:rPr>
        <w:t>“</w:t>
      </w:r>
      <w:r w:rsidRPr="007360B9">
        <w:rPr>
          <w:u w:val="single"/>
        </w:rPr>
        <w:t>Okullar</w:t>
      </w:r>
      <w:r>
        <w:rPr>
          <w:u w:val="single"/>
        </w:rPr>
        <w:t>ı</w:t>
      </w:r>
      <w:r w:rsidRPr="007360B9">
        <w:rPr>
          <w:u w:val="single"/>
        </w:rPr>
        <w:t xml:space="preserve"> evlerine uzak oldu</w:t>
      </w:r>
      <w:r>
        <w:rPr>
          <w:u w:val="single"/>
        </w:rPr>
        <w:t>ğ</w:t>
      </w:r>
      <w:r w:rsidRPr="007360B9">
        <w:rPr>
          <w:u w:val="single"/>
        </w:rPr>
        <w:t>undan</w:t>
      </w:r>
      <w:r w:rsidRPr="007360B9">
        <w:t xml:space="preserve"> okula servisle gidiyorlard</w:t>
      </w:r>
      <w:r>
        <w:t>ı</w:t>
      </w:r>
      <w:r w:rsidRPr="007360B9">
        <w:t xml:space="preserve">.” </w:t>
      </w:r>
      <w:r w:rsidRPr="007360B9">
        <w:rPr>
          <w:b/>
          <w:bCs/>
        </w:rPr>
        <w:t>cümlesinde alt</w:t>
      </w:r>
      <w:r>
        <w:rPr>
          <w:b/>
          <w:bCs/>
        </w:rPr>
        <w:t>ı</w:t>
      </w:r>
      <w:r w:rsidRPr="007360B9">
        <w:rPr>
          <w:b/>
          <w:bCs/>
        </w:rPr>
        <w:t xml:space="preserve"> çizili</w:t>
      </w:r>
      <w:r>
        <w:rPr>
          <w:b/>
          <w:bCs/>
        </w:rPr>
        <w:t xml:space="preserve"> </w:t>
      </w:r>
      <w:r w:rsidRPr="007360B9">
        <w:rPr>
          <w:b/>
          <w:bCs/>
        </w:rPr>
        <w:t>söz hangi sorunun cevab</w:t>
      </w:r>
      <w:r>
        <w:rPr>
          <w:b/>
          <w:bCs/>
        </w:rPr>
        <w:t>ı</w:t>
      </w:r>
      <w:r w:rsidRPr="007360B9">
        <w:rPr>
          <w:b/>
          <w:bCs/>
        </w:rPr>
        <w:t>d</w:t>
      </w:r>
      <w:r>
        <w:rPr>
          <w:b/>
          <w:bCs/>
        </w:rPr>
        <w:t>ı</w:t>
      </w:r>
      <w:r w:rsidRPr="007360B9">
        <w:rPr>
          <w:b/>
          <w:bCs/>
        </w:rPr>
        <w:t>r?</w:t>
      </w:r>
    </w:p>
    <w:p w:rsidR="00BC2846" w:rsidRDefault="00BC2846" w:rsidP="00B273A2">
      <w:pPr>
        <w:autoSpaceDE w:val="0"/>
        <w:autoSpaceDN w:val="0"/>
        <w:adjustRightInd w:val="0"/>
        <w:rPr>
          <w:bCs/>
        </w:rPr>
      </w:pPr>
      <w:r w:rsidRPr="00B273A2">
        <w:rPr>
          <w:bCs/>
        </w:rPr>
        <w:t>A.</w:t>
      </w:r>
      <w:r>
        <w:rPr>
          <w:bCs/>
        </w:rPr>
        <w:t>nasıl         B.neden      C.ne zaman     D.nereye</w:t>
      </w:r>
    </w:p>
    <w:p w:rsidR="00BC2846" w:rsidRDefault="00BC2846" w:rsidP="00B273A2">
      <w:pPr>
        <w:autoSpaceDE w:val="0"/>
        <w:autoSpaceDN w:val="0"/>
        <w:adjustRightInd w:val="0"/>
        <w:rPr>
          <w:b/>
          <w:bCs/>
        </w:rPr>
      </w:pPr>
    </w:p>
    <w:p w:rsidR="00BC2846" w:rsidRDefault="00BC2846" w:rsidP="00B273A2">
      <w:pPr>
        <w:autoSpaceDE w:val="0"/>
        <w:autoSpaceDN w:val="0"/>
        <w:adjustRightInd w:val="0"/>
        <w:rPr>
          <w:bCs/>
        </w:rPr>
      </w:pPr>
      <w:r w:rsidRPr="007F5C54">
        <w:rPr>
          <w:b/>
          <w:bCs/>
        </w:rPr>
        <w:t>19.</w:t>
      </w:r>
      <w:r>
        <w:rPr>
          <w:bCs/>
        </w:rPr>
        <w:t xml:space="preserve"> “kesmek” kelimesi, aşağıdaki tümcelerin hangisinde, </w:t>
      </w:r>
      <w:r w:rsidRPr="007F5C54">
        <w:rPr>
          <w:bCs/>
          <w:u w:val="single"/>
        </w:rPr>
        <w:t xml:space="preserve">gerçek anlamda </w:t>
      </w:r>
      <w:r w:rsidRPr="007F5C54">
        <w:rPr>
          <w:b/>
          <w:bCs/>
          <w:u w:val="single"/>
        </w:rPr>
        <w:t>kullanılmıştır</w:t>
      </w:r>
      <w:r>
        <w:rPr>
          <w:bCs/>
        </w:rPr>
        <w:t>?</w:t>
      </w:r>
    </w:p>
    <w:p w:rsidR="00BC2846" w:rsidRDefault="00BC2846" w:rsidP="00B273A2">
      <w:pPr>
        <w:autoSpaceDE w:val="0"/>
        <w:autoSpaceDN w:val="0"/>
        <w:adjustRightInd w:val="0"/>
        <w:rPr>
          <w:bCs/>
        </w:rPr>
      </w:pPr>
      <w:r>
        <w:rPr>
          <w:bCs/>
        </w:rPr>
        <w:t>A.Onun sözünü keserek konuşmaya başladı. B.Kurdeleyi keserek iş yerini açtılar.                       C.Onunla ilişkisini kesmeye karar verdi.   D.Filmin en önemli yerinde elektrikler kesildi.</w:t>
      </w:r>
    </w:p>
    <w:p w:rsidR="00BC2846" w:rsidRDefault="00BC2846" w:rsidP="00B273A2">
      <w:pPr>
        <w:autoSpaceDE w:val="0"/>
        <w:autoSpaceDN w:val="0"/>
        <w:adjustRightInd w:val="0"/>
        <w:rPr>
          <w:b/>
          <w:bCs/>
        </w:rPr>
      </w:pPr>
    </w:p>
    <w:p w:rsidR="00BC2846" w:rsidRPr="00ED366D" w:rsidRDefault="00BC2846" w:rsidP="00B273A2">
      <w:pPr>
        <w:autoSpaceDE w:val="0"/>
        <w:autoSpaceDN w:val="0"/>
        <w:adjustRightInd w:val="0"/>
        <w:rPr>
          <w:bCs/>
        </w:rPr>
      </w:pPr>
      <w:r w:rsidRPr="00ED366D">
        <w:rPr>
          <w:b/>
          <w:bCs/>
        </w:rPr>
        <w:t>20.</w:t>
      </w:r>
      <w:r>
        <w:rPr>
          <w:bCs/>
        </w:rPr>
        <w:t xml:space="preserve"> “yeni” kelimesi, aşağıdaki tümcelerin hangisinde </w:t>
      </w:r>
      <w:r w:rsidRPr="00ED366D">
        <w:rPr>
          <w:b/>
          <w:bCs/>
        </w:rPr>
        <w:t>zaman</w:t>
      </w:r>
      <w:r>
        <w:rPr>
          <w:bCs/>
        </w:rPr>
        <w:t xml:space="preserve"> anlamında kullanılmıştır?</w:t>
      </w:r>
    </w:p>
    <w:p w:rsidR="00BC2846" w:rsidRDefault="00BC2846" w:rsidP="00B273A2">
      <w:pPr>
        <w:autoSpaceDE w:val="0"/>
        <w:autoSpaceDN w:val="0"/>
        <w:adjustRightInd w:val="0"/>
        <w:rPr>
          <w:bCs/>
        </w:rPr>
      </w:pPr>
      <w:r>
        <w:rPr>
          <w:bCs/>
        </w:rPr>
        <w:t>A.Yeni arabanı çok beğendim.                                        B.Ebru, daha yeni eve gitti.                            C.Okulumuza yeni bir öğretmen geldi.                   D.Eski telefonu satıp yenisini aldım.</w:t>
      </w:r>
    </w:p>
    <w:p w:rsidR="00BC2846" w:rsidRDefault="00BC2846" w:rsidP="00B273A2">
      <w:pPr>
        <w:autoSpaceDE w:val="0"/>
        <w:autoSpaceDN w:val="0"/>
        <w:adjustRightInd w:val="0"/>
        <w:rPr>
          <w:bCs/>
        </w:rPr>
      </w:pPr>
      <w:r>
        <w:rPr>
          <w:noProof/>
          <w:lang w:eastAsia="tr-TR"/>
        </w:rPr>
        <w:pict>
          <v:roundrect id="_x0000_s1030" style="position:absolute;margin-left:1.9pt;margin-top:1.7pt;width:237.75pt;height:50.25pt;z-index:251659776" arcsize="10923f">
            <v:textbox>
              <w:txbxContent>
                <w:p w:rsidR="00BC2846" w:rsidRDefault="00BC2846" w:rsidP="004E48C8">
                  <w:pPr>
                    <w:autoSpaceDE w:val="0"/>
                    <w:autoSpaceDN w:val="0"/>
                    <w:adjustRightInd w:val="0"/>
                    <w:jc w:val="center"/>
                    <w:rPr>
                      <w:bCs/>
                    </w:rPr>
                  </w:pPr>
                  <w:r>
                    <w:rPr>
                      <w:bCs/>
                    </w:rPr>
                    <w:t>Not:  Her soru 5 puan, süre 40 dk’dır.            Başarılar dilerim. Dikkatli oku, kontrol et.</w:t>
                  </w:r>
                </w:p>
                <w:p w:rsidR="00BC2846" w:rsidRDefault="00BC2846"/>
              </w:txbxContent>
            </v:textbox>
          </v:roundrect>
        </w:pict>
      </w:r>
    </w:p>
    <w:p w:rsidR="00BC2846" w:rsidRPr="00B273A2" w:rsidRDefault="00BC2846" w:rsidP="00B273A2">
      <w:pPr>
        <w:autoSpaceDE w:val="0"/>
        <w:autoSpaceDN w:val="0"/>
        <w:adjustRightInd w:val="0"/>
      </w:pPr>
    </w:p>
    <w:p w:rsidR="00BC2846" w:rsidRDefault="00BC2846" w:rsidP="003D0344"/>
    <w:p w:rsidR="00BC2846" w:rsidRDefault="00BC2846"/>
    <w:sectPr w:rsidR="00BC2846" w:rsidSect="003D0344">
      <w:pgSz w:w="11906" w:h="16838"/>
      <w:pgMar w:top="1417" w:right="1417" w:bottom="1417"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7C30"/>
    <w:rsid w:val="000B5403"/>
    <w:rsid w:val="001B7C30"/>
    <w:rsid w:val="00310A0F"/>
    <w:rsid w:val="003D0344"/>
    <w:rsid w:val="00411D0E"/>
    <w:rsid w:val="00466AB6"/>
    <w:rsid w:val="004E48C8"/>
    <w:rsid w:val="00524A03"/>
    <w:rsid w:val="006A727A"/>
    <w:rsid w:val="006D4915"/>
    <w:rsid w:val="007360B9"/>
    <w:rsid w:val="007F5C54"/>
    <w:rsid w:val="00861E74"/>
    <w:rsid w:val="00B273A2"/>
    <w:rsid w:val="00B43C11"/>
    <w:rsid w:val="00BC2846"/>
    <w:rsid w:val="00BD5C8A"/>
    <w:rsid w:val="00CF3B56"/>
    <w:rsid w:val="00DF06EF"/>
    <w:rsid w:val="00ED366D"/>
    <w:rsid w:val="00F40AF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C3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10A0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3</Pages>
  <Words>803</Words>
  <Characters>4581</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UltraXP User</dc:creator>
  <cp:keywords/>
  <dc:description/>
  <cp:lastModifiedBy>edanur</cp:lastModifiedBy>
  <cp:revision>4</cp:revision>
  <dcterms:created xsi:type="dcterms:W3CDTF">2010-12-14T09:42:00Z</dcterms:created>
  <dcterms:modified xsi:type="dcterms:W3CDTF">2012-12-09T14:24:00Z</dcterms:modified>
</cp:coreProperties>
</file>