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A1" w:rsidRDefault="002035A1" w:rsidP="002D522D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5" o:spid="_x0000_s1026" type="#_x0000_t202" style="position:absolute;left:0;text-align:left;margin-left:291pt;margin-top:-71.9pt;width:266.2pt;height:76.4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" fillcolor="#d7e4bd" stroked="f">
            <v:textbox>
              <w:txbxContent>
                <w:p w:rsidR="002035A1" w:rsidRPr="004B040C" w:rsidRDefault="002035A1" w:rsidP="004B040C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 w:rsidRPr="004B040C">
                    <w:rPr>
                      <w:rFonts w:ascii="Arial" w:hAnsi="Arial" w:cs="Arial"/>
                      <w:b/>
                    </w:rPr>
                    <w:t>Adı        : …………………………………………</w:t>
                  </w:r>
                </w:p>
                <w:p w:rsidR="002035A1" w:rsidRPr="004B040C" w:rsidRDefault="002035A1" w:rsidP="004B040C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 w:rsidRPr="004B040C">
                    <w:rPr>
                      <w:rFonts w:ascii="Arial" w:hAnsi="Arial" w:cs="Arial"/>
                      <w:b/>
                    </w:rPr>
                    <w:t xml:space="preserve">Soyadı  : ………………………………………… </w:t>
                  </w:r>
                </w:p>
                <w:p w:rsidR="002035A1" w:rsidRPr="004B040C" w:rsidRDefault="002035A1" w:rsidP="004B040C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 w:rsidRPr="004B040C">
                    <w:rPr>
                      <w:rFonts w:ascii="Arial" w:hAnsi="Arial" w:cs="Arial"/>
                      <w:b/>
                    </w:rPr>
                    <w:t>Okul No: …………………………………………</w:t>
                  </w:r>
                </w:p>
                <w:p w:rsidR="002035A1" w:rsidRPr="004B040C" w:rsidRDefault="002035A1" w:rsidP="004B040C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 w:rsidRPr="004B040C">
                    <w:rPr>
                      <w:rFonts w:ascii="Arial" w:hAnsi="Arial" w:cs="Arial"/>
                      <w:b/>
                    </w:rPr>
                    <w:t>Sınıfı No: ………Tarih:  ……../……/20</w:t>
                  </w:r>
                </w:p>
              </w:txbxContent>
            </v:textbox>
          </v:shape>
        </w:pict>
      </w:r>
      <w:r>
        <w:rPr>
          <w:noProof/>
        </w:rPr>
        <w:pict>
          <v:group id="Grup 1" o:spid="_x0000_s1027" style="position:absolute;left:0;text-align:left;margin-left:-58.5pt;margin-top:-74.25pt;width:603.7pt;height:98.25pt;z-index:-251667456" coordorigin="666" coordsize="76674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">
            <v:rect id="Dikdörtgen 3" o:spid="_x0000_s1028" style="position:absolute;left:1033;width:76308;height:101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yatcEA&#10;AADaAAAADwAAAGRycy9kb3ducmV2LnhtbESPQYvCMBSE7wv+h/CEva2pK4hWYymi4HXVsnt8NM+2&#10;2rx0m1jrvzeC4HGYmW+YZdKbWnTUusqygvEoAkGcW11xoeB42H7NQDiPrLG2TAru5CBZDT6WGGt7&#10;4x/q9r4QAcIuRgWl900spctLMuhGtiEO3sm2Bn2QbSF1i7cAN7X8jqKpNFhxWCixoXVJ+WV/NQp+&#10;59jN/7bNOcqL3X2zSbPp/yxT6nPYpwsQnnr/Dr/aO61gAs8r4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cmrXBAAAA2gAAAA8AAAAAAAAAAAAAAAAAmAIAAGRycy9kb3du&#10;cmV2LnhtbFBLBQYAAAAABAAEAPUAAACGAwAAAAA=&#10;" fillcolor="#5e9eff" stroked="f">
              <v:fill color2="#ffebfa" rotate="t" angle="180" colors="0 #5e9eff;26214f #85c2ff;45875f #c4d6eb;1 #ffebfa" focus="100%" type="gradient">
                <o:fill v:ext="view" type="gradientUnscaled"/>
              </v:fill>
              <v:shadow on="t" color="black" opacity="24903f" origin=",.5" offset="0,.55556mm"/>
            </v:rect>
            <v:shape id="Metin Kutusu 2" o:spid="_x0000_s1029" type="#_x0000_t202" style="position:absolute;left:666;top:10287;width:76675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cKpMMA&#10;AADaAAAADwAAAGRycy9kb3ducmV2LnhtbESPQWvCQBSE7wX/w/KE3urGiiFEVxFpwdJToyDentln&#10;Npp9G7LbGP99t1DocZiZb5jlerCN6KnztWMF00kCgrh0uuZKwWH//pKB8AFZY+OYFDzIw3o1elpi&#10;rt2dv6gvQiUihH2OCkwIbS6lLw1Z9BPXEkfv4jqLIcqukrrDe4TbRr4mSSot1hwXDLa0NVTeim+r&#10;IHt7fBZVeu7T5GyOPPvI5tdTqdTzeNgsQAQawn/4r73TCubweyXe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cKpMMAAADaAAAADwAAAAAAAAAAAAAAAACYAgAAZHJzL2Rv&#10;d25yZXYueG1sUEsFBgAAAAAEAAQA9QAAAIgDAAAAAA==&#10;" fillcolor="#fdeada" stroked="f" strokeweight="0">
              <v:textbox>
                <w:txbxContent>
                  <w:p w:rsidR="002035A1" w:rsidRPr="00491849" w:rsidRDefault="002035A1" w:rsidP="004B040C">
                    <w:pPr>
                      <w:jc w:val="center"/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 xml:space="preserve">     DEĞER ÖLÇÜLERİ 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ZAMAN ÖLÇÜLERİ      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>ETKİNLİK 1</w:t>
                    </w:r>
                  </w:p>
                </w:txbxContent>
              </v:textbox>
            </v:shape>
          </v:group>
        </w:pict>
      </w:r>
    </w:p>
    <w:p w:rsidR="002035A1" w:rsidRDefault="002035A1" w:rsidP="002D522D">
      <w:pPr>
        <w:jc w:val="center"/>
      </w:pPr>
    </w:p>
    <w:p w:rsidR="002035A1" w:rsidRPr="004B040C" w:rsidRDefault="002035A1" w:rsidP="004B040C">
      <w:pPr>
        <w:rPr>
          <w:rFonts w:ascii="Arial" w:hAnsi="Arial" w:cs="Arial"/>
          <w:b/>
        </w:rPr>
      </w:pPr>
    </w:p>
    <w:p w:rsidR="002035A1" w:rsidRDefault="002035A1" w:rsidP="004B040C">
      <w:pPr>
        <w:pStyle w:val="ListParagraph"/>
        <w:numPr>
          <w:ilvl w:val="0"/>
          <w:numId w:val="1"/>
        </w:numPr>
      </w:pPr>
      <w:r w:rsidRPr="004B040C">
        <w:rPr>
          <w:rFonts w:ascii="Arial" w:hAnsi="Arial" w:cs="Arial"/>
          <w:b/>
        </w:rPr>
        <w:t>Aşağıdaki sabah saatleri</w:t>
      </w:r>
      <w:r>
        <w:rPr>
          <w:rFonts w:ascii="Arial" w:hAnsi="Arial" w:cs="Arial"/>
          <w:b/>
        </w:rPr>
        <w:t>ni model saatler üzerinde yelkovan ve akre</w:t>
      </w:r>
      <w:r w:rsidRPr="004B040C">
        <w:rPr>
          <w:rFonts w:ascii="Arial" w:hAnsi="Arial" w:cs="Arial"/>
          <w:b/>
        </w:rPr>
        <w:t>p çizerek gösteriniz.</w:t>
      </w:r>
      <w:r>
        <w:t xml:space="preserve"> </w:t>
      </w:r>
      <w:bookmarkStart w:id="0" w:name="_GoBack"/>
      <w:r>
        <w:rPr>
          <w:noProof/>
        </w:rPr>
        <w:pict>
          <v:group id="_x0000_s1030" style="position:absolute;left:0;text-align:left;margin-left:6.4pt;margin-top:-73.35pt;width:163.5pt;height:33.75pt;z-index:251651072;mso-position-horizontal-relative:text;mso-position-vertical-relative:text" coordorigin="383,587" coordsize="3270,675"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1" type="#_x0000_t144" alt="GENEL DEĞERLENDİRME" style="position:absolute;left:383;top:587;width:3270;height:675" fillcolor="#b2b2b2" strokecolor="#c00000" strokeweight="1pt">
              <v:fill r:id="rId7" o:title="" opacity=".5"/>
              <v:shadow on="t" color="#99f" offset="3pt"/>
              <v:textpath style="font-family:&quot;Arial Black&quot;;font-size:24pt" fitshape="t" trim="t" string="MATEMATİK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2" type="#_x0000_t136" alt="3" style="position:absolute;left:1995;top:777;width:270;height:403" fillcolor="red">
              <v:stroke r:id="rId7" o:title=""/>
              <v:shadow color="#868686"/>
              <v:textpath style="font-family:&quot;Arial Black&quot;;font-size:20pt;v-text-kern:t" trim="t" fitpath="t" string="3"/>
            </v:shape>
          </v:group>
        </w:pict>
      </w:r>
      <w:bookmarkEnd w:id="0"/>
    </w:p>
    <w:p w:rsidR="002035A1" w:rsidRPr="008B6FCE" w:rsidRDefault="002035A1" w:rsidP="008B6FCE"/>
    <w:p w:rsidR="002035A1" w:rsidRPr="008B6FCE" w:rsidRDefault="002035A1" w:rsidP="008B6FC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33" type="#_x0000_t75" style="position:absolute;margin-left:46.5pt;margin-top:1.95pt;width:402pt;height:411.75pt;z-index:251652096;visibility:visible" wrapcoords="-40 0 -40 21561 21600 21561 21600 0 -40 0">
            <v:imagedata r:id="rId8" o:title=""/>
            <w10:wrap type="through"/>
          </v:shape>
        </w:pict>
      </w:r>
    </w:p>
    <w:p w:rsidR="002035A1" w:rsidRPr="008B6FCE" w:rsidRDefault="002035A1" w:rsidP="008B6FCE"/>
    <w:p w:rsidR="002035A1" w:rsidRPr="008B6FCE" w:rsidRDefault="002035A1" w:rsidP="008B6FCE"/>
    <w:p w:rsidR="002035A1" w:rsidRPr="008B6FCE" w:rsidRDefault="002035A1" w:rsidP="008B6FCE"/>
    <w:p w:rsidR="002035A1" w:rsidRPr="008B6FCE" w:rsidRDefault="002035A1" w:rsidP="008B6FCE"/>
    <w:p w:rsidR="002035A1" w:rsidRPr="008B6FCE" w:rsidRDefault="002035A1" w:rsidP="008B6FCE"/>
    <w:p w:rsidR="002035A1" w:rsidRPr="008B6FCE" w:rsidRDefault="002035A1" w:rsidP="008B6FCE"/>
    <w:p w:rsidR="002035A1" w:rsidRDefault="002035A1" w:rsidP="008B6FCE"/>
    <w:p w:rsidR="002035A1" w:rsidRDefault="002035A1" w:rsidP="008B6FCE"/>
    <w:p w:rsidR="002035A1" w:rsidRDefault="002035A1" w:rsidP="008B6FCE">
      <w:pPr>
        <w:tabs>
          <w:tab w:val="left" w:pos="705"/>
        </w:tabs>
      </w:pPr>
      <w:r>
        <w:tab/>
      </w: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Default="002035A1" w:rsidP="008B6FCE">
      <w:pPr>
        <w:tabs>
          <w:tab w:val="left" w:pos="705"/>
        </w:tabs>
      </w:pPr>
    </w:p>
    <w:p w:rsidR="002035A1" w:rsidRPr="008B6FCE" w:rsidRDefault="002035A1" w:rsidP="008B6FCE">
      <w:pPr>
        <w:tabs>
          <w:tab w:val="left" w:pos="705"/>
        </w:tabs>
        <w:rPr>
          <w:rFonts w:ascii="Arial" w:hAnsi="Arial" w:cs="Arial"/>
          <w:b/>
        </w:rPr>
      </w:pPr>
    </w:p>
    <w:p w:rsidR="002035A1" w:rsidRPr="008B6FCE" w:rsidRDefault="002035A1" w:rsidP="00CE5CA2">
      <w:pPr>
        <w:pStyle w:val="ListParagraph"/>
        <w:numPr>
          <w:ilvl w:val="0"/>
          <w:numId w:val="1"/>
        </w:numPr>
        <w:tabs>
          <w:tab w:val="left" w:pos="705"/>
          <w:tab w:val="left" w:pos="9072"/>
        </w:tabs>
      </w:pPr>
      <w:r>
        <w:rPr>
          <w:noProof/>
        </w:rPr>
        <w:pict>
          <v:shape id="Resim 6" o:spid="_x0000_s1034" type="#_x0000_t75" style="position:absolute;left:0;text-align:left;margin-left:47.25pt;margin-top:33.2pt;width:402.75pt;height:138.75pt;z-index:251653120;visibility:visible" wrapcoords="-40 0 -40 21483 21600 21483 21600 0 -40 0">
            <v:imagedata r:id="rId9" o:title=""/>
            <w10:wrap type="through"/>
          </v:shape>
        </w:pict>
      </w:r>
      <w:r w:rsidRPr="008B6FCE">
        <w:rPr>
          <w:rFonts w:ascii="Arial" w:hAnsi="Arial" w:cs="Arial"/>
          <w:b/>
        </w:rPr>
        <w:t xml:space="preserve">Aşağıdaki öğleden sonraki saatleri model saatler üzerinde yelkovan ve akrep </w:t>
      </w:r>
    </w:p>
    <w:p w:rsidR="002035A1" w:rsidRPr="008B6FCE" w:rsidRDefault="002035A1" w:rsidP="00CE5CA2">
      <w:pPr>
        <w:pStyle w:val="ListParagraph"/>
        <w:tabs>
          <w:tab w:val="left" w:pos="705"/>
          <w:tab w:val="left" w:pos="9072"/>
        </w:tabs>
      </w:pPr>
      <w:r w:rsidRPr="008B6FCE">
        <w:rPr>
          <w:rFonts w:ascii="Arial" w:hAnsi="Arial" w:cs="Arial"/>
          <w:b/>
        </w:rPr>
        <w:t>çizerek gösteriniz.</w:t>
      </w:r>
      <w:r>
        <w:t xml:space="preserve"> </w:t>
      </w:r>
    </w:p>
    <w:p w:rsidR="002035A1" w:rsidRPr="008B6FCE" w:rsidRDefault="002035A1" w:rsidP="00CE5CA2">
      <w:pPr>
        <w:pStyle w:val="ListParagraph"/>
        <w:tabs>
          <w:tab w:val="left" w:pos="705"/>
          <w:tab w:val="left" w:pos="9072"/>
        </w:tabs>
      </w:pPr>
    </w:p>
    <w:p w:rsidR="002035A1" w:rsidRDefault="002035A1" w:rsidP="00CE5CA2">
      <w:pPr>
        <w:tabs>
          <w:tab w:val="left" w:pos="705"/>
          <w:tab w:val="left" w:pos="9072"/>
        </w:tabs>
      </w:pPr>
    </w:p>
    <w:p w:rsidR="002035A1" w:rsidRDefault="002035A1" w:rsidP="00CE5CA2">
      <w:pPr>
        <w:tabs>
          <w:tab w:val="left" w:pos="705"/>
          <w:tab w:val="left" w:pos="9072"/>
        </w:tabs>
      </w:pPr>
    </w:p>
    <w:p w:rsidR="002035A1" w:rsidRDefault="002035A1" w:rsidP="00CE5CA2">
      <w:pPr>
        <w:tabs>
          <w:tab w:val="left" w:pos="705"/>
          <w:tab w:val="left" w:pos="9072"/>
        </w:tabs>
      </w:pPr>
    </w:p>
    <w:p w:rsidR="002035A1" w:rsidRDefault="002035A1" w:rsidP="00CE5CA2">
      <w:pPr>
        <w:tabs>
          <w:tab w:val="left" w:pos="705"/>
          <w:tab w:val="left" w:pos="9072"/>
        </w:tabs>
      </w:pPr>
    </w:p>
    <w:p w:rsidR="002035A1" w:rsidRDefault="002035A1" w:rsidP="00CE5CA2">
      <w:pPr>
        <w:tabs>
          <w:tab w:val="left" w:pos="705"/>
          <w:tab w:val="left" w:pos="9072"/>
        </w:tabs>
      </w:pPr>
    </w:p>
    <w:p w:rsidR="002035A1" w:rsidRDefault="002035A1" w:rsidP="00CE5CA2">
      <w:pPr>
        <w:tabs>
          <w:tab w:val="left" w:pos="705"/>
          <w:tab w:val="left" w:pos="9072"/>
        </w:tabs>
      </w:pPr>
    </w:p>
    <w:p w:rsidR="002035A1" w:rsidRDefault="002035A1" w:rsidP="00CE5CA2">
      <w:pPr>
        <w:tabs>
          <w:tab w:val="left" w:pos="705"/>
          <w:tab w:val="left" w:pos="9072"/>
        </w:tabs>
      </w:pPr>
    </w:p>
    <w:p w:rsidR="002035A1" w:rsidRDefault="002035A1" w:rsidP="00CE5CA2">
      <w:pPr>
        <w:tabs>
          <w:tab w:val="left" w:pos="705"/>
          <w:tab w:val="left" w:pos="9072"/>
        </w:tabs>
      </w:pPr>
    </w:p>
    <w:p w:rsidR="002035A1" w:rsidRDefault="002035A1" w:rsidP="00CE5CA2">
      <w:pPr>
        <w:tabs>
          <w:tab w:val="left" w:pos="705"/>
          <w:tab w:val="left" w:pos="9072"/>
        </w:tabs>
      </w:pPr>
    </w:p>
    <w:p w:rsidR="002035A1" w:rsidRDefault="002035A1" w:rsidP="00CE5CA2">
      <w:pPr>
        <w:tabs>
          <w:tab w:val="left" w:pos="705"/>
          <w:tab w:val="left" w:pos="9072"/>
        </w:tabs>
      </w:pPr>
    </w:p>
    <w:p w:rsidR="002035A1" w:rsidRDefault="002035A1" w:rsidP="00CE5CA2">
      <w:pPr>
        <w:tabs>
          <w:tab w:val="left" w:pos="705"/>
          <w:tab w:val="left" w:pos="9072"/>
        </w:tabs>
      </w:pPr>
      <w:r>
        <w:rPr>
          <w:noProof/>
        </w:rPr>
        <w:pict>
          <v:group id="_x0000_s1035" style="position:absolute;margin-left:-.35pt;margin-top:-39.7pt;width:163.5pt;height:33.75pt;z-index:251656192" coordorigin="383,587" coordsize="3270,675">
            <v:shape id="_x0000_s1036" type="#_x0000_t144" alt="GENEL DEĞERLENDİRME" style="position:absolute;left:383;top:587;width:3270;height:675" fillcolor="#b2b2b2" strokecolor="#c00000" strokeweight="1pt">
              <v:fill r:id="rId7" o:title="" opacity=".5"/>
              <v:shadow on="t" color="#99f" offset="3pt"/>
              <v:textpath style="font-family:&quot;Arial Black&quot;;font-size:24pt" fitshape="t" trim="t" string="MATEMATİK"/>
            </v:shape>
            <v:shape id="_x0000_s1037" type="#_x0000_t136" alt="3" style="position:absolute;left:1995;top:777;width:270;height:403" fillcolor="red">
              <v:stroke r:id="rId7" o:title=""/>
              <v:shadow color="#868686"/>
              <v:textpath style="font-family:&quot;Arial Black&quot;;font-size:20pt;v-text-kern:t" trim="t" fitpath="t" string="3"/>
            </v:shape>
          </v:group>
        </w:pict>
      </w:r>
      <w:r>
        <w:rPr>
          <w:noProof/>
        </w:rPr>
        <w:pict>
          <v:group id="Grup 9" o:spid="_x0000_s1038" style="position:absolute;margin-left:-60.75pt;margin-top:-1in;width:603.7pt;height:98.25pt;z-index:-251661312" coordorigin="666" coordsize="76674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">
            <v:rect id="Dikdörtgen 10" o:spid="_x0000_s1039" style="position:absolute;left:1033;width:76308;height:101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ayN8QA&#10;AADbAAAADwAAAGRycy9kb3ducmV2LnhtbESPzW7CQAyE70h9h5Ur9UY27SGClAWhCqRcC0Xt0cq6&#10;SSDrTbPb/Lx9fUDqzdaMZz5vdpNr1UB9aDwbeE5SUMSltw1XBj7Ox+UKVIjIFlvPZGCmALvtw2KD&#10;ufUjv9NwipWSEA45Gqhj7HKtQ1mTw5D4jli0b987jLL2lbY9jhLuWv2Sppl22LA01NjRW03l7fTr&#10;DHyucVh/HbtrWlbFfDjsL9nP6mLM0+O0fwUVaYr/5vt1YQVf6OUXGUB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2sjfEAAAA2wAAAA8AAAAAAAAAAAAAAAAAmAIAAGRycy9k&#10;b3ducmV2LnhtbFBLBQYAAAAABAAEAPUAAACJAwAAAAA=&#10;" fillcolor="#5e9eff" stroked="f">
              <v:fill color2="#ffebfa" rotate="t" angle="180" colors="0 #5e9eff;26214f #85c2ff;45875f #c4d6eb;1 #ffebfa" focus="100%" type="gradient">
                <o:fill v:ext="view" type="gradientUnscaled"/>
              </v:fill>
              <v:shadow on="t" color="black" opacity="24903f" origin=",.5" offset="0,.55556mm"/>
            </v:rect>
            <v:shape id="Metin Kutusu 2" o:spid="_x0000_s1040" type="#_x0000_t202" style="position:absolute;left:666;top:10287;width:76675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27MIA&#10;AADbAAAADwAAAGRycy9kb3ducmV2LnhtbERPTWvCQBC9C/0PyxS81Y2KIURXkVKhpafGQvE2Zsds&#10;NDsbstsY/71bKHibx/uc1Wawjeip87VjBdNJAoK4dLrmSsH3fveSgfABWWPjmBTcyMNm/TRaYa7d&#10;lb+oL0IlYgj7HBWYENpcSl8asugnriWO3Ml1FkOEXSV1h9cYbhs5S5JUWqw5Nhhs6dVQeSl+rYLs&#10;7fZZVOmxT5Oj+eH5R7Y4H0qlxs/Ddgki0BAe4n/3u47zp/D3SzxA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HDbswgAAANsAAAAPAAAAAAAAAAAAAAAAAJgCAABkcnMvZG93&#10;bnJldi54bWxQSwUGAAAAAAQABAD1AAAAhwMAAAAA&#10;" fillcolor="#fdeada" stroked="f" strokeweight="0">
              <v:textbox>
                <w:txbxContent>
                  <w:p w:rsidR="002035A1" w:rsidRPr="00491849" w:rsidRDefault="002035A1" w:rsidP="00CE5CA2">
                    <w:pPr>
                      <w:jc w:val="center"/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 xml:space="preserve">     DEĞER ÖLÇÜLERİ 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ZAMAN ÖLÇÜLERİ      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>ETKİNLİK 1</w:t>
                    </w:r>
                  </w:p>
                </w:txbxContent>
              </v:textbox>
            </v:shape>
          </v:group>
        </w:pict>
      </w:r>
    </w:p>
    <w:p w:rsidR="002035A1" w:rsidRDefault="002035A1" w:rsidP="00CE5CA2">
      <w:pPr>
        <w:tabs>
          <w:tab w:val="left" w:pos="705"/>
          <w:tab w:val="left" w:pos="9072"/>
        </w:tabs>
      </w:pPr>
      <w:r>
        <w:rPr>
          <w:noProof/>
        </w:rPr>
        <w:pict>
          <v:shape id="Resim 8" o:spid="_x0000_s1041" type="#_x0000_t75" style="position:absolute;margin-left:45.2pt;margin-top:28.25pt;width:402.8pt;height:272.65pt;z-index:-251662336;visibility:visible" wrapcoords="-40 0 -40 21541 21600 21541 21600 0 -40 0">
            <v:imagedata r:id="rId10" o:title=""/>
            <w10:wrap type="through"/>
          </v:shape>
        </w:pict>
      </w:r>
    </w:p>
    <w:p w:rsidR="002035A1" w:rsidRDefault="002035A1" w:rsidP="00FB1941">
      <w:pPr>
        <w:ind w:firstLine="708"/>
      </w:pPr>
    </w:p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Pr="00FB1941" w:rsidRDefault="002035A1" w:rsidP="00FB1941"/>
    <w:p w:rsidR="002035A1" w:rsidRDefault="002035A1" w:rsidP="00FB1941"/>
    <w:p w:rsidR="002035A1" w:rsidRDefault="002035A1" w:rsidP="00FB1941"/>
    <w:p w:rsidR="002035A1" w:rsidRDefault="002035A1" w:rsidP="00FB1941"/>
    <w:p w:rsidR="002035A1" w:rsidRPr="00CC3FAF" w:rsidRDefault="002035A1" w:rsidP="00FB1941">
      <w:pPr>
        <w:rPr>
          <w:rFonts w:ascii="Arial" w:hAnsi="Arial" w:cs="Arial"/>
          <w:b/>
        </w:rPr>
      </w:pPr>
    </w:p>
    <w:p w:rsidR="002035A1" w:rsidRDefault="002035A1" w:rsidP="00FB1941">
      <w:pPr>
        <w:pStyle w:val="ListParagraph"/>
        <w:numPr>
          <w:ilvl w:val="0"/>
          <w:numId w:val="1"/>
        </w:numPr>
      </w:pPr>
      <w:r w:rsidRPr="00CC3FAF">
        <w:rPr>
          <w:rFonts w:ascii="Arial" w:hAnsi="Arial" w:cs="Arial"/>
          <w:b/>
        </w:rPr>
        <w:t>Aşağıdaki saat modellerinin gösterdiği zamanları yazınız</w:t>
      </w:r>
      <w:r>
        <w:t xml:space="preserve">. </w:t>
      </w:r>
    </w:p>
    <w:p w:rsidR="002035A1" w:rsidRDefault="002035A1" w:rsidP="00FB1941">
      <w:r>
        <w:rPr>
          <w:noProof/>
        </w:rPr>
        <w:pict>
          <v:group id="Grup 16" o:spid="_x0000_s1042" style="position:absolute;margin-left:28.5pt;margin-top:1.65pt;width:479.25pt;height:179.25pt;z-index:251657216" coordsize="60864,22764" wrapcoords="13859 0 13859 1446 -34 1627 -34 19792 4732 20244 13859 20244 13859 21510 21600 21510 21600 0 13859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">
            <v:shape id="Resim 12" o:spid="_x0000_s1043" type="#_x0000_t75" style="position:absolute;top:1809;width:37814;height:190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OB1PAAAAA2wAAAA8AAABkcnMvZG93bnJldi54bWxET02LwjAQvQv+hzALe9N0PSylaxQRFfEi&#10;re7B29CMbbGZhCba7r/fCIK3ebzPmS8H04oHdb6xrOBrmoAgLq1uuFJwPm0nKQgfkDW2lknBH3lY&#10;LsajOWba9pzTowiViCHsM1RQh+AyKX1Zk0E/tY44clfbGQwRdpXUHfYx3LRyliTf0mDDsaFGR+ua&#10;yltxNwr2blPo+++hT3fpMbe5vvj05JT6/BhWPyACDeEtfrn3Os6fwfOXeIBc/A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4HU8AAAADbAAAADwAAAAAAAAAAAAAAAACfAgAA&#10;ZHJzL2Rvd25yZXYueG1sUEsFBgAAAAAEAAQA9wAAAIwDAAAAAA==&#10;">
              <v:imagedata r:id="rId11" o:title=""/>
              <v:path arrowok="t"/>
            </v:shape>
            <v:shape id="Resim 14" o:spid="_x0000_s1044" type="#_x0000_t75" style="position:absolute;left:39243;width:21621;height:227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0UWfCAAAA2wAAAA8AAABkcnMvZG93bnJldi54bWxET9tKAzEQfRf8hzBC32y2F1TWpkUKhaIs&#10;0lbQx3Ez7i5uJiGZttu/N4Lg2xzOdRarwfXqRDF1ng1MxgUo4trbjhsDb4fN7QOoJMgWe89k4EIJ&#10;VsvrqwWW1p95R6e9NCqHcCrRQCsSSq1T3ZLDNPaBOHNfPjqUDGOjbcRzDne9nhbFnXbYcW5oMdC6&#10;pfp7f3QGPoJUry+zbZT3Q/i85+eKJk1lzOhmeHoEJTTIv/jPvbV5/hx+f8kH6OU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NFFnwgAAANsAAAAPAAAAAAAAAAAAAAAAAJ8C&#10;AABkcnMvZG93bnJldi54bWxQSwUGAAAAAAQABAD3AAAAjgMAAAAA&#10;">
              <v:imagedata r:id="rId12" o:title=""/>
              <v:path arrowok="t"/>
            </v:shape>
            <w10:wrap type="through"/>
          </v:group>
        </w:pict>
      </w:r>
    </w:p>
    <w:p w:rsidR="002035A1" w:rsidRDefault="002035A1" w:rsidP="00FB1941">
      <w:pPr>
        <w:ind w:firstLine="708"/>
      </w:pPr>
    </w:p>
    <w:p w:rsidR="002035A1" w:rsidRDefault="002035A1" w:rsidP="00FB1941">
      <w:pPr>
        <w:ind w:firstLine="708"/>
      </w:pPr>
    </w:p>
    <w:p w:rsidR="002035A1" w:rsidRDefault="002035A1" w:rsidP="00FB1941">
      <w:pPr>
        <w:ind w:firstLine="708"/>
      </w:pPr>
    </w:p>
    <w:p w:rsidR="002035A1" w:rsidRPr="00323594" w:rsidRDefault="002035A1" w:rsidP="00323594"/>
    <w:p w:rsidR="002035A1" w:rsidRPr="00323594" w:rsidRDefault="002035A1" w:rsidP="00323594"/>
    <w:p w:rsidR="002035A1" w:rsidRPr="00323594" w:rsidRDefault="002035A1" w:rsidP="00323594"/>
    <w:p w:rsidR="002035A1" w:rsidRPr="00323594" w:rsidRDefault="002035A1" w:rsidP="00323594"/>
    <w:p w:rsidR="002035A1" w:rsidRPr="00323594" w:rsidRDefault="002035A1" w:rsidP="00323594"/>
    <w:p w:rsidR="002035A1" w:rsidRPr="00323594" w:rsidRDefault="002035A1" w:rsidP="00323594"/>
    <w:p w:rsidR="002035A1" w:rsidRPr="00323594" w:rsidRDefault="002035A1" w:rsidP="00323594"/>
    <w:p w:rsidR="002035A1" w:rsidRPr="00323594" w:rsidRDefault="002035A1" w:rsidP="00323594"/>
    <w:p w:rsidR="002035A1" w:rsidRDefault="002035A1" w:rsidP="00BB1D9D">
      <w:pPr>
        <w:rPr>
          <w:rFonts w:ascii="Arial" w:hAnsi="Arial" w:cs="Arial"/>
          <w:b/>
        </w:rPr>
      </w:pPr>
    </w:p>
    <w:p w:rsidR="002035A1" w:rsidRPr="00BB1D9D" w:rsidRDefault="002035A1" w:rsidP="00BB1D9D">
      <w:pPr>
        <w:rPr>
          <w:rFonts w:ascii="Arial" w:hAnsi="Arial" w:cs="Arial"/>
          <w:b/>
        </w:rPr>
      </w:pPr>
    </w:p>
    <w:p w:rsidR="002035A1" w:rsidRDefault="002035A1" w:rsidP="00BB1D9D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BB1D9D">
        <w:rPr>
          <w:rFonts w:ascii="Arial" w:hAnsi="Arial" w:cs="Arial"/>
          <w:b/>
        </w:rPr>
        <w:t xml:space="preserve">Aşağıdakilerden </w:t>
      </w:r>
      <w:r>
        <w:rPr>
          <w:rFonts w:ascii="Arial" w:hAnsi="Arial" w:cs="Arial"/>
          <w:b/>
        </w:rPr>
        <w:t xml:space="preserve">hangisi soru işareti yere </w:t>
      </w:r>
      <w:r w:rsidRPr="00BB1D9D">
        <w:rPr>
          <w:rFonts w:ascii="Arial" w:hAnsi="Arial" w:cs="Arial"/>
          <w:b/>
        </w:rPr>
        <w:t>gelmelidir?</w:t>
      </w:r>
    </w:p>
    <w:p w:rsidR="002035A1" w:rsidRPr="00BB1D9D" w:rsidRDefault="002035A1" w:rsidP="00BB1D9D">
      <w:pPr>
        <w:pStyle w:val="ListParagraph"/>
        <w:rPr>
          <w:rFonts w:ascii="Arial" w:hAnsi="Arial" w:cs="Arial"/>
          <w:b/>
        </w:rPr>
      </w:pPr>
    </w:p>
    <w:p w:rsidR="002035A1" w:rsidRDefault="002035A1" w:rsidP="00323594">
      <w:r>
        <w:rPr>
          <w:noProof/>
        </w:rPr>
        <w:pict>
          <v:shape id="Resim 69" o:spid="_x0000_s1045" type="#_x0000_t75" style="position:absolute;margin-left:115.5pt;margin-top:1.9pt;width:271.5pt;height:112.5pt;z-index:-251658240;visibility:visible" wrapcoords="-60 0 -60 21456 21600 21456 21600 0 -60 0">
            <v:imagedata r:id="rId13" o:title=""/>
            <w10:wrap type="through"/>
          </v:shape>
        </w:pict>
      </w:r>
    </w:p>
    <w:p w:rsidR="002035A1" w:rsidRDefault="002035A1" w:rsidP="00323594"/>
    <w:p w:rsidR="002035A1" w:rsidRDefault="002035A1" w:rsidP="00323594"/>
    <w:p w:rsidR="002035A1" w:rsidRDefault="002035A1" w:rsidP="00323594"/>
    <w:p w:rsidR="002035A1" w:rsidRDefault="002035A1" w:rsidP="00323594"/>
    <w:p w:rsidR="002035A1" w:rsidRDefault="002035A1" w:rsidP="00BB1D9D">
      <w:pPr>
        <w:jc w:val="both"/>
      </w:pPr>
    </w:p>
    <w:p w:rsidR="002035A1" w:rsidRDefault="002035A1" w:rsidP="00BB1D9D">
      <w:pPr>
        <w:jc w:val="both"/>
      </w:pPr>
    </w:p>
    <w:p w:rsidR="002035A1" w:rsidRDefault="002035A1" w:rsidP="00BB1D9D">
      <w:pPr>
        <w:jc w:val="both"/>
      </w:pPr>
    </w:p>
    <w:p w:rsidR="002035A1" w:rsidRPr="00323594" w:rsidRDefault="002035A1" w:rsidP="00BB1D9D">
      <w:pPr>
        <w:tabs>
          <w:tab w:val="left" w:pos="990"/>
        </w:tabs>
        <w:jc w:val="both"/>
      </w:pPr>
      <w:r>
        <w:tab/>
      </w:r>
    </w:p>
    <w:p w:rsidR="002035A1" w:rsidRDefault="002035A1" w:rsidP="00323594">
      <w:pPr>
        <w:tabs>
          <w:tab w:val="left" w:pos="990"/>
        </w:tabs>
      </w:pPr>
      <w:r>
        <w:rPr>
          <w:noProof/>
        </w:rPr>
        <w:pict>
          <v:group id="_x0000_s1046" style="position:absolute;margin-left:7.9pt;margin-top:-42.75pt;width:163.5pt;height:33.75pt;z-index:251663360" coordorigin="383,587" coordsize="3270,675">
            <v:shape id="_x0000_s1047" type="#_x0000_t144" alt="GENEL DEĞERLENDİRME" style="position:absolute;left:383;top:587;width:3270;height:675" fillcolor="#b2b2b2" strokecolor="#c00000" strokeweight="1pt">
              <v:fill r:id="rId7" o:title="" opacity=".5"/>
              <v:shadow on="t" color="#99f" offset="3pt"/>
              <v:textpath style="font-family:&quot;Arial Black&quot;;font-size:24pt" fitshape="t" trim="t" string="MATEMATİK"/>
            </v:shape>
            <v:shape id="_x0000_s1048" type="#_x0000_t136" alt="3" style="position:absolute;left:1995;top:777;width:270;height:403" fillcolor="red">
              <v:stroke r:id="rId7" o:title=""/>
              <v:shadow color="#868686"/>
              <v:textpath style="font-family:&quot;Arial Black&quot;;font-size:20pt;v-text-kern:t" trim="t" fitpath="t" string="3"/>
            </v:shape>
          </v:group>
        </w:pict>
      </w:r>
      <w:r>
        <w:rPr>
          <w:noProof/>
        </w:rPr>
        <w:pict>
          <v:group id="Grup 2" o:spid="_x0000_s1049" style="position:absolute;margin-left:-60pt;margin-top:-72.75pt;width:603.7pt;height:98.25pt;z-index:-251654144" coordorigin="666" coordsize="76674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">
            <v:rect id="Dikdörtgen 15" o:spid="_x0000_s1050" style="position:absolute;left:1033;width:76308;height:101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Rr8AA&#10;AADbAAAADwAAAGRycy9kb3ducmV2LnhtbERPTYvCMBC9C/6HMII3TRVWtGssRRS86lr0ODSzbbWZ&#10;1CZb67/fLCx4m8f7nHXSm1p01LrKsoLZNAJBnFtdcaHg/LWfLEE4j6yxtkwKXuQg2QwHa4y1ffKR&#10;upMvRAhhF6OC0vsmltLlJRl0U9sQB+7btgZ9gG0hdYvPEG5qOY+ihTRYcWgosaFtSfn99GMUXFbY&#10;ra775hblxeG126XZ4rHMlBqP+vQThKfev8X/7oMO8z/g75dw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IERr8AAAADbAAAADwAAAAAAAAAAAAAAAACYAgAAZHJzL2Rvd25y&#10;ZXYueG1sUEsFBgAAAAAEAAQA9QAAAIUDAAAAAA==&#10;" fillcolor="#5e9eff" stroked="f">
              <v:fill color2="#ffebfa" rotate="t" angle="180" colors="0 #5e9eff;26214f #85c2ff;45875f #c4d6eb;1 #ffebfa" focus="100%" type="gradient">
                <o:fill v:ext="view" type="gradientUnscaled"/>
              </v:fill>
              <v:shadow on="t" color="black" opacity="24903f" origin=",.5" offset="0,.55556mm"/>
            </v:rect>
            <v:shape id="Metin Kutusu 2" o:spid="_x0000_s1051" type="#_x0000_t202" style="position:absolute;left:666;top:10287;width:76675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kLA8IA&#10;AADbAAAADwAAAGRycy9kb3ducmV2LnhtbERPTWvCQBC9F/wPywi91Y0tjSG6ikgLLT01CuJtzI7Z&#10;aHY2ZLcx/vtuoeBtHu9zFqvBNqKnzteOFUwnCQji0umaKwW77ftTBsIHZI2NY1JwIw+r5ehhgbl2&#10;V/6mvgiViCHsc1RgQmhzKX1pyKKfuJY4cifXWQwRdpXUHV5juG3kc5Kk0mLNscFgSxtD5aX4sQqy&#10;t9tXUaXHPk2OZs8vn9nr+VAq9Tge1nMQgYZwF/+7P3ScP4O/X+I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uQsDwgAAANsAAAAPAAAAAAAAAAAAAAAAAJgCAABkcnMvZG93&#10;bnJldi54bWxQSwUGAAAAAAQABAD1AAAAhwMAAAAA&#10;" fillcolor="#fdeada" stroked="f" strokeweight="0">
              <v:textbox>
                <w:txbxContent>
                  <w:p w:rsidR="002035A1" w:rsidRPr="00491849" w:rsidRDefault="002035A1" w:rsidP="00CC5E39">
                    <w:pPr>
                      <w:jc w:val="center"/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 xml:space="preserve">     DEĞER ÖLÇÜLERİ 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ZAMAN ÖLÇÜLERİ      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>ETKİNLİK 1</w:t>
                    </w:r>
                  </w:p>
                </w:txbxContent>
              </v:textbox>
            </v:shape>
          </v:group>
        </w:pict>
      </w:r>
    </w:p>
    <w:p w:rsidR="002035A1" w:rsidRDefault="002035A1" w:rsidP="00323594">
      <w:pPr>
        <w:tabs>
          <w:tab w:val="left" w:pos="990"/>
        </w:tabs>
      </w:pPr>
    </w:p>
    <w:p w:rsidR="002035A1" w:rsidRDefault="002035A1" w:rsidP="00323594">
      <w:pPr>
        <w:tabs>
          <w:tab w:val="left" w:pos="990"/>
        </w:tabs>
      </w:pPr>
    </w:p>
    <w:p w:rsidR="002035A1" w:rsidRDefault="002035A1" w:rsidP="00BB1D9D">
      <w:pPr>
        <w:pStyle w:val="ListParagraph"/>
        <w:numPr>
          <w:ilvl w:val="0"/>
          <w:numId w:val="1"/>
        </w:numPr>
        <w:tabs>
          <w:tab w:val="left" w:pos="99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Aşağıdaki boşlukları tamamlayınız.</w:t>
      </w:r>
    </w:p>
    <w:p w:rsidR="002035A1" w:rsidRDefault="002035A1" w:rsidP="00BB1D9D">
      <w:pPr>
        <w:tabs>
          <w:tab w:val="left" w:pos="990"/>
        </w:tabs>
        <w:rPr>
          <w:rFonts w:ascii="Arial" w:hAnsi="Arial" w:cs="Arial"/>
          <w:b/>
        </w:rPr>
      </w:pPr>
      <w:r>
        <w:rPr>
          <w:noProof/>
        </w:rPr>
        <w:pict>
          <v:rect id="Dikdörtgen 71" o:spid="_x0000_s1052" style="position:absolute;margin-left:94.85pt;margin-top:9.95pt;width:44.5pt;height:18.0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" filled="f" strokecolor="#243f60" strokeweight="2pt"/>
        </w:pict>
      </w:r>
    </w:p>
    <w:p w:rsidR="002035A1" w:rsidRDefault="002035A1" w:rsidP="003F6DAE">
      <w:pPr>
        <w:pStyle w:val="ListParagraph"/>
        <w:numPr>
          <w:ilvl w:val="0"/>
          <w:numId w:val="3"/>
        </w:numPr>
        <w:tabs>
          <w:tab w:val="left" w:pos="990"/>
        </w:tabs>
        <w:rPr>
          <w:rFonts w:ascii="Arial" w:hAnsi="Arial" w:cs="Arial"/>
          <w:b/>
          <w:noProof/>
        </w:rPr>
      </w:pPr>
      <w:r w:rsidRPr="003F6DAE">
        <w:rPr>
          <w:rFonts w:ascii="Arial" w:hAnsi="Arial" w:cs="Arial"/>
          <w:b/>
        </w:rPr>
        <w:t>11 : 00,</w:t>
      </w:r>
      <w:r>
        <w:rPr>
          <w:rFonts w:ascii="Arial" w:hAnsi="Arial" w:cs="Arial"/>
          <w:b/>
        </w:rPr>
        <w:t xml:space="preserve"> </w:t>
      </w:r>
      <w:r w:rsidRPr="003F6DAE">
        <w:rPr>
          <w:rFonts w:ascii="Arial" w:hAnsi="Arial" w:cs="Arial"/>
          <w:b/>
        </w:rPr>
        <w:t xml:space="preserve">        </w:t>
      </w:r>
      <w:r w:rsidRPr="003F6DAE">
        <w:rPr>
          <w:rFonts w:ascii="Arial" w:hAnsi="Arial" w:cs="Arial"/>
          <w:b/>
          <w:noProof/>
        </w:rPr>
        <w:t xml:space="preserve">       ,  7 : 00,  5 : 00,  3 : 00 </w:t>
      </w:r>
    </w:p>
    <w:p w:rsidR="002035A1" w:rsidRPr="003F6DAE" w:rsidRDefault="002035A1" w:rsidP="003F6DAE">
      <w:pPr>
        <w:pStyle w:val="ListParagraph"/>
        <w:tabs>
          <w:tab w:val="left" w:pos="990"/>
        </w:tabs>
        <w:ind w:left="1080"/>
        <w:rPr>
          <w:rFonts w:ascii="Arial" w:hAnsi="Arial" w:cs="Arial"/>
          <w:b/>
          <w:noProof/>
        </w:rPr>
      </w:pPr>
    </w:p>
    <w:p w:rsidR="002035A1" w:rsidRDefault="002035A1" w:rsidP="003F6DAE">
      <w:pPr>
        <w:pStyle w:val="ListParagraph"/>
        <w:tabs>
          <w:tab w:val="left" w:pos="990"/>
        </w:tabs>
        <w:ind w:left="1080"/>
        <w:rPr>
          <w:rFonts w:ascii="Arial" w:hAnsi="Arial" w:cs="Arial"/>
          <w:b/>
          <w:noProof/>
          <w:color w:val="FF0000"/>
        </w:rPr>
      </w:pPr>
      <w:r>
        <w:rPr>
          <w:noProof/>
        </w:rPr>
        <w:pict>
          <v:rect id="Dikdörtgen 7" o:spid="_x0000_s1053" style="position:absolute;left:0;text-align:left;margin-left:174.35pt;margin-top:10.85pt;width:44.5pt;height:18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" filled="f" strokecolor="#385d8a" strokeweight="2pt"/>
        </w:pict>
      </w:r>
    </w:p>
    <w:p w:rsidR="002035A1" w:rsidRDefault="002035A1" w:rsidP="003F6DAE">
      <w:pPr>
        <w:pStyle w:val="ListParagraph"/>
        <w:numPr>
          <w:ilvl w:val="0"/>
          <w:numId w:val="3"/>
        </w:numPr>
        <w:tabs>
          <w:tab w:val="left" w:pos="990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 xml:space="preserve">10:00,  11:00,  </w:t>
      </w:r>
      <w:r w:rsidRPr="003F6DAE">
        <w:rPr>
          <w:rFonts w:ascii="Arial" w:hAnsi="Arial" w:cs="Arial"/>
          <w:b/>
          <w:noProof/>
        </w:rPr>
        <w:t>12:00,</w:t>
      </w:r>
      <w:r>
        <w:rPr>
          <w:rFonts w:ascii="Arial" w:hAnsi="Arial" w:cs="Arial"/>
          <w:b/>
          <w:noProof/>
        </w:rPr>
        <w:t xml:space="preserve">    </w:t>
      </w:r>
      <w:r w:rsidRPr="003F6DAE">
        <w:rPr>
          <w:rFonts w:ascii="Arial" w:hAnsi="Arial" w:cs="Arial"/>
          <w:b/>
          <w:noProof/>
        </w:rPr>
        <w:t xml:space="preserve"> </w:t>
      </w:r>
      <w:r w:rsidRPr="003F6DAE"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 xml:space="preserve">   </w:t>
      </w:r>
      <w:r w:rsidRPr="003F6DAE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 xml:space="preserve">2 </w:t>
      </w:r>
      <w:r w:rsidRPr="003F6DAE">
        <w:rPr>
          <w:rFonts w:ascii="Arial" w:hAnsi="Arial" w:cs="Arial"/>
          <w:b/>
          <w:noProof/>
        </w:rPr>
        <w:t>:00</w:t>
      </w:r>
    </w:p>
    <w:p w:rsidR="002035A1" w:rsidRDefault="002035A1" w:rsidP="003F6DAE">
      <w:pPr>
        <w:pStyle w:val="ListParagraph"/>
        <w:tabs>
          <w:tab w:val="left" w:pos="990"/>
        </w:tabs>
        <w:ind w:left="1080"/>
        <w:rPr>
          <w:rFonts w:ascii="Arial" w:hAnsi="Arial" w:cs="Arial"/>
          <w:b/>
          <w:noProof/>
        </w:rPr>
      </w:pPr>
    </w:p>
    <w:p w:rsidR="002035A1" w:rsidRPr="003F6DAE" w:rsidRDefault="002035A1" w:rsidP="003F6DAE">
      <w:pPr>
        <w:pStyle w:val="ListParagraph"/>
        <w:rPr>
          <w:rFonts w:ascii="Arial" w:hAnsi="Arial" w:cs="Arial"/>
          <w:b/>
          <w:noProof/>
        </w:rPr>
      </w:pPr>
      <w:r>
        <w:rPr>
          <w:noProof/>
        </w:rPr>
        <w:pict>
          <v:rect id="Dikdörtgen 13" o:spid="_x0000_s1054" style="position:absolute;left:0;text-align:left;margin-left:237.35pt;margin-top:9.5pt;width:44.5pt;height:1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" filled="f" strokecolor="#385d8a" strokeweight="2pt"/>
        </w:pict>
      </w:r>
    </w:p>
    <w:p w:rsidR="002035A1" w:rsidRPr="003F6DAE" w:rsidRDefault="002035A1" w:rsidP="003F6DAE">
      <w:pPr>
        <w:pStyle w:val="ListParagraph"/>
        <w:numPr>
          <w:ilvl w:val="0"/>
          <w:numId w:val="3"/>
        </w:numPr>
        <w:tabs>
          <w:tab w:val="left" w:pos="990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10 : 00,  12 : 00,  11 : 00,  10 : 00,</w:t>
      </w:r>
      <w:r w:rsidRPr="003F6DAE">
        <w:rPr>
          <w:rFonts w:ascii="Arial" w:hAnsi="Arial" w:cs="Arial"/>
          <w:b/>
          <w:noProof/>
        </w:rPr>
        <w:t xml:space="preserve"> </w:t>
      </w:r>
    </w:p>
    <w:p w:rsidR="002035A1" w:rsidRPr="003F6DAE" w:rsidRDefault="002035A1" w:rsidP="003F6DAE">
      <w:pPr>
        <w:pStyle w:val="ListParagraph"/>
        <w:tabs>
          <w:tab w:val="left" w:pos="990"/>
        </w:tabs>
        <w:ind w:left="1080"/>
        <w:rPr>
          <w:rFonts w:ascii="Arial" w:hAnsi="Arial" w:cs="Arial"/>
          <w:b/>
          <w:noProof/>
          <w:color w:val="FF0000"/>
        </w:rPr>
      </w:pPr>
    </w:p>
    <w:p w:rsidR="002035A1" w:rsidRDefault="002035A1" w:rsidP="00484305">
      <w:pPr>
        <w:tabs>
          <w:tab w:val="left" w:pos="990"/>
        </w:tabs>
        <w:rPr>
          <w:rFonts w:ascii="Arial" w:hAnsi="Arial" w:cs="Arial"/>
          <w:b/>
          <w:noProof/>
        </w:rPr>
      </w:pPr>
    </w:p>
    <w:p w:rsidR="002035A1" w:rsidRDefault="002035A1" w:rsidP="009C6DC0">
      <w:pPr>
        <w:pStyle w:val="ListParagraph"/>
        <w:numPr>
          <w:ilvl w:val="0"/>
          <w:numId w:val="1"/>
        </w:numPr>
        <w:tabs>
          <w:tab w:val="left" w:pos="990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Aşağıdaki eşitlikleri tamamlayınız.</w:t>
      </w:r>
    </w:p>
    <w:p w:rsidR="002035A1" w:rsidRDefault="002035A1" w:rsidP="009C6DC0">
      <w:pPr>
        <w:pStyle w:val="ListParagraph"/>
        <w:tabs>
          <w:tab w:val="left" w:pos="990"/>
        </w:tabs>
        <w:rPr>
          <w:rFonts w:ascii="Arial" w:hAnsi="Arial" w:cs="Arial"/>
          <w:b/>
          <w:noProof/>
        </w:rPr>
      </w:pPr>
    </w:p>
    <w:p w:rsidR="002035A1" w:rsidRPr="00EC6BC6" w:rsidRDefault="002035A1" w:rsidP="00EC6BC6">
      <w:pPr>
        <w:pStyle w:val="ListParagraph"/>
        <w:numPr>
          <w:ilvl w:val="0"/>
          <w:numId w:val="4"/>
        </w:numPr>
        <w:tabs>
          <w:tab w:val="left" w:pos="990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1 saat = ........ yarım saat</w:t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  <w:t xml:space="preserve">b. </w:t>
      </w:r>
      <w:r w:rsidRPr="00EC6BC6">
        <w:rPr>
          <w:rFonts w:ascii="Arial" w:hAnsi="Arial" w:cs="Arial"/>
          <w:b/>
          <w:noProof/>
        </w:rPr>
        <w:t>1 yarım saat =  …….. çeyrek saat</w:t>
      </w:r>
    </w:p>
    <w:p w:rsidR="002035A1" w:rsidRDefault="002035A1" w:rsidP="009C6DC0">
      <w:pPr>
        <w:tabs>
          <w:tab w:val="left" w:pos="990"/>
        </w:tabs>
        <w:rPr>
          <w:rFonts w:ascii="Arial" w:hAnsi="Arial" w:cs="Arial"/>
          <w:b/>
          <w:noProof/>
        </w:rPr>
      </w:pPr>
    </w:p>
    <w:p w:rsidR="002035A1" w:rsidRPr="009C6DC0" w:rsidRDefault="002035A1" w:rsidP="009C6DC0">
      <w:pPr>
        <w:tabs>
          <w:tab w:val="left" w:pos="990"/>
        </w:tabs>
        <w:rPr>
          <w:rFonts w:ascii="Arial" w:hAnsi="Arial" w:cs="Arial"/>
          <w:b/>
          <w:noProof/>
        </w:rPr>
      </w:pPr>
    </w:p>
    <w:p w:rsidR="002035A1" w:rsidRDefault="002035A1" w:rsidP="00EC6BC6">
      <w:pPr>
        <w:tabs>
          <w:tab w:val="left" w:pos="990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 xml:space="preserve">           ç. </w:t>
      </w:r>
      <w:r w:rsidRPr="00EC6BC6">
        <w:rPr>
          <w:rFonts w:ascii="Arial" w:hAnsi="Arial" w:cs="Arial"/>
          <w:b/>
          <w:noProof/>
        </w:rPr>
        <w:t>……. dakika = 1 yarım saat</w:t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  <w:t>d. 1 saat = ……… çeyrek saat</w:t>
      </w:r>
    </w:p>
    <w:p w:rsidR="002035A1" w:rsidRDefault="002035A1" w:rsidP="009C6DC0">
      <w:pPr>
        <w:tabs>
          <w:tab w:val="left" w:pos="990"/>
        </w:tabs>
        <w:ind w:left="720"/>
        <w:rPr>
          <w:rFonts w:ascii="Arial" w:hAnsi="Arial" w:cs="Arial"/>
          <w:b/>
          <w:noProof/>
        </w:rPr>
      </w:pPr>
    </w:p>
    <w:p w:rsidR="002035A1" w:rsidRDefault="002035A1" w:rsidP="009C6DC0">
      <w:pPr>
        <w:tabs>
          <w:tab w:val="left" w:pos="990"/>
        </w:tabs>
        <w:ind w:left="720"/>
        <w:rPr>
          <w:rFonts w:ascii="Arial" w:hAnsi="Arial" w:cs="Arial"/>
          <w:b/>
          <w:noProof/>
        </w:rPr>
      </w:pPr>
    </w:p>
    <w:p w:rsidR="002035A1" w:rsidRPr="00EC6BC6" w:rsidRDefault="002035A1" w:rsidP="00EC6BC6">
      <w:pPr>
        <w:pStyle w:val="ListParagraph"/>
        <w:tabs>
          <w:tab w:val="left" w:pos="990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e.</w:t>
      </w:r>
      <w:r w:rsidRPr="00EC6BC6">
        <w:rPr>
          <w:rFonts w:ascii="Arial" w:hAnsi="Arial" w:cs="Arial"/>
          <w:b/>
          <w:noProof/>
        </w:rPr>
        <w:t>1 çeyrek saat = ……… dakika</w:t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  <w:t xml:space="preserve">f. </w:t>
      </w:r>
      <w:r w:rsidRPr="00EC6BC6">
        <w:rPr>
          <w:rFonts w:ascii="Arial" w:hAnsi="Arial" w:cs="Arial"/>
          <w:b/>
          <w:noProof/>
        </w:rPr>
        <w:t>60 dakika = …….. saat</w:t>
      </w:r>
    </w:p>
    <w:p w:rsidR="002035A1" w:rsidRDefault="002035A1" w:rsidP="00477DC0">
      <w:pPr>
        <w:pStyle w:val="ListParagraph"/>
        <w:tabs>
          <w:tab w:val="left" w:pos="990"/>
        </w:tabs>
        <w:ind w:left="1080"/>
        <w:rPr>
          <w:rFonts w:ascii="Arial" w:hAnsi="Arial" w:cs="Arial"/>
          <w:b/>
          <w:noProof/>
        </w:rPr>
      </w:pPr>
    </w:p>
    <w:p w:rsidR="002035A1" w:rsidRDefault="002035A1" w:rsidP="009C6DC0">
      <w:pPr>
        <w:tabs>
          <w:tab w:val="left" w:pos="990"/>
        </w:tabs>
        <w:rPr>
          <w:rFonts w:ascii="Arial" w:hAnsi="Arial" w:cs="Arial"/>
          <w:b/>
          <w:noProof/>
        </w:rPr>
      </w:pPr>
    </w:p>
    <w:p w:rsidR="002035A1" w:rsidRDefault="002035A1" w:rsidP="00EC6BC6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g. </w:t>
      </w:r>
      <w:r w:rsidRPr="00EC6BC6">
        <w:rPr>
          <w:rFonts w:ascii="Arial" w:hAnsi="Arial" w:cs="Arial"/>
          <w:b/>
        </w:rPr>
        <w:t xml:space="preserve"> ….…. dakika = 1 saat 12 dakikadır.</w:t>
      </w:r>
      <w:r>
        <w:rPr>
          <w:rFonts w:ascii="Arial" w:hAnsi="Arial" w:cs="Arial"/>
          <w:b/>
        </w:rPr>
        <w:t xml:space="preserve">    h. </w:t>
      </w:r>
      <w:r w:rsidRPr="00EC6BC6">
        <w:rPr>
          <w:rFonts w:ascii="Arial" w:hAnsi="Arial" w:cs="Arial"/>
          <w:b/>
        </w:rPr>
        <w:t>1 saat 30 dakika = ……  dakikadır.</w:t>
      </w:r>
    </w:p>
    <w:p w:rsidR="002035A1" w:rsidRPr="00EC6BC6" w:rsidRDefault="002035A1" w:rsidP="00EC6BC6">
      <w:pPr>
        <w:ind w:firstLine="708"/>
        <w:jc w:val="both"/>
        <w:rPr>
          <w:rFonts w:ascii="Arial" w:hAnsi="Arial" w:cs="Arial"/>
          <w:b/>
        </w:rPr>
      </w:pPr>
    </w:p>
    <w:p w:rsidR="002035A1" w:rsidRDefault="002035A1" w:rsidP="00EC6BC6">
      <w:pPr>
        <w:jc w:val="both"/>
        <w:rPr>
          <w:rFonts w:ascii="Arial" w:hAnsi="Arial" w:cs="Arial"/>
          <w:b/>
        </w:rPr>
      </w:pPr>
    </w:p>
    <w:p w:rsidR="002035A1" w:rsidRPr="00EC6BC6" w:rsidRDefault="002035A1" w:rsidP="00EC6BC6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i. </w:t>
      </w:r>
      <w:r w:rsidRPr="00EC6BC6">
        <w:rPr>
          <w:rFonts w:ascii="Arial" w:hAnsi="Arial" w:cs="Arial"/>
          <w:b/>
        </w:rPr>
        <w:t>1 gün = ………. saattir.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j. </w:t>
      </w:r>
      <w:r w:rsidRPr="00EC6BC6">
        <w:rPr>
          <w:rFonts w:ascii="Arial" w:hAnsi="Arial" w:cs="Arial"/>
          <w:b/>
        </w:rPr>
        <w:t>Çeyrek gün = ……… saattir.</w:t>
      </w:r>
    </w:p>
    <w:p w:rsidR="002035A1" w:rsidRDefault="002035A1" w:rsidP="008E41B1">
      <w:pPr>
        <w:pStyle w:val="ListParagraph"/>
        <w:ind w:left="1080"/>
        <w:jc w:val="both"/>
        <w:rPr>
          <w:rFonts w:ascii="Arial" w:hAnsi="Arial" w:cs="Arial"/>
          <w:b/>
        </w:rPr>
      </w:pPr>
    </w:p>
    <w:p w:rsidR="002035A1" w:rsidRDefault="002035A1" w:rsidP="008E41B1">
      <w:pPr>
        <w:pStyle w:val="ListParagraph"/>
        <w:ind w:left="1080"/>
        <w:jc w:val="both"/>
        <w:rPr>
          <w:rFonts w:ascii="Arial" w:hAnsi="Arial" w:cs="Arial"/>
          <w:b/>
        </w:rPr>
      </w:pPr>
    </w:p>
    <w:p w:rsidR="002035A1" w:rsidRDefault="002035A1" w:rsidP="00477DC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k. 6 </w:t>
      </w:r>
      <w:r w:rsidRPr="00EC6BC6">
        <w:rPr>
          <w:rFonts w:ascii="Arial" w:hAnsi="Arial" w:cs="Arial"/>
          <w:b/>
        </w:rPr>
        <w:t xml:space="preserve">saat = …… </w:t>
      </w:r>
      <w:r>
        <w:rPr>
          <w:rFonts w:ascii="Arial" w:hAnsi="Arial" w:cs="Arial"/>
          <w:b/>
        </w:rPr>
        <w:t xml:space="preserve">yarım </w:t>
      </w:r>
      <w:r w:rsidRPr="00EC6BC6">
        <w:rPr>
          <w:rFonts w:ascii="Arial" w:hAnsi="Arial" w:cs="Arial"/>
          <w:b/>
        </w:rPr>
        <w:t>gündür.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l. 12 saat = ……. çeyrek gündür.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2035A1" w:rsidRPr="00477DC0" w:rsidRDefault="002035A1" w:rsidP="00477DC0">
      <w:pPr>
        <w:jc w:val="both"/>
        <w:rPr>
          <w:rFonts w:ascii="Arial" w:hAnsi="Arial" w:cs="Arial"/>
          <w:b/>
        </w:rPr>
      </w:pPr>
    </w:p>
    <w:p w:rsidR="002035A1" w:rsidRPr="00CC5E39" w:rsidRDefault="002035A1" w:rsidP="00CC5E39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CC5E39">
        <w:rPr>
          <w:rFonts w:ascii="Arial" w:hAnsi="Arial" w:cs="Arial"/>
          <w:b/>
        </w:rPr>
        <w:t xml:space="preserve">Beden Eğitimi dersimiz 80 dakika sürmüştür. İfadesindeki geçen zaman  kaç saat, kaç dakikadır? </w:t>
      </w:r>
    </w:p>
    <w:p w:rsidR="002035A1" w:rsidRDefault="002035A1" w:rsidP="009D407F">
      <w:pPr>
        <w:pStyle w:val="ListParagraph"/>
        <w:ind w:left="108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2035A1" w:rsidRPr="009D407F" w:rsidRDefault="002035A1" w:rsidP="009D407F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/>
        </w:rPr>
      </w:pPr>
      <w:r w:rsidRPr="009D407F">
        <w:rPr>
          <w:rFonts w:ascii="Arial" w:hAnsi="Arial" w:cs="Arial"/>
          <w:b/>
        </w:rPr>
        <w:t>1 saat 40 dakika</w:t>
      </w:r>
      <w:r w:rsidRPr="009D407F">
        <w:rPr>
          <w:rFonts w:ascii="Arial" w:hAnsi="Arial" w:cs="Arial"/>
          <w:b/>
        </w:rPr>
        <w:tab/>
        <w:t xml:space="preserve">      B) 1 saat 30 dakikadır        C) 1 saat 20 dakikadır </w:t>
      </w:r>
    </w:p>
    <w:p w:rsidR="002035A1" w:rsidRDefault="002035A1" w:rsidP="00CC5E39">
      <w:pPr>
        <w:jc w:val="both"/>
        <w:rPr>
          <w:rFonts w:ascii="Arial" w:hAnsi="Arial" w:cs="Arial"/>
          <w:b/>
        </w:rPr>
      </w:pPr>
    </w:p>
    <w:p w:rsidR="002035A1" w:rsidRPr="009D407F" w:rsidRDefault="002035A1" w:rsidP="009D407F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9D407F">
        <w:rPr>
          <w:rFonts w:ascii="Arial" w:hAnsi="Arial" w:cs="Arial"/>
          <w:b/>
        </w:rPr>
        <w:t xml:space="preserve">Öğretmenimiz bir kalem fabrikasına gezi yapacağımızı söyledi. </w:t>
      </w:r>
      <w:r>
        <w:rPr>
          <w:rFonts w:ascii="Arial" w:hAnsi="Arial" w:cs="Arial"/>
          <w:b/>
        </w:rPr>
        <w:t>Salı günü gezimiz, öğleyin 13:</w:t>
      </w:r>
      <w:r w:rsidRPr="009D407F">
        <w:rPr>
          <w:rFonts w:ascii="Arial" w:hAnsi="Arial" w:cs="Arial"/>
          <w:b/>
        </w:rPr>
        <w:t>20’ de başladı, 15</w:t>
      </w:r>
      <w:r>
        <w:rPr>
          <w:rFonts w:ascii="Arial" w:hAnsi="Arial" w:cs="Arial"/>
          <w:b/>
        </w:rPr>
        <w:t>:</w:t>
      </w:r>
      <w:r w:rsidRPr="009D407F">
        <w:rPr>
          <w:rFonts w:ascii="Arial" w:hAnsi="Arial" w:cs="Arial"/>
          <w:b/>
        </w:rPr>
        <w:t>15’ de sona erdi. Fabrika gezimiz kaç saat, kaç dakika sürmüştür?</w:t>
      </w:r>
    </w:p>
    <w:p w:rsidR="002035A1" w:rsidRPr="009D407F" w:rsidRDefault="002035A1" w:rsidP="009D407F">
      <w:pPr>
        <w:pStyle w:val="ListParagraph"/>
        <w:rPr>
          <w:rFonts w:ascii="Arial" w:hAnsi="Arial" w:cs="Arial"/>
          <w:b/>
        </w:rPr>
      </w:pPr>
    </w:p>
    <w:p w:rsidR="002035A1" w:rsidRPr="009D407F" w:rsidRDefault="002035A1" w:rsidP="009D407F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 saat 5 dakika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B) 2 saat 15 dakika</w:t>
      </w:r>
      <w:r>
        <w:rPr>
          <w:rFonts w:ascii="Arial" w:hAnsi="Arial" w:cs="Arial"/>
          <w:b/>
        </w:rPr>
        <w:tab/>
        <w:t xml:space="preserve">         C) 3 saat 20 dakika</w:t>
      </w:r>
    </w:p>
    <w:p w:rsidR="002035A1" w:rsidRDefault="002035A1" w:rsidP="00477DC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</w:p>
    <w:p w:rsidR="002035A1" w:rsidRDefault="002035A1" w:rsidP="00477DC0">
      <w:pPr>
        <w:jc w:val="both"/>
        <w:rPr>
          <w:rFonts w:ascii="Arial" w:hAnsi="Arial" w:cs="Arial"/>
          <w:b/>
        </w:rPr>
      </w:pPr>
    </w:p>
    <w:p w:rsidR="002035A1" w:rsidRDefault="002035A1" w:rsidP="0010517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Annem saat 17 : </w:t>
      </w:r>
      <w:smartTag w:uri="urn:schemas-microsoft-com:office:smarttags" w:element="metricconverter">
        <w:smartTagPr>
          <w:attr w:name="ProductID" w:val="00’"/>
        </w:smartTagPr>
        <w:r>
          <w:rPr>
            <w:rFonts w:ascii="Arial" w:hAnsi="Arial" w:cs="Arial"/>
            <w:b/>
          </w:rPr>
          <w:t>00’</w:t>
        </w:r>
      </w:smartTag>
      <w:r>
        <w:rPr>
          <w:rFonts w:ascii="Arial" w:hAnsi="Arial" w:cs="Arial"/>
          <w:b/>
        </w:rPr>
        <w:t xml:space="preserve"> de peynirli makarna yapmaya başladı. Makarna 25 dakika sonra hazırdı. Makarna hazır olduğunda saat kaçı gösteriyor?</w:t>
      </w:r>
    </w:p>
    <w:p w:rsidR="002035A1" w:rsidRDefault="002035A1" w:rsidP="00E56587">
      <w:pPr>
        <w:jc w:val="both"/>
        <w:rPr>
          <w:rFonts w:ascii="Arial" w:hAnsi="Arial" w:cs="Arial"/>
          <w:b/>
        </w:rPr>
      </w:pPr>
    </w:p>
    <w:p w:rsidR="002035A1" w:rsidRPr="00E56587" w:rsidRDefault="002035A1" w:rsidP="00E56587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: 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B) 17 : 25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C) 18 : 25 </w:t>
      </w:r>
    </w:p>
    <w:p w:rsidR="002035A1" w:rsidRDefault="002035A1" w:rsidP="00E56587">
      <w:pPr>
        <w:jc w:val="both"/>
        <w:rPr>
          <w:rFonts w:ascii="Arial" w:hAnsi="Arial" w:cs="Arial"/>
          <w:b/>
        </w:rPr>
      </w:pPr>
      <w:r>
        <w:rPr>
          <w:noProof/>
        </w:rPr>
        <w:pict>
          <v:group id="_x0000_s1055" style="position:absolute;left:0;text-align:left;margin-left:16.15pt;margin-top:-46.5pt;width:163.5pt;height:49.5pt;z-index:251665408" coordorigin="383,587" coordsize="3270,675">
            <v:shape id="_x0000_s1056" type="#_x0000_t144" alt="GENEL DEĞERLENDİRME" style="position:absolute;left:383;top:587;width:3270;height:675" fillcolor="#b2b2b2" strokecolor="#c00000" strokeweight="1pt">
              <v:fill r:id="rId7" o:title="" opacity=".5"/>
              <v:shadow on="t" color="#99f" offset="3pt"/>
              <v:textpath style="font-family:&quot;Arial Black&quot;;font-size:24pt" fitshape="t" trim="t" string="MATEMATİK"/>
            </v:shape>
            <v:shape id="_x0000_s1057" type="#_x0000_t136" alt="3" style="position:absolute;left:1995;top:777;width:270;height:403" fillcolor="red">
              <v:stroke r:id="rId7" o:title=""/>
              <v:shadow color="#868686"/>
              <v:textpath style="font-family:&quot;Arial Black&quot;;font-size:20pt;v-text-kern:t" trim="t" fitpath="t" string="3"/>
            </v:shape>
          </v:group>
        </w:pict>
      </w:r>
      <w:r>
        <w:rPr>
          <w:noProof/>
        </w:rPr>
        <w:pict>
          <v:group id="Grup 18" o:spid="_x0000_s1058" style="position:absolute;left:0;text-align:left;margin-left:-59.25pt;margin-top:-70.5pt;width:603.7pt;height:98.25pt;z-index:-251652096" coordorigin="666" coordsize="76674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">
            <v:rect id="Dikdörtgen 19" o:spid="_x0000_s1059" style="position:absolute;left:1033;width:76308;height:101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bqsAA&#10;AADbAAAADwAAAGRycy9kb3ducmV2LnhtbERPTYvCMBC9L/gfwgjetqkexHaNpYiCV90V9zg0Y1tt&#10;JrWJtf77jSDsbR7vc5bZYBrRU+dqywqmUQyCuLC65lLBz/f2cwHCeWSNjWVS8CQH2Wr0scRU2wfv&#10;qT/4UoQQdikqqLxvUyldUZFBF9mWOHBn2xn0AXal1B0+Qrhp5CyO59JgzaGhwpbWFRXXw90oOCXY&#10;J7/b9hIX5e652eTH+W1xVGoyHvIvEJ4G/y9+u3c6zE/g9Us4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wbqsAAAADbAAAADwAAAAAAAAAAAAAAAACYAgAAZHJzL2Rvd25y&#10;ZXYueG1sUEsFBgAAAAAEAAQA9QAAAIUDAAAAAA==&#10;" fillcolor="#5e9eff" stroked="f">
              <v:fill color2="#ffebfa" rotate="t" angle="180" colors="0 #5e9eff;26214f #85c2ff;45875f #c4d6eb;1 #ffebfa" focus="100%" type="gradient">
                <o:fill v:ext="view" type="gradientUnscaled"/>
              </v:fill>
              <v:shadow on="t" color="black" opacity="24903f" origin=",.5" offset="0,.55556mm"/>
            </v:rect>
            <v:shape id="Metin Kutusu 2" o:spid="_x0000_s1060" type="#_x0000_t202" style="position:absolute;left:666;top:10287;width:76675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xZysEA&#10;AADbAAAADwAAAGRycy9kb3ducmV2LnhtbERPz2vCMBS+D/wfwhN2m6nKSumMIqLg2MluIN6ezVvT&#10;rXkpTaz1vzcHwePH93uxGmwjeup87VjBdJKAIC6drrlS8PO9e8tA+ICssXFMCm7kYbUcvSww1+7K&#10;B+qLUIkYwj5HBSaENpfSl4Ys+olriSP36zqLIcKukrrDawy3jZwlSSot1hwbDLa0MVT+FxerINve&#10;vooqPfdpcjZHnn9m73+nUqnX8bD+ABFoCE/xw73XCmZxffwSf4B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8WcrBAAAA2wAAAA8AAAAAAAAAAAAAAAAAmAIAAGRycy9kb3du&#10;cmV2LnhtbFBLBQYAAAAABAAEAPUAAACGAwAAAAA=&#10;" fillcolor="#fdeada" stroked="f" strokeweight="0">
              <v:textbox>
                <w:txbxContent>
                  <w:p w:rsidR="002035A1" w:rsidRPr="00491849" w:rsidRDefault="002035A1" w:rsidP="00094FA7">
                    <w:pPr>
                      <w:jc w:val="center"/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 xml:space="preserve">     DEĞER ÖLÇÜLERİ 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ZAMAN ÖLÇÜLERİ      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>ETKİNLİK 1</w:t>
                    </w:r>
                  </w:p>
                </w:txbxContent>
              </v:textbox>
            </v:shape>
          </v:group>
        </w:pict>
      </w:r>
    </w:p>
    <w:p w:rsidR="002035A1" w:rsidRDefault="002035A1" w:rsidP="00E56587">
      <w:pPr>
        <w:jc w:val="both"/>
        <w:rPr>
          <w:rFonts w:ascii="Arial" w:hAnsi="Arial" w:cs="Arial"/>
          <w:b/>
        </w:rPr>
      </w:pPr>
    </w:p>
    <w:p w:rsidR="002035A1" w:rsidRPr="00E56587" w:rsidRDefault="002035A1" w:rsidP="00E56587">
      <w:pPr>
        <w:jc w:val="both"/>
        <w:rPr>
          <w:rFonts w:ascii="Arial" w:hAnsi="Arial" w:cs="Arial"/>
          <w:b/>
        </w:rPr>
      </w:pPr>
    </w:p>
    <w:p w:rsidR="002035A1" w:rsidRDefault="002035A1" w:rsidP="00E56587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Üç arkadaş sinemaya gitti. Filmin başlamasına epeyi bir zaman vardı. Erol saat </w:t>
      </w:r>
    </w:p>
    <w:p w:rsidR="002035A1" w:rsidRDefault="002035A1" w:rsidP="00E56587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17:25’ te atıştırmalık almaya gitti. Erol 25 dakika sonra döndü.  Film 20 dakika sonra başladı. Film saat kaçta başlamıştır?</w:t>
      </w:r>
    </w:p>
    <w:p w:rsidR="002035A1" w:rsidRDefault="002035A1" w:rsidP="00E56587">
      <w:pPr>
        <w:pStyle w:val="ListParagraph"/>
        <w:rPr>
          <w:rFonts w:ascii="Arial" w:hAnsi="Arial" w:cs="Arial"/>
          <w:b/>
        </w:rPr>
      </w:pPr>
    </w:p>
    <w:p w:rsidR="002035A1" w:rsidRPr="00105170" w:rsidRDefault="002035A1" w:rsidP="00FB7A12">
      <w:pPr>
        <w:pStyle w:val="ListParagraph"/>
        <w:numPr>
          <w:ilvl w:val="0"/>
          <w:numId w:val="1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18:00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B) 18:10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C) 18:20</w:t>
      </w:r>
    </w:p>
    <w:p w:rsidR="002035A1" w:rsidRPr="00477DC0" w:rsidRDefault="002035A1" w:rsidP="00477DC0">
      <w:pPr>
        <w:jc w:val="both"/>
        <w:rPr>
          <w:rFonts w:ascii="Arial" w:hAnsi="Arial" w:cs="Arial"/>
          <w:b/>
        </w:rPr>
      </w:pPr>
    </w:p>
    <w:p w:rsidR="002035A1" w:rsidRPr="00FF3D7A" w:rsidRDefault="002035A1" w:rsidP="00477DC0">
      <w:pPr>
        <w:rPr>
          <w:rFonts w:ascii="Arial" w:hAnsi="Arial" w:cs="Arial"/>
          <w:sz w:val="16"/>
          <w:szCs w:val="16"/>
        </w:rPr>
      </w:pPr>
    </w:p>
    <w:p w:rsidR="002035A1" w:rsidRDefault="002035A1" w:rsidP="00FB7A12">
      <w:pPr>
        <w:pStyle w:val="ListParagraph"/>
        <w:numPr>
          <w:ilvl w:val="0"/>
          <w:numId w:val="1"/>
        </w:numPr>
        <w:tabs>
          <w:tab w:val="left" w:pos="990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Okulumuzda 23 Nisan Ulusal Egemenlik ve Çocuk Bayramı kutlamalarında aşağıdaki belirtilen saatlerde çeşitli yarışmalar yapılmıştır. Yarımaların sürelerinin kaçar saat veya kaçar dakika olduklarını karşılarına yazınız.</w:t>
      </w:r>
    </w:p>
    <w:p w:rsidR="002035A1" w:rsidRPr="00FB7A12" w:rsidRDefault="002035A1" w:rsidP="00FB7A12">
      <w:pPr>
        <w:pStyle w:val="ListParagraph"/>
        <w:tabs>
          <w:tab w:val="left" w:pos="990"/>
        </w:tabs>
        <w:rPr>
          <w:rFonts w:ascii="Arial" w:hAnsi="Arial" w:cs="Arial"/>
          <w:b/>
          <w:noProof/>
        </w:rPr>
      </w:pPr>
    </w:p>
    <w:p w:rsidR="002035A1" w:rsidRDefault="002035A1" w:rsidP="009C6DC0">
      <w:pPr>
        <w:tabs>
          <w:tab w:val="left" w:pos="990"/>
        </w:tabs>
        <w:rPr>
          <w:rStyle w:val="hps"/>
          <w:rFonts w:ascii="Arial" w:hAnsi="Arial" w:cs="Arial"/>
          <w:b/>
          <w:color w:val="333333"/>
        </w:rPr>
      </w:pPr>
      <w:r>
        <w:rPr>
          <w:rFonts w:ascii="Arial" w:hAnsi="Arial" w:cs="Arial"/>
          <w:b/>
          <w:noProof/>
        </w:rPr>
        <w:t xml:space="preserve">           </w:t>
      </w:r>
      <w:r w:rsidRPr="002643BB">
        <w:rPr>
          <w:rStyle w:val="hps"/>
          <w:rFonts w:ascii="Arial" w:hAnsi="Arial" w:cs="Arial"/>
          <w:b/>
          <w:color w:val="FF0000"/>
          <w:u w:val="single"/>
        </w:rPr>
        <w:t xml:space="preserve">Yarışma Programı: </w:t>
      </w:r>
      <w:r>
        <w:rPr>
          <w:rStyle w:val="hps"/>
          <w:rFonts w:ascii="Arial" w:hAnsi="Arial" w:cs="Arial"/>
          <w:b/>
          <w:color w:val="333333"/>
        </w:rPr>
        <w:tab/>
      </w:r>
      <w:r>
        <w:rPr>
          <w:rStyle w:val="hps"/>
          <w:rFonts w:ascii="Arial" w:hAnsi="Arial" w:cs="Arial"/>
          <w:b/>
          <w:color w:val="333333"/>
        </w:rPr>
        <w:tab/>
      </w:r>
      <w:r>
        <w:rPr>
          <w:rStyle w:val="hps"/>
          <w:rFonts w:ascii="Arial" w:hAnsi="Arial" w:cs="Arial"/>
          <w:b/>
          <w:color w:val="333333"/>
        </w:rPr>
        <w:tab/>
      </w:r>
      <w:r>
        <w:rPr>
          <w:rStyle w:val="hps"/>
          <w:rFonts w:ascii="Arial" w:hAnsi="Arial" w:cs="Arial"/>
          <w:b/>
          <w:color w:val="333333"/>
        </w:rPr>
        <w:tab/>
      </w:r>
      <w:r>
        <w:rPr>
          <w:rStyle w:val="hps"/>
          <w:rFonts w:ascii="Arial" w:hAnsi="Arial" w:cs="Arial"/>
          <w:b/>
          <w:color w:val="333333"/>
        </w:rPr>
        <w:tab/>
      </w:r>
      <w:r>
        <w:rPr>
          <w:rStyle w:val="hps"/>
          <w:rFonts w:ascii="Arial" w:hAnsi="Arial" w:cs="Arial"/>
          <w:b/>
          <w:color w:val="333333"/>
        </w:rPr>
        <w:tab/>
      </w:r>
      <w:r>
        <w:rPr>
          <w:rStyle w:val="hps"/>
          <w:rFonts w:ascii="Arial" w:hAnsi="Arial" w:cs="Arial"/>
          <w:b/>
          <w:color w:val="333333"/>
        </w:rPr>
        <w:tab/>
      </w:r>
      <w:r w:rsidRPr="002643BB">
        <w:rPr>
          <w:rStyle w:val="hps"/>
          <w:rFonts w:ascii="Arial" w:hAnsi="Arial" w:cs="Arial"/>
          <w:b/>
          <w:color w:val="FF0000"/>
          <w:u w:val="single"/>
        </w:rPr>
        <w:t>SÜRE</w:t>
      </w:r>
    </w:p>
    <w:p w:rsidR="002035A1" w:rsidRPr="00D50E33" w:rsidRDefault="002035A1" w:rsidP="009C6DC0">
      <w:pPr>
        <w:tabs>
          <w:tab w:val="left" w:pos="990"/>
        </w:tabs>
        <w:rPr>
          <w:rStyle w:val="hps"/>
          <w:rFonts w:ascii="Arial" w:hAnsi="Arial" w:cs="Arial"/>
          <w:b/>
          <w:color w:val="333333"/>
        </w:rPr>
      </w:pPr>
    </w:p>
    <w:p w:rsidR="002035A1" w:rsidRPr="002643BB" w:rsidRDefault="002035A1" w:rsidP="00FB7A12">
      <w:pPr>
        <w:pStyle w:val="ListParagraph"/>
        <w:numPr>
          <w:ilvl w:val="0"/>
          <w:numId w:val="13"/>
        </w:numPr>
        <w:tabs>
          <w:tab w:val="left" w:pos="990"/>
        </w:tabs>
        <w:rPr>
          <w:rStyle w:val="hps"/>
          <w:rFonts w:ascii="Arial" w:hAnsi="Arial" w:cs="Arial"/>
          <w:b/>
          <w:noProof/>
        </w:rPr>
      </w:pPr>
      <w:r w:rsidRPr="00D50E33">
        <w:rPr>
          <w:rStyle w:val="hps"/>
          <w:rFonts w:ascii="Arial" w:hAnsi="Arial" w:cs="Arial"/>
          <w:b/>
          <w:color w:val="333333"/>
        </w:rPr>
        <w:t>Halat çekme</w:t>
      </w:r>
      <w:r w:rsidRPr="00D50E33">
        <w:rPr>
          <w:rFonts w:ascii="Arial" w:hAnsi="Arial" w:cs="Arial"/>
          <w:b/>
          <w:color w:val="333333"/>
        </w:rPr>
        <w:t xml:space="preserve"> </w:t>
      </w:r>
      <w:r w:rsidRPr="00D50E33">
        <w:rPr>
          <w:rStyle w:val="hps"/>
          <w:rFonts w:ascii="Arial" w:hAnsi="Arial" w:cs="Arial"/>
          <w:b/>
          <w:color w:val="333333"/>
        </w:rPr>
        <w:t>yarışı:</w:t>
      </w:r>
      <w:r w:rsidRPr="00D50E33">
        <w:rPr>
          <w:rFonts w:ascii="Arial" w:hAnsi="Arial" w:cs="Arial"/>
          <w:b/>
          <w:color w:val="333333"/>
        </w:rPr>
        <w:t xml:space="preserve"> </w:t>
      </w:r>
      <w:r>
        <w:rPr>
          <w:rFonts w:ascii="Arial" w:hAnsi="Arial" w:cs="Arial"/>
          <w:b/>
          <w:color w:val="333333"/>
        </w:rPr>
        <w:tab/>
        <w:t xml:space="preserve">          </w:t>
      </w:r>
      <w:r w:rsidRPr="00D50E33">
        <w:rPr>
          <w:rStyle w:val="hps"/>
          <w:rFonts w:ascii="Arial" w:hAnsi="Arial" w:cs="Arial"/>
          <w:b/>
          <w:color w:val="333333"/>
        </w:rPr>
        <w:t>09:50</w:t>
      </w:r>
      <w:r w:rsidRPr="00D50E33">
        <w:rPr>
          <w:rFonts w:ascii="Arial" w:hAnsi="Arial" w:cs="Arial"/>
          <w:b/>
          <w:color w:val="333333"/>
        </w:rPr>
        <w:t xml:space="preserve"> – </w:t>
      </w:r>
      <w:r w:rsidRPr="00D50E33">
        <w:rPr>
          <w:rStyle w:val="hps"/>
          <w:rFonts w:ascii="Arial" w:hAnsi="Arial" w:cs="Arial"/>
          <w:b/>
          <w:color w:val="333333"/>
        </w:rPr>
        <w:t xml:space="preserve">10:30 </w:t>
      </w:r>
      <w:r>
        <w:rPr>
          <w:rStyle w:val="hps"/>
          <w:rFonts w:ascii="Arial" w:hAnsi="Arial" w:cs="Arial"/>
          <w:b/>
          <w:color w:val="333333"/>
        </w:rPr>
        <w:t xml:space="preserve">         ……saat …… dakika</w:t>
      </w:r>
    </w:p>
    <w:p w:rsidR="002035A1" w:rsidRPr="00D50E33" w:rsidRDefault="002035A1" w:rsidP="002643BB">
      <w:pPr>
        <w:pStyle w:val="ListParagraph"/>
        <w:tabs>
          <w:tab w:val="left" w:pos="990"/>
        </w:tabs>
        <w:ind w:left="1350"/>
        <w:rPr>
          <w:rFonts w:ascii="Arial" w:hAnsi="Arial" w:cs="Arial"/>
          <w:b/>
          <w:noProof/>
        </w:rPr>
      </w:pPr>
    </w:p>
    <w:p w:rsidR="002035A1" w:rsidRPr="002643BB" w:rsidRDefault="002035A1" w:rsidP="00E841F0">
      <w:pPr>
        <w:pStyle w:val="ListParagraph"/>
        <w:numPr>
          <w:ilvl w:val="0"/>
          <w:numId w:val="13"/>
        </w:numPr>
        <w:tabs>
          <w:tab w:val="left" w:pos="990"/>
        </w:tabs>
        <w:rPr>
          <w:rFonts w:ascii="Arial" w:hAnsi="Arial" w:cs="Arial"/>
          <w:b/>
          <w:noProof/>
        </w:rPr>
      </w:pPr>
      <w:r w:rsidRPr="00D50E33">
        <w:rPr>
          <w:rFonts w:ascii="Arial" w:hAnsi="Arial" w:cs="Arial"/>
          <w:b/>
          <w:color w:val="333333"/>
        </w:rPr>
        <w:t>Kaşıkta yumurta taşıma yarışı:</w:t>
      </w:r>
      <w:r>
        <w:rPr>
          <w:rFonts w:ascii="Arial" w:hAnsi="Arial" w:cs="Arial"/>
          <w:b/>
          <w:color w:val="333333"/>
        </w:rPr>
        <w:t xml:space="preserve"> </w:t>
      </w:r>
      <w:r w:rsidRPr="00D50E33">
        <w:rPr>
          <w:rFonts w:ascii="Arial" w:hAnsi="Arial" w:cs="Arial"/>
          <w:b/>
          <w:color w:val="333333"/>
        </w:rPr>
        <w:t>10:35 – 11:25</w:t>
      </w:r>
      <w:r w:rsidRPr="00E841F0">
        <w:rPr>
          <w:rFonts w:ascii="Arial" w:hAnsi="Arial" w:cs="Arial"/>
          <w:b/>
          <w:color w:val="333333"/>
        </w:rPr>
        <w:t xml:space="preserve"> </w:t>
      </w:r>
      <w:r>
        <w:rPr>
          <w:rFonts w:ascii="Arial" w:hAnsi="Arial" w:cs="Arial"/>
          <w:b/>
          <w:color w:val="333333"/>
        </w:rPr>
        <w:tab/>
        <w:t xml:space="preserve"> </w:t>
      </w:r>
      <w:r w:rsidRPr="00E841F0">
        <w:rPr>
          <w:rFonts w:ascii="Arial" w:hAnsi="Arial" w:cs="Arial"/>
          <w:b/>
          <w:color w:val="333333"/>
        </w:rPr>
        <w:t>……saat …… dakika</w:t>
      </w:r>
    </w:p>
    <w:p w:rsidR="002035A1" w:rsidRPr="002643BB" w:rsidRDefault="002035A1" w:rsidP="002643BB">
      <w:pPr>
        <w:tabs>
          <w:tab w:val="left" w:pos="990"/>
        </w:tabs>
        <w:rPr>
          <w:rFonts w:ascii="Arial" w:hAnsi="Arial" w:cs="Arial"/>
          <w:b/>
          <w:noProof/>
        </w:rPr>
      </w:pPr>
    </w:p>
    <w:p w:rsidR="002035A1" w:rsidRPr="002643BB" w:rsidRDefault="002035A1" w:rsidP="00E841F0">
      <w:pPr>
        <w:pStyle w:val="ListParagraph"/>
        <w:numPr>
          <w:ilvl w:val="0"/>
          <w:numId w:val="13"/>
        </w:numPr>
        <w:tabs>
          <w:tab w:val="left" w:pos="990"/>
        </w:tabs>
        <w:rPr>
          <w:rFonts w:ascii="Arial" w:hAnsi="Arial" w:cs="Arial"/>
          <w:b/>
          <w:noProof/>
        </w:rPr>
      </w:pPr>
      <w:r w:rsidRPr="00D50E33">
        <w:rPr>
          <w:rFonts w:ascii="Arial" w:hAnsi="Arial" w:cs="Arial"/>
          <w:b/>
          <w:color w:val="333333"/>
        </w:rPr>
        <w:t xml:space="preserve">Çuval içinde koşu yarışı:          </w:t>
      </w:r>
      <w:r>
        <w:rPr>
          <w:rFonts w:ascii="Arial" w:hAnsi="Arial" w:cs="Arial"/>
          <w:b/>
          <w:color w:val="333333"/>
        </w:rPr>
        <w:t xml:space="preserve"> </w:t>
      </w:r>
      <w:r w:rsidRPr="00D50E33">
        <w:rPr>
          <w:rFonts w:ascii="Arial" w:hAnsi="Arial" w:cs="Arial"/>
          <w:b/>
          <w:color w:val="333333"/>
        </w:rPr>
        <w:t>11:40 – 12:50</w:t>
      </w:r>
      <w:r>
        <w:rPr>
          <w:rFonts w:ascii="Arial" w:hAnsi="Arial" w:cs="Arial"/>
          <w:b/>
          <w:color w:val="333333"/>
        </w:rPr>
        <w:tab/>
      </w:r>
      <w:r w:rsidRPr="00E841F0">
        <w:rPr>
          <w:rFonts w:ascii="Arial" w:hAnsi="Arial" w:cs="Arial"/>
          <w:b/>
          <w:color w:val="333333"/>
        </w:rPr>
        <w:t xml:space="preserve"> ……saat …… dakika</w:t>
      </w:r>
    </w:p>
    <w:p w:rsidR="002035A1" w:rsidRPr="00D50E33" w:rsidRDefault="002035A1" w:rsidP="002643BB">
      <w:pPr>
        <w:pStyle w:val="ListParagraph"/>
        <w:tabs>
          <w:tab w:val="left" w:pos="990"/>
        </w:tabs>
        <w:ind w:left="1350"/>
        <w:rPr>
          <w:rFonts w:ascii="Arial" w:hAnsi="Arial" w:cs="Arial"/>
          <w:b/>
          <w:noProof/>
        </w:rPr>
      </w:pPr>
    </w:p>
    <w:p w:rsidR="002035A1" w:rsidRPr="002643BB" w:rsidRDefault="002035A1" w:rsidP="00E841F0">
      <w:pPr>
        <w:pStyle w:val="ListParagraph"/>
        <w:numPr>
          <w:ilvl w:val="0"/>
          <w:numId w:val="13"/>
        </w:numPr>
        <w:tabs>
          <w:tab w:val="left" w:pos="990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color w:val="333333"/>
        </w:rPr>
        <w:t>Sco</w:t>
      </w:r>
      <w:r w:rsidRPr="00D50E33">
        <w:rPr>
          <w:rFonts w:ascii="Arial" w:hAnsi="Arial" w:cs="Arial"/>
          <w:b/>
          <w:color w:val="333333"/>
        </w:rPr>
        <w:t>oter yarışması:</w:t>
      </w:r>
      <w:r w:rsidRPr="00D50E33">
        <w:rPr>
          <w:rFonts w:ascii="Arial" w:hAnsi="Arial" w:cs="Arial"/>
          <w:b/>
          <w:color w:val="333333"/>
        </w:rPr>
        <w:tab/>
      </w:r>
      <w:r w:rsidRPr="00D50E33">
        <w:rPr>
          <w:rFonts w:ascii="Arial" w:hAnsi="Arial" w:cs="Arial"/>
          <w:b/>
          <w:color w:val="333333"/>
        </w:rPr>
        <w:tab/>
        <w:t xml:space="preserve">      </w:t>
      </w:r>
      <w:r>
        <w:rPr>
          <w:rFonts w:ascii="Arial" w:hAnsi="Arial" w:cs="Arial"/>
          <w:b/>
          <w:color w:val="333333"/>
        </w:rPr>
        <w:t xml:space="preserve">    </w:t>
      </w:r>
      <w:r w:rsidRPr="00D50E33">
        <w:rPr>
          <w:rFonts w:ascii="Arial" w:hAnsi="Arial" w:cs="Arial"/>
          <w:b/>
          <w:color w:val="333333"/>
        </w:rPr>
        <w:t>11:55 – 12:10</w:t>
      </w:r>
      <w:r w:rsidRPr="00E841F0">
        <w:rPr>
          <w:rFonts w:ascii="Arial" w:hAnsi="Arial" w:cs="Arial"/>
          <w:b/>
          <w:color w:val="333333"/>
        </w:rPr>
        <w:t xml:space="preserve"> </w:t>
      </w:r>
      <w:r>
        <w:rPr>
          <w:rFonts w:ascii="Arial" w:hAnsi="Arial" w:cs="Arial"/>
          <w:b/>
          <w:color w:val="333333"/>
        </w:rPr>
        <w:tab/>
        <w:t xml:space="preserve"> </w:t>
      </w:r>
      <w:r w:rsidRPr="00E841F0">
        <w:rPr>
          <w:rFonts w:ascii="Arial" w:hAnsi="Arial" w:cs="Arial"/>
          <w:b/>
          <w:color w:val="333333"/>
        </w:rPr>
        <w:t>……saat …… dakika</w:t>
      </w:r>
    </w:p>
    <w:p w:rsidR="002035A1" w:rsidRPr="002643BB" w:rsidRDefault="002035A1" w:rsidP="002643BB">
      <w:pPr>
        <w:tabs>
          <w:tab w:val="left" w:pos="990"/>
        </w:tabs>
        <w:rPr>
          <w:rFonts w:ascii="Arial" w:hAnsi="Arial" w:cs="Arial"/>
          <w:b/>
          <w:noProof/>
        </w:rPr>
      </w:pPr>
    </w:p>
    <w:p w:rsidR="002035A1" w:rsidRPr="002643BB" w:rsidRDefault="002035A1" w:rsidP="00E841F0">
      <w:pPr>
        <w:pStyle w:val="ListParagraph"/>
        <w:numPr>
          <w:ilvl w:val="0"/>
          <w:numId w:val="13"/>
        </w:numPr>
        <w:tabs>
          <w:tab w:val="left" w:pos="990"/>
        </w:tabs>
        <w:rPr>
          <w:rFonts w:ascii="Arial" w:hAnsi="Arial" w:cs="Arial"/>
          <w:b/>
          <w:noProof/>
        </w:rPr>
      </w:pPr>
      <w:r w:rsidRPr="00D50E33">
        <w:rPr>
          <w:rFonts w:ascii="Arial" w:hAnsi="Arial" w:cs="Arial"/>
          <w:b/>
          <w:color w:val="333333"/>
        </w:rPr>
        <w:t>Engelli koşu yarışması:             12:25 – 13:00</w:t>
      </w:r>
      <w:r w:rsidRPr="00E841F0">
        <w:rPr>
          <w:rFonts w:ascii="Arial" w:hAnsi="Arial" w:cs="Arial"/>
          <w:b/>
          <w:color w:val="333333"/>
        </w:rPr>
        <w:t xml:space="preserve"> </w:t>
      </w:r>
      <w:r>
        <w:rPr>
          <w:rFonts w:ascii="Arial" w:hAnsi="Arial" w:cs="Arial"/>
          <w:b/>
          <w:color w:val="333333"/>
        </w:rPr>
        <w:tab/>
        <w:t xml:space="preserve"> </w:t>
      </w:r>
      <w:r w:rsidRPr="00E841F0">
        <w:rPr>
          <w:rFonts w:ascii="Arial" w:hAnsi="Arial" w:cs="Arial"/>
          <w:b/>
          <w:color w:val="333333"/>
        </w:rPr>
        <w:t>……saat …… dakika</w:t>
      </w:r>
    </w:p>
    <w:p w:rsidR="002035A1" w:rsidRPr="00D50E33" w:rsidRDefault="002035A1" w:rsidP="002643BB">
      <w:pPr>
        <w:pStyle w:val="ListParagraph"/>
        <w:tabs>
          <w:tab w:val="left" w:pos="990"/>
        </w:tabs>
        <w:ind w:left="1350"/>
        <w:rPr>
          <w:rFonts w:ascii="Arial" w:hAnsi="Arial" w:cs="Arial"/>
          <w:b/>
          <w:noProof/>
        </w:rPr>
      </w:pPr>
    </w:p>
    <w:p w:rsidR="002035A1" w:rsidRPr="00094FA7" w:rsidRDefault="002035A1" w:rsidP="00E841F0">
      <w:pPr>
        <w:pStyle w:val="ListParagraph"/>
        <w:numPr>
          <w:ilvl w:val="0"/>
          <w:numId w:val="13"/>
        </w:numPr>
        <w:tabs>
          <w:tab w:val="left" w:pos="990"/>
        </w:tabs>
        <w:rPr>
          <w:rFonts w:ascii="Arial" w:hAnsi="Arial" w:cs="Arial"/>
          <w:b/>
          <w:noProof/>
        </w:rPr>
      </w:pPr>
      <w:r w:rsidRPr="00D50E33">
        <w:rPr>
          <w:rFonts w:ascii="Arial" w:hAnsi="Arial" w:cs="Arial"/>
          <w:b/>
          <w:color w:val="333333"/>
        </w:rPr>
        <w:t xml:space="preserve">Hula hop yarışması:                  </w:t>
      </w:r>
      <w:r>
        <w:rPr>
          <w:rFonts w:ascii="Arial" w:hAnsi="Arial" w:cs="Arial"/>
          <w:b/>
          <w:color w:val="333333"/>
        </w:rPr>
        <w:t xml:space="preserve"> </w:t>
      </w:r>
      <w:r w:rsidRPr="00D50E33">
        <w:rPr>
          <w:rFonts w:ascii="Arial" w:hAnsi="Arial" w:cs="Arial"/>
          <w:b/>
          <w:color w:val="333333"/>
        </w:rPr>
        <w:t>13:25 – 14:25</w:t>
      </w:r>
      <w:r>
        <w:rPr>
          <w:rFonts w:ascii="Arial" w:hAnsi="Arial" w:cs="Arial"/>
          <w:b/>
          <w:color w:val="333333"/>
        </w:rPr>
        <w:tab/>
        <w:t xml:space="preserve"> </w:t>
      </w:r>
      <w:r w:rsidRPr="00E841F0">
        <w:rPr>
          <w:rFonts w:ascii="Arial" w:hAnsi="Arial" w:cs="Arial"/>
          <w:b/>
          <w:color w:val="333333"/>
        </w:rPr>
        <w:t>……saat …… dakika</w:t>
      </w:r>
    </w:p>
    <w:p w:rsidR="002035A1" w:rsidRPr="00094FA7" w:rsidRDefault="002035A1" w:rsidP="00094FA7">
      <w:pPr>
        <w:pStyle w:val="ListParagraph"/>
        <w:rPr>
          <w:rFonts w:ascii="Arial" w:hAnsi="Arial" w:cs="Arial"/>
          <w:b/>
          <w:noProof/>
        </w:rPr>
      </w:pPr>
    </w:p>
    <w:p w:rsidR="002035A1" w:rsidRDefault="002035A1" w:rsidP="00094FA7">
      <w:pPr>
        <w:pStyle w:val="ListParagraph"/>
        <w:numPr>
          <w:ilvl w:val="0"/>
          <w:numId w:val="1"/>
        </w:numPr>
        <w:tabs>
          <w:tab w:val="left" w:pos="990"/>
        </w:tabs>
        <w:rPr>
          <w:rFonts w:ascii="Arial" w:hAnsi="Arial" w:cs="Arial"/>
          <w:b/>
          <w:noProof/>
        </w:rPr>
      </w:pPr>
      <w:r w:rsidRPr="00094FA7">
        <w:rPr>
          <w:rFonts w:ascii="Arial" w:hAnsi="Arial" w:cs="Arial"/>
          <w:b/>
          <w:noProof/>
        </w:rPr>
        <w:t xml:space="preserve"> Haftanın</w:t>
      </w:r>
      <w:r w:rsidRPr="00094FA7">
        <w:rPr>
          <w:rFonts w:ascii="Arial" w:hAnsi="Arial" w:cs="Arial"/>
          <w:b/>
          <w:position w:val="-24"/>
        </w:rPr>
        <w:t xml:space="preserve"> </w:t>
      </w:r>
      <w:r w:rsidRPr="00094FA7">
        <w:rPr>
          <w:rFonts w:ascii="Arial" w:hAnsi="Arial" w:cs="Arial"/>
          <w:b/>
          <w:position w:val="-24"/>
        </w:rPr>
        <w:object w:dxaOrig="260" w:dyaOrig="660">
          <v:shape id="_x0000_i1025" type="#_x0000_t75" style="width:12.75pt;height:33pt" o:ole="">
            <v:imagedata r:id="rId14" o:title=""/>
          </v:shape>
          <o:OLEObject Type="Embed" ProgID="Equation.DSMT4" ShapeID="_x0000_i1025" DrawAspect="Content" ObjectID="_1420746824" r:id="rId15"/>
        </w:object>
      </w:r>
      <w:r w:rsidRPr="00094FA7">
        <w:rPr>
          <w:rFonts w:ascii="Arial" w:hAnsi="Arial" w:cs="Arial"/>
          <w:b/>
        </w:rPr>
        <w:t>’ si kaç gündür?</w:t>
      </w:r>
    </w:p>
    <w:p w:rsidR="002035A1" w:rsidRDefault="002035A1" w:rsidP="00094FA7">
      <w:pPr>
        <w:pStyle w:val="ListParagraph"/>
        <w:numPr>
          <w:ilvl w:val="0"/>
          <w:numId w:val="16"/>
        </w:numPr>
        <w:tabs>
          <w:tab w:val="left" w:pos="990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 xml:space="preserve"> 5</w:t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  <w:t>B) 4</w:t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  <w:t>C) 2</w:t>
      </w:r>
      <w:r w:rsidRPr="00094FA7">
        <w:rPr>
          <w:rFonts w:ascii="Arial" w:hAnsi="Arial" w:cs="Arial"/>
          <w:b/>
          <w:noProof/>
        </w:rPr>
        <w:tab/>
      </w:r>
    </w:p>
    <w:p w:rsidR="002035A1" w:rsidRPr="00094FA7" w:rsidRDefault="002035A1" w:rsidP="00094FA7">
      <w:pPr>
        <w:tabs>
          <w:tab w:val="left" w:pos="990"/>
        </w:tabs>
        <w:rPr>
          <w:rFonts w:ascii="Arial" w:hAnsi="Arial" w:cs="Arial"/>
          <w:b/>
          <w:noProof/>
        </w:rPr>
      </w:pPr>
    </w:p>
    <w:p w:rsidR="002035A1" w:rsidRDefault="002035A1" w:rsidP="00094FA7">
      <w:pPr>
        <w:pStyle w:val="ListParagraph"/>
        <w:numPr>
          <w:ilvl w:val="0"/>
          <w:numId w:val="1"/>
        </w:numPr>
        <w:tabs>
          <w:tab w:val="left" w:pos="990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 xml:space="preserve"> 5 gün 1 ayın kaçta kaçıdır?</w:t>
      </w:r>
    </w:p>
    <w:p w:rsidR="002035A1" w:rsidRDefault="002035A1" w:rsidP="00094FA7">
      <w:pPr>
        <w:pStyle w:val="ListParagraph"/>
        <w:tabs>
          <w:tab w:val="left" w:pos="990"/>
        </w:tabs>
        <w:rPr>
          <w:rFonts w:ascii="Arial" w:hAnsi="Arial" w:cs="Arial"/>
          <w:b/>
          <w:noProof/>
        </w:rPr>
      </w:pPr>
    </w:p>
    <w:p w:rsidR="002035A1" w:rsidRPr="00640897" w:rsidRDefault="002035A1" w:rsidP="00094FA7">
      <w:pPr>
        <w:pStyle w:val="ListParagraph"/>
        <w:numPr>
          <w:ilvl w:val="0"/>
          <w:numId w:val="17"/>
        </w:numPr>
        <w:tabs>
          <w:tab w:val="left" w:pos="990"/>
        </w:tabs>
        <w:rPr>
          <w:rFonts w:ascii="Arial" w:hAnsi="Arial" w:cs="Arial"/>
          <w:b/>
          <w:noProof/>
        </w:rPr>
      </w:pPr>
      <w:r>
        <w:rPr>
          <w:noProof/>
        </w:rPr>
        <w:pict>
          <v:shape id="_x0000_s1061" type="#_x0000_t75" style="position:absolute;left:0;text-align:left;margin-left:405.1pt;margin-top:.3pt;width:14.25pt;height:33pt;z-index:-251650048">
            <v:imagedata r:id="rId16" o:title=""/>
          </v:shape>
          <o:OLEObject Type="Embed" ProgID="Equation.DSMT4" ShapeID="_x0000_s1061" DrawAspect="Content" ObjectID="_1420746827" r:id="rId17"/>
        </w:pict>
      </w:r>
      <w:r w:rsidRPr="001B6BCF">
        <w:rPr>
          <w:position w:val="-24"/>
        </w:rPr>
        <w:object w:dxaOrig="440" w:dyaOrig="660">
          <v:shape id="_x0000_i1028" type="#_x0000_t75" style="width:21.75pt;height:33pt" o:ole="">
            <v:imagedata r:id="rId18" o:title=""/>
          </v:shape>
          <o:OLEObject Type="Embed" ProgID="Equation.DSMT4" ShapeID="_x0000_i1028" DrawAspect="Content" ObjectID="_1420746825" r:id="rId19"/>
        </w:object>
      </w:r>
      <w:r w:rsidRPr="00640897">
        <w:rPr>
          <w:rFonts w:ascii="Arial" w:hAnsi="Arial" w:cs="Arial"/>
          <w:b/>
        </w:rPr>
        <w:tab/>
      </w:r>
      <w:r w:rsidRPr="00640897">
        <w:rPr>
          <w:rFonts w:ascii="Arial" w:hAnsi="Arial" w:cs="Arial"/>
          <w:b/>
        </w:rPr>
        <w:tab/>
      </w:r>
      <w:r w:rsidRPr="00640897">
        <w:rPr>
          <w:rFonts w:ascii="Arial" w:hAnsi="Arial" w:cs="Arial"/>
          <w:b/>
        </w:rPr>
        <w:tab/>
      </w:r>
      <w:r w:rsidRPr="00640897">
        <w:rPr>
          <w:rFonts w:ascii="Arial" w:hAnsi="Arial" w:cs="Arial"/>
          <w:b/>
        </w:rPr>
        <w:tab/>
        <w:t xml:space="preserve">B) </w:t>
      </w:r>
      <w:r w:rsidRPr="00640897">
        <w:rPr>
          <w:rFonts w:ascii="Arial" w:hAnsi="Arial" w:cs="Arial"/>
          <w:b/>
          <w:position w:val="-24"/>
        </w:rPr>
        <w:object w:dxaOrig="440" w:dyaOrig="660">
          <v:shape id="_x0000_i1029" type="#_x0000_t75" style="width:21.75pt;height:33pt" o:ole="">
            <v:imagedata r:id="rId20" o:title=""/>
          </v:shape>
          <o:OLEObject Type="Embed" ProgID="Equation.DSMT4" ShapeID="_x0000_i1029" DrawAspect="Content" ObjectID="_1420746826" r:id="rId21"/>
        </w:object>
      </w:r>
      <w:r w:rsidRPr="00640897">
        <w:rPr>
          <w:rFonts w:ascii="Arial" w:hAnsi="Arial" w:cs="Arial"/>
          <w:b/>
        </w:rPr>
        <w:tab/>
      </w:r>
      <w:r w:rsidRPr="00640897">
        <w:rPr>
          <w:rFonts w:ascii="Arial" w:hAnsi="Arial" w:cs="Arial"/>
          <w:b/>
        </w:rPr>
        <w:tab/>
      </w:r>
      <w:r w:rsidRPr="00640897">
        <w:rPr>
          <w:rFonts w:ascii="Arial" w:hAnsi="Arial" w:cs="Arial"/>
          <w:b/>
        </w:rPr>
        <w:tab/>
      </w:r>
      <w:r w:rsidRPr="00640897">
        <w:rPr>
          <w:rFonts w:ascii="Arial" w:hAnsi="Arial" w:cs="Arial"/>
          <w:b/>
        </w:rPr>
        <w:tab/>
        <w:t>C)</w:t>
      </w:r>
      <w:r>
        <w:t xml:space="preserve"> </w:t>
      </w:r>
    </w:p>
    <w:p w:rsidR="002035A1" w:rsidRDefault="002035A1" w:rsidP="00640897">
      <w:pPr>
        <w:tabs>
          <w:tab w:val="left" w:pos="990"/>
        </w:tabs>
        <w:rPr>
          <w:rFonts w:ascii="Arial" w:hAnsi="Arial" w:cs="Arial"/>
          <w:b/>
          <w:noProof/>
        </w:rPr>
      </w:pPr>
    </w:p>
    <w:p w:rsidR="002035A1" w:rsidRPr="007076EC" w:rsidRDefault="002035A1" w:rsidP="007076EC">
      <w:pPr>
        <w:pStyle w:val="ListParagraph"/>
        <w:numPr>
          <w:ilvl w:val="0"/>
          <w:numId w:val="1"/>
        </w:numPr>
        <w:shd w:val="clear" w:color="auto" w:fill="FFFFFF"/>
        <w:spacing w:before="180" w:after="100"/>
        <w:ind w:right="2160"/>
        <w:rPr>
          <w:rFonts w:ascii="Arial" w:hAnsi="Arial" w:cs="Arial"/>
          <w:b/>
          <w:noProof/>
        </w:rPr>
      </w:pPr>
      <w:r w:rsidRPr="00640897">
        <w:rPr>
          <w:rFonts w:ascii="Arial" w:hAnsi="Arial" w:cs="Arial"/>
          <w:b/>
          <w:color w:val="000000"/>
        </w:rPr>
        <w:t>“ 6 gün 18 saat – 3 gün 11 saat = ………gün ………saat ”</w:t>
      </w:r>
      <w:r>
        <w:rPr>
          <w:rFonts w:ascii="Arial" w:hAnsi="Arial" w:cs="Arial"/>
          <w:b/>
          <w:color w:val="000000"/>
        </w:rPr>
        <w:t xml:space="preserve"> </w:t>
      </w:r>
      <w:r w:rsidRPr="007076EC">
        <w:rPr>
          <w:rFonts w:ascii="Arial" w:hAnsi="Arial" w:cs="Arial"/>
          <w:b/>
          <w:color w:val="000000"/>
        </w:rPr>
        <w:t xml:space="preserve">eşitliğindeki </w:t>
      </w:r>
      <w:r w:rsidRPr="00640897">
        <w:rPr>
          <w:rFonts w:ascii="Arial" w:hAnsi="Arial" w:cs="Arial"/>
          <w:b/>
          <w:color w:val="000000"/>
        </w:rPr>
        <w:t>boşlukları aşağıdakilerden hangisi tamamlar?</w:t>
      </w:r>
      <w:r>
        <w:rPr>
          <w:rFonts w:ascii="Arial" w:hAnsi="Arial" w:cs="Arial"/>
          <w:b/>
          <w:color w:val="000000"/>
        </w:rPr>
        <w:t xml:space="preserve">   </w:t>
      </w:r>
    </w:p>
    <w:p w:rsidR="002035A1" w:rsidRDefault="002035A1" w:rsidP="007076EC">
      <w:pPr>
        <w:pStyle w:val="ListParagraph"/>
        <w:shd w:val="clear" w:color="auto" w:fill="FFFFFF"/>
        <w:spacing w:before="180" w:after="100"/>
        <w:ind w:right="2160"/>
        <w:rPr>
          <w:rFonts w:ascii="Arial" w:hAnsi="Arial" w:cs="Arial"/>
          <w:b/>
          <w:color w:val="000000"/>
        </w:rPr>
      </w:pPr>
    </w:p>
    <w:p w:rsidR="002035A1" w:rsidRPr="007076EC" w:rsidRDefault="002035A1" w:rsidP="007076EC">
      <w:pPr>
        <w:pStyle w:val="ListParagraph"/>
        <w:numPr>
          <w:ilvl w:val="0"/>
          <w:numId w:val="20"/>
        </w:numPr>
        <w:shd w:val="clear" w:color="auto" w:fill="FFFFFF"/>
        <w:tabs>
          <w:tab w:val="left" w:pos="9639"/>
          <w:tab w:val="left" w:pos="9746"/>
        </w:tabs>
        <w:spacing w:before="180" w:after="100"/>
        <w:ind w:right="2160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color w:val="000000"/>
        </w:rPr>
        <w:t xml:space="preserve">4 gün 7 saat         </w:t>
      </w:r>
      <w:r w:rsidRPr="007076EC">
        <w:rPr>
          <w:rFonts w:ascii="Arial" w:hAnsi="Arial" w:cs="Arial"/>
          <w:b/>
          <w:color w:val="000000"/>
        </w:rPr>
        <w:t xml:space="preserve">B) 3 gün 7 saat      </w:t>
      </w:r>
      <w:r>
        <w:rPr>
          <w:rFonts w:ascii="Arial" w:hAnsi="Arial" w:cs="Arial"/>
          <w:b/>
          <w:color w:val="000000"/>
        </w:rPr>
        <w:t xml:space="preserve">       C) 3 gün 19 saat </w:t>
      </w:r>
    </w:p>
    <w:p w:rsidR="002035A1" w:rsidRDefault="002035A1" w:rsidP="007076EC">
      <w:pPr>
        <w:shd w:val="clear" w:color="auto" w:fill="FFFFFF"/>
        <w:tabs>
          <w:tab w:val="left" w:pos="9639"/>
          <w:tab w:val="left" w:pos="9746"/>
        </w:tabs>
        <w:spacing w:before="180" w:after="100"/>
        <w:ind w:right="2160"/>
        <w:rPr>
          <w:rFonts w:ascii="Arial" w:hAnsi="Arial" w:cs="Arial"/>
          <w:b/>
          <w:noProof/>
        </w:rPr>
      </w:pPr>
    </w:p>
    <w:p w:rsidR="002035A1" w:rsidRDefault="002035A1" w:rsidP="007076EC">
      <w:pPr>
        <w:pStyle w:val="ListParagraph"/>
        <w:numPr>
          <w:ilvl w:val="0"/>
          <w:numId w:val="1"/>
        </w:numPr>
        <w:shd w:val="clear" w:color="auto" w:fill="FFFFFF"/>
        <w:tabs>
          <w:tab w:val="left" w:pos="9639"/>
          <w:tab w:val="left" w:pos="9746"/>
        </w:tabs>
        <w:spacing w:before="180" w:after="100"/>
        <w:ind w:right="2160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 xml:space="preserve"> Aşağıdaki eşitliği tamamlayınız.</w:t>
      </w:r>
    </w:p>
    <w:p w:rsidR="002035A1" w:rsidRDefault="002035A1" w:rsidP="007076EC">
      <w:pPr>
        <w:pStyle w:val="ListParagraph"/>
        <w:shd w:val="clear" w:color="auto" w:fill="FFFFFF"/>
        <w:tabs>
          <w:tab w:val="left" w:pos="9639"/>
          <w:tab w:val="left" w:pos="9746"/>
        </w:tabs>
        <w:spacing w:before="180" w:after="100"/>
        <w:ind w:right="2160"/>
        <w:rPr>
          <w:rFonts w:ascii="Arial" w:hAnsi="Arial" w:cs="Arial"/>
          <w:b/>
          <w:noProof/>
        </w:rPr>
      </w:pPr>
    </w:p>
    <w:p w:rsidR="002035A1" w:rsidRDefault="002035A1" w:rsidP="007076EC">
      <w:pPr>
        <w:pStyle w:val="ListParagraph"/>
        <w:shd w:val="clear" w:color="auto" w:fill="FFFFFF"/>
        <w:tabs>
          <w:tab w:val="left" w:pos="9639"/>
          <w:tab w:val="left" w:pos="9746"/>
        </w:tabs>
        <w:spacing w:before="180" w:after="100"/>
        <w:ind w:right="2160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“ 24 gün 5 saat + 12 gün 19 saat = ……gün……..saattir. ”</w:t>
      </w:r>
    </w:p>
    <w:p w:rsidR="002035A1" w:rsidRPr="007076EC" w:rsidRDefault="002035A1" w:rsidP="007076EC">
      <w:pPr>
        <w:pStyle w:val="ListParagraph"/>
        <w:shd w:val="clear" w:color="auto" w:fill="FFFFFF"/>
        <w:tabs>
          <w:tab w:val="left" w:pos="9639"/>
          <w:tab w:val="left" w:pos="9746"/>
        </w:tabs>
        <w:spacing w:before="180" w:after="100"/>
        <w:ind w:right="2160"/>
        <w:rPr>
          <w:rFonts w:ascii="Arial" w:hAnsi="Arial" w:cs="Arial"/>
          <w:b/>
          <w:noProof/>
        </w:rPr>
      </w:pPr>
      <w:hyperlink r:id="rId22" w:history="1">
        <w:r w:rsidRPr="0084168D">
          <w:rPr>
            <w:rStyle w:val="Hyperlink"/>
            <w:rFonts w:ascii="Arial" w:hAnsi="Arial" w:cs="Arial"/>
            <w:b/>
            <w:noProof/>
          </w:rPr>
          <w:t>www.sorubak.com</w:t>
        </w:r>
      </w:hyperlink>
      <w:r>
        <w:rPr>
          <w:rFonts w:ascii="Arial" w:hAnsi="Arial" w:cs="Arial"/>
          <w:b/>
          <w:noProof/>
        </w:rPr>
        <w:t xml:space="preserve"> </w:t>
      </w:r>
    </w:p>
    <w:sectPr w:rsidR="002035A1" w:rsidRPr="007076EC" w:rsidSect="002D522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5A1" w:rsidRDefault="002035A1" w:rsidP="008B6FCE">
      <w:r>
        <w:separator/>
      </w:r>
    </w:p>
  </w:endnote>
  <w:endnote w:type="continuationSeparator" w:id="0">
    <w:p w:rsidR="002035A1" w:rsidRDefault="002035A1" w:rsidP="008B6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5A1" w:rsidRDefault="002035A1" w:rsidP="008B6FCE">
      <w:r>
        <w:separator/>
      </w:r>
    </w:p>
  </w:footnote>
  <w:footnote w:type="continuationSeparator" w:id="0">
    <w:p w:rsidR="002035A1" w:rsidRDefault="002035A1" w:rsidP="008B6F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0BE5"/>
    <w:multiLevelType w:val="hybridMultilevel"/>
    <w:tmpl w:val="5E18452E"/>
    <w:lvl w:ilvl="0" w:tplc="A6440C12">
      <w:start w:val="11"/>
      <w:numFmt w:val="lowerLetter"/>
      <w:lvlText w:val="%1."/>
      <w:lvlJc w:val="left"/>
      <w:pPr>
        <w:ind w:left="11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04821646"/>
    <w:multiLevelType w:val="hybridMultilevel"/>
    <w:tmpl w:val="AFF4D128"/>
    <w:lvl w:ilvl="0" w:tplc="5AB68F0E">
      <w:start w:val="1"/>
      <w:numFmt w:val="upperLetter"/>
      <w:lvlText w:val="%1)"/>
      <w:lvlJc w:val="left"/>
      <w:pPr>
        <w:ind w:left="1506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2">
    <w:nsid w:val="0C457323"/>
    <w:multiLevelType w:val="hybridMultilevel"/>
    <w:tmpl w:val="DD140B3E"/>
    <w:lvl w:ilvl="0" w:tplc="621C5056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cs="Times New Roman" w:hint="default"/>
        <w:b/>
      </w:rPr>
    </w:lvl>
    <w:lvl w:ilvl="1" w:tplc="9C8C10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4A3415"/>
    <w:multiLevelType w:val="hybridMultilevel"/>
    <w:tmpl w:val="4606E276"/>
    <w:lvl w:ilvl="0" w:tplc="720E24B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C99054A"/>
    <w:multiLevelType w:val="hybridMultilevel"/>
    <w:tmpl w:val="51C67878"/>
    <w:lvl w:ilvl="0" w:tplc="4CCA705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5E6551D"/>
    <w:multiLevelType w:val="hybridMultilevel"/>
    <w:tmpl w:val="C32053DA"/>
    <w:lvl w:ilvl="0" w:tplc="709A39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EE5678"/>
    <w:multiLevelType w:val="hybridMultilevel"/>
    <w:tmpl w:val="CEBEFDB8"/>
    <w:lvl w:ilvl="0" w:tplc="E250D57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D8C107E"/>
    <w:multiLevelType w:val="hybridMultilevel"/>
    <w:tmpl w:val="005650DE"/>
    <w:lvl w:ilvl="0" w:tplc="23E0AD1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01E2D5A"/>
    <w:multiLevelType w:val="hybridMultilevel"/>
    <w:tmpl w:val="FEB28BB4"/>
    <w:lvl w:ilvl="0" w:tplc="53F8C4E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9A3008"/>
    <w:multiLevelType w:val="hybridMultilevel"/>
    <w:tmpl w:val="47D4DFEA"/>
    <w:lvl w:ilvl="0" w:tplc="9E0EEDC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C223D8"/>
    <w:multiLevelType w:val="hybridMultilevel"/>
    <w:tmpl w:val="C8F270FC"/>
    <w:lvl w:ilvl="0" w:tplc="631EE45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544329D"/>
    <w:multiLevelType w:val="hybridMultilevel"/>
    <w:tmpl w:val="98D22462"/>
    <w:lvl w:ilvl="0" w:tplc="9E580D5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9B1208"/>
    <w:multiLevelType w:val="hybridMultilevel"/>
    <w:tmpl w:val="4ED49336"/>
    <w:lvl w:ilvl="0" w:tplc="29B09C80">
      <w:start w:val="1"/>
      <w:numFmt w:val="decimal"/>
      <w:lvlText w:val="%1."/>
      <w:lvlJc w:val="left"/>
      <w:pPr>
        <w:ind w:left="1350" w:hanging="360"/>
      </w:pPr>
      <w:rPr>
        <w:rFonts w:cs="Times New Roman" w:hint="default"/>
        <w:b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13">
    <w:nsid w:val="40856D51"/>
    <w:multiLevelType w:val="hybridMultilevel"/>
    <w:tmpl w:val="2CFC2CB0"/>
    <w:lvl w:ilvl="0" w:tplc="9C7237E2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20158EC"/>
    <w:multiLevelType w:val="hybridMultilevel"/>
    <w:tmpl w:val="35F46132"/>
    <w:lvl w:ilvl="0" w:tplc="136A0ED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93B2B4C"/>
    <w:multiLevelType w:val="hybridMultilevel"/>
    <w:tmpl w:val="1896AFBC"/>
    <w:lvl w:ilvl="0" w:tplc="2BB89DE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AE86B38"/>
    <w:multiLevelType w:val="hybridMultilevel"/>
    <w:tmpl w:val="AF501AE8"/>
    <w:lvl w:ilvl="0" w:tplc="74EE733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3E372DB"/>
    <w:multiLevelType w:val="hybridMultilevel"/>
    <w:tmpl w:val="9E5E02B8"/>
    <w:lvl w:ilvl="0" w:tplc="445C05C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66474C8"/>
    <w:multiLevelType w:val="hybridMultilevel"/>
    <w:tmpl w:val="023ADA48"/>
    <w:lvl w:ilvl="0" w:tplc="041F0019">
      <w:start w:val="5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FF4225C"/>
    <w:multiLevelType w:val="hybridMultilevel"/>
    <w:tmpl w:val="E488CC8A"/>
    <w:lvl w:ilvl="0" w:tplc="DEF8612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3"/>
  </w:num>
  <w:num w:numId="5">
    <w:abstractNumId w:val="2"/>
  </w:num>
  <w:num w:numId="6">
    <w:abstractNumId w:val="13"/>
  </w:num>
  <w:num w:numId="7">
    <w:abstractNumId w:val="5"/>
  </w:num>
  <w:num w:numId="8">
    <w:abstractNumId w:val="6"/>
  </w:num>
  <w:num w:numId="9">
    <w:abstractNumId w:val="15"/>
  </w:num>
  <w:num w:numId="10">
    <w:abstractNumId w:val="11"/>
  </w:num>
  <w:num w:numId="11">
    <w:abstractNumId w:val="17"/>
  </w:num>
  <w:num w:numId="12">
    <w:abstractNumId w:val="7"/>
  </w:num>
  <w:num w:numId="13">
    <w:abstractNumId w:val="12"/>
  </w:num>
  <w:num w:numId="14">
    <w:abstractNumId w:val="18"/>
  </w:num>
  <w:num w:numId="15">
    <w:abstractNumId w:val="0"/>
  </w:num>
  <w:num w:numId="16">
    <w:abstractNumId w:val="16"/>
  </w:num>
  <w:num w:numId="17">
    <w:abstractNumId w:val="19"/>
  </w:num>
  <w:num w:numId="18">
    <w:abstractNumId w:val="1"/>
  </w:num>
  <w:num w:numId="19">
    <w:abstractNumId w:val="8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FDD"/>
    <w:rsid w:val="000355E3"/>
    <w:rsid w:val="00094FA7"/>
    <w:rsid w:val="000A7975"/>
    <w:rsid w:val="000B0787"/>
    <w:rsid w:val="00105170"/>
    <w:rsid w:val="00171470"/>
    <w:rsid w:val="001B6BCF"/>
    <w:rsid w:val="002035A1"/>
    <w:rsid w:val="002643BB"/>
    <w:rsid w:val="002D522D"/>
    <w:rsid w:val="00323594"/>
    <w:rsid w:val="003A1D20"/>
    <w:rsid w:val="003F6DAE"/>
    <w:rsid w:val="00407DEF"/>
    <w:rsid w:val="00477DC0"/>
    <w:rsid w:val="00484305"/>
    <w:rsid w:val="00491849"/>
    <w:rsid w:val="004B040C"/>
    <w:rsid w:val="0058173F"/>
    <w:rsid w:val="00640897"/>
    <w:rsid w:val="007076EC"/>
    <w:rsid w:val="00734638"/>
    <w:rsid w:val="007E34F2"/>
    <w:rsid w:val="00817443"/>
    <w:rsid w:val="0084168D"/>
    <w:rsid w:val="00882B37"/>
    <w:rsid w:val="008B6FCE"/>
    <w:rsid w:val="008E41B1"/>
    <w:rsid w:val="00914FDD"/>
    <w:rsid w:val="00933D01"/>
    <w:rsid w:val="009C6DC0"/>
    <w:rsid w:val="009D407F"/>
    <w:rsid w:val="00AB6081"/>
    <w:rsid w:val="00AC4C3F"/>
    <w:rsid w:val="00AE42EC"/>
    <w:rsid w:val="00B01117"/>
    <w:rsid w:val="00BB1D9D"/>
    <w:rsid w:val="00C15067"/>
    <w:rsid w:val="00C743DF"/>
    <w:rsid w:val="00CC3FAF"/>
    <w:rsid w:val="00CC5E39"/>
    <w:rsid w:val="00CE5CA2"/>
    <w:rsid w:val="00D1120B"/>
    <w:rsid w:val="00D50E33"/>
    <w:rsid w:val="00E1766A"/>
    <w:rsid w:val="00E56587"/>
    <w:rsid w:val="00E841F0"/>
    <w:rsid w:val="00EC6BC6"/>
    <w:rsid w:val="00F15B98"/>
    <w:rsid w:val="00FB1941"/>
    <w:rsid w:val="00FB7A12"/>
    <w:rsid w:val="00FF3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40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817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D52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522D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8B6F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B6FCE"/>
    <w:rPr>
      <w:rFonts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8B6F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B6FCE"/>
    <w:rPr>
      <w:rFonts w:cs="Times New Roman"/>
      <w:sz w:val="24"/>
      <w:szCs w:val="24"/>
      <w:lang w:eastAsia="tr-TR"/>
    </w:rPr>
  </w:style>
  <w:style w:type="character" w:customStyle="1" w:styleId="hps">
    <w:name w:val="hps"/>
    <w:basedOn w:val="DefaultParagraphFont"/>
    <w:uiPriority w:val="99"/>
    <w:rsid w:val="00407DEF"/>
    <w:rPr>
      <w:rFonts w:cs="Times New Roman"/>
    </w:rPr>
  </w:style>
  <w:style w:type="character" w:customStyle="1" w:styleId="atn">
    <w:name w:val="atn"/>
    <w:basedOn w:val="DefaultParagraphFont"/>
    <w:uiPriority w:val="99"/>
    <w:rsid w:val="00407DEF"/>
    <w:rPr>
      <w:rFonts w:cs="Times New Roman"/>
    </w:rPr>
  </w:style>
  <w:style w:type="character" w:customStyle="1" w:styleId="alt-edited1">
    <w:name w:val="alt-edited1"/>
    <w:basedOn w:val="DefaultParagraphFont"/>
    <w:uiPriority w:val="99"/>
    <w:rsid w:val="009D407F"/>
    <w:rPr>
      <w:rFonts w:cs="Times New Roman"/>
      <w:color w:val="4D90F0"/>
    </w:rPr>
  </w:style>
  <w:style w:type="character" w:styleId="Hyperlink">
    <w:name w:val="Hyperlink"/>
    <w:basedOn w:val="DefaultParagraphFont"/>
    <w:uiPriority w:val="99"/>
    <w:rsid w:val="00E176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26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2646">
              <w:marLeft w:val="0"/>
              <w:marRight w:val="0"/>
              <w:marTop w:val="0"/>
              <w:marBottom w:val="0"/>
              <w:divBdr>
                <w:top w:val="single" w:sz="36" w:space="8" w:color="FDC80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2644">
                  <w:marLeft w:val="-45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2631">
                      <w:marLeft w:val="4338"/>
                      <w:marRight w:val="216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7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7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2655">
                                  <w:marLeft w:val="4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7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26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2650">
              <w:marLeft w:val="0"/>
              <w:marRight w:val="0"/>
              <w:marTop w:val="0"/>
              <w:marBottom w:val="0"/>
              <w:divBdr>
                <w:top w:val="single" w:sz="36" w:space="8" w:color="FDC80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2630">
                  <w:marLeft w:val="-45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2656">
                      <w:marLeft w:val="4338"/>
                      <w:marRight w:val="216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7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7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2625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7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26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2654">
              <w:marLeft w:val="0"/>
              <w:marRight w:val="0"/>
              <w:marTop w:val="0"/>
              <w:marBottom w:val="0"/>
              <w:divBdr>
                <w:top w:val="single" w:sz="36" w:space="8" w:color="FDC80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2634">
                  <w:marLeft w:val="-45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2638">
                      <w:marLeft w:val="4338"/>
                      <w:marRight w:val="216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7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7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2623">
                                  <w:marLeft w:val="4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7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26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2642">
              <w:marLeft w:val="0"/>
              <w:marRight w:val="0"/>
              <w:marTop w:val="0"/>
              <w:marBottom w:val="0"/>
              <w:divBdr>
                <w:top w:val="single" w:sz="36" w:space="8" w:color="FDC80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2652">
                  <w:marLeft w:val="-45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2629">
                      <w:marLeft w:val="4338"/>
                      <w:marRight w:val="216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7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7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2627">
                                  <w:marLeft w:val="4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7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26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2643">
              <w:marLeft w:val="0"/>
              <w:marRight w:val="0"/>
              <w:marTop w:val="0"/>
              <w:marBottom w:val="0"/>
              <w:divBdr>
                <w:top w:val="single" w:sz="36" w:space="8" w:color="FDC80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2640">
                  <w:marLeft w:val="-45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2653">
                      <w:marLeft w:val="4338"/>
                      <w:marRight w:val="216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7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7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2636">
                                  <w:marLeft w:val="4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260</TotalTime>
  <Pages>4</Pages>
  <Words>460</Words>
  <Characters>2624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MUAMMER</dc:creator>
  <cp:keywords>www.sorubak.com</cp:keywords>
  <dc:description>www.sorubak.com</dc:description>
  <cp:lastModifiedBy>edanur</cp:lastModifiedBy>
  <cp:revision>23</cp:revision>
  <dcterms:created xsi:type="dcterms:W3CDTF">2012-05-22T13:07:00Z</dcterms:created>
  <dcterms:modified xsi:type="dcterms:W3CDTF">2013-01-26T21:07:00Z</dcterms:modified>
  <cp:category>www.sorubak.com</cp:category>
  <cp:version>www.sorubak.com</cp:version>
</cp:coreProperties>
</file>