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5B8" w:rsidRDefault="00F655B8" w:rsidP="003A44F8">
      <w:pPr>
        <w:jc w:val="center"/>
        <w:rPr>
          <w:rFonts w:ascii="Comic Sans MS" w:hAnsi="Comic Sans MS" w:cs="Comic Sans MS"/>
          <w:sz w:val="24"/>
          <w:szCs w:val="24"/>
        </w:rPr>
      </w:pPr>
      <w:r w:rsidRPr="003A44F8">
        <w:rPr>
          <w:rFonts w:ascii="Comic Sans MS" w:hAnsi="Comic Sans MS" w:cs="Comic Sans MS"/>
          <w:sz w:val="24"/>
          <w:szCs w:val="24"/>
        </w:rPr>
        <w:t>UZUNLUK ÖLÇÜLERİ</w:t>
      </w:r>
    </w:p>
    <w:p w:rsidR="00F655B8" w:rsidRDefault="00F655B8" w:rsidP="003A44F8">
      <w:pPr>
        <w:jc w:val="center"/>
        <w:rPr>
          <w:rFonts w:ascii="Comic Sans MS" w:hAnsi="Comic Sans MS" w:cs="Comic Sans MS"/>
          <w:sz w:val="24"/>
          <w:szCs w:val="24"/>
        </w:rPr>
      </w:pPr>
      <w:r w:rsidRPr="00473098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21.25pt;height:115.5pt;visibility:visible">
            <v:imagedata r:id="rId5" o:title=""/>
          </v:shape>
        </w:pict>
      </w:r>
    </w:p>
    <w:p w:rsidR="00F655B8" w:rsidRPr="00E8187B" w:rsidRDefault="00F655B8" w:rsidP="00E8187B">
      <w:pPr>
        <w:pStyle w:val="ListParagraph"/>
        <w:numPr>
          <w:ilvl w:val="0"/>
          <w:numId w:val="2"/>
        </w:numPr>
        <w:rPr>
          <w:rFonts w:ascii="Comic Sans MS" w:hAnsi="Comic Sans MS" w:cs="Comic Sans MS"/>
          <w:sz w:val="24"/>
          <w:szCs w:val="24"/>
        </w:rPr>
      </w:pPr>
      <w:r w:rsidRPr="00E8187B">
        <w:rPr>
          <w:rFonts w:ascii="Comic Sans MS" w:hAnsi="Comic Sans MS" w:cs="Comic Sans MS"/>
          <w:sz w:val="24"/>
          <w:szCs w:val="24"/>
        </w:rPr>
        <w:t>Aşağıda verilen uzunlukları, istenilen ölçme birimlerine çeviriniz.</w:t>
      </w:r>
    </w:p>
    <w:p w:rsidR="00F655B8" w:rsidRDefault="00F655B8" w:rsidP="004660C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2m=……….cm                   300cm=……….m                              15m=…………..cm</w:t>
      </w:r>
    </w:p>
    <w:p w:rsidR="00F655B8" w:rsidRDefault="00F655B8" w:rsidP="00E8187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7m=……….cm                   900cm=……….m                              27m=…………..cm</w:t>
      </w:r>
    </w:p>
    <w:p w:rsidR="00F655B8" w:rsidRDefault="00F655B8" w:rsidP="00E8187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8m=……….cm                   400cm=……….m                              36m=…………..cm</w:t>
      </w:r>
    </w:p>
    <w:p w:rsidR="00F655B8" w:rsidRDefault="00F655B8" w:rsidP="00E8187B">
      <w:pPr>
        <w:pStyle w:val="ListParagraph"/>
        <w:numPr>
          <w:ilvl w:val="0"/>
          <w:numId w:val="2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Ali ile Mehmet, metre ile boylarını ölçtüler. Ali’nin boyu 1m 32 cm ve Mehmet’in boyu ise 1 m 27 cm uzunluğundadır. Buna göre:</w:t>
      </w:r>
    </w:p>
    <w:p w:rsidR="00F655B8" w:rsidRDefault="00F655B8" w:rsidP="008E6E28">
      <w:pPr>
        <w:pStyle w:val="ListParagraph"/>
        <w:numPr>
          <w:ilvl w:val="0"/>
          <w:numId w:val="3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Ali’nin boyu kaç santimetre uzunluğundadır?........</w:t>
      </w:r>
    </w:p>
    <w:p w:rsidR="00F655B8" w:rsidRDefault="00F655B8" w:rsidP="008E6E28">
      <w:pPr>
        <w:pStyle w:val="ListParagraph"/>
        <w:numPr>
          <w:ilvl w:val="0"/>
          <w:numId w:val="3"/>
        </w:numPr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Mehmet’in boyu kaç santimetre uzunluğundadır?........</w:t>
      </w:r>
    </w:p>
    <w:p w:rsidR="00F655B8" w:rsidRDefault="00F655B8" w:rsidP="008E6E28">
      <w:pPr>
        <w:pStyle w:val="ListParagraph"/>
        <w:tabs>
          <w:tab w:val="left" w:pos="851"/>
        </w:tabs>
        <w:ind w:left="159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20.5pt;height:28.5pt;z-index:251658240;visibility:visible;mso-position-horizontal:center">
            <v:textbox>
              <w:txbxContent>
                <w:p w:rsidR="00F655B8" w:rsidRPr="00E0172C" w:rsidRDefault="00F655B8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E0172C">
                    <w:rPr>
                      <w:rFonts w:ascii="Comic Sans MS" w:hAnsi="Comic Sans MS" w:cs="Comic Sans MS"/>
                      <w:sz w:val="24"/>
                      <w:szCs w:val="24"/>
                    </w:rPr>
                    <w:t>NOT:Uzunluğu belirten sayının yüzler basamağı metre ,onlar ve birler basamağı ise santimetredir</w:t>
                  </w:r>
                </w:p>
              </w:txbxContent>
            </v:textbox>
          </v:shape>
        </w:pict>
      </w:r>
    </w:p>
    <w:p w:rsidR="00F655B8" w:rsidRPr="00E0172C" w:rsidRDefault="00F655B8" w:rsidP="00E0172C">
      <w:pPr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</w:p>
    <w:p w:rsidR="00F655B8" w:rsidRDefault="00F655B8" w:rsidP="008E6E28">
      <w:pPr>
        <w:pStyle w:val="ListParagraph"/>
        <w:numPr>
          <w:ilvl w:val="0"/>
          <w:numId w:val="2"/>
        </w:numPr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Aşağıda  santimetre cinsinden verilen uzunlukları metre ve santimetre cinsinden yazınız.</w:t>
      </w:r>
    </w:p>
    <w:p w:rsidR="00F655B8" w:rsidRDefault="00F655B8" w:rsidP="008E6E28">
      <w:pPr>
        <w:pStyle w:val="ListParagraph"/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135cm=…….m…….cm               549cm=…….m……cm          647cm=…….m…….cm</w:t>
      </w:r>
    </w:p>
    <w:p w:rsidR="00F655B8" w:rsidRDefault="00F655B8" w:rsidP="008E6E28">
      <w:pPr>
        <w:pStyle w:val="ListParagraph"/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397cm=…….m…….cm               865cm=…….m……cm          240cm=…….m…….cm</w:t>
      </w:r>
    </w:p>
    <w:p w:rsidR="00F655B8" w:rsidRDefault="00F655B8" w:rsidP="008E6E28">
      <w:pPr>
        <w:pStyle w:val="ListParagraph"/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415cm=…….m…….cm               908cm=…….m……cm          687cm=…….m…….cm</w:t>
      </w:r>
    </w:p>
    <w:p w:rsidR="00F655B8" w:rsidRDefault="00F655B8" w:rsidP="008E6E28">
      <w:pPr>
        <w:pStyle w:val="ListParagraph"/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983cm=…….m…….cm               645cm=…….m……cm          309cm=…….m…….cm</w:t>
      </w:r>
    </w:p>
    <w:p w:rsidR="00F655B8" w:rsidRDefault="00F655B8" w:rsidP="00E0172C">
      <w:pPr>
        <w:pStyle w:val="ListParagraph"/>
        <w:numPr>
          <w:ilvl w:val="0"/>
          <w:numId w:val="2"/>
        </w:numPr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Aşağıda metre ve santimetre cinsinden verilen uzunlukları santimetre cinsinden yazınız</w:t>
      </w:r>
    </w:p>
    <w:p w:rsidR="00F655B8" w:rsidRDefault="00F655B8" w:rsidP="00E0172C">
      <w:pPr>
        <w:pStyle w:val="ListParagraph"/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1m 47cm=……….cm              6m 85cm=……….cm             9m  6cm=..……..cm</w:t>
      </w:r>
    </w:p>
    <w:p w:rsidR="00F655B8" w:rsidRDefault="00F655B8" w:rsidP="00E0172C">
      <w:pPr>
        <w:pStyle w:val="ListParagraph"/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5m 40cm=……….cm              8m 65cm=……….cm             7m 56cm=..……..cm</w:t>
      </w:r>
    </w:p>
    <w:p w:rsidR="00F655B8" w:rsidRDefault="00F655B8" w:rsidP="00E0172C">
      <w:pPr>
        <w:pStyle w:val="ListParagraph"/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7m 98cm=……….cm              12m 70cm=……….cm            4m  49cm=..……..cm</w:t>
      </w:r>
    </w:p>
    <w:p w:rsidR="00F655B8" w:rsidRDefault="00F655B8" w:rsidP="00E0172C">
      <w:pPr>
        <w:pStyle w:val="ListParagraph"/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6m 50cm=……….cm              3m 8cm=……….cm              8m 7cm=..……..cm</w:t>
      </w:r>
    </w:p>
    <w:p w:rsidR="00F655B8" w:rsidRDefault="00F655B8" w:rsidP="00E0172C">
      <w:pPr>
        <w:pStyle w:val="ListParagraph"/>
        <w:numPr>
          <w:ilvl w:val="0"/>
          <w:numId w:val="2"/>
        </w:numPr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Ayşe’nin bir adımı 37 cm ise Ayşe 5 adım attığında kaç cm yürümüş olur?</w:t>
      </w:r>
    </w:p>
    <w:p w:rsidR="00F655B8" w:rsidRDefault="00F655B8" w:rsidP="00E963D5">
      <w:pPr>
        <w:pStyle w:val="ListParagraph"/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</w:p>
    <w:p w:rsidR="00F655B8" w:rsidRDefault="00F655B8" w:rsidP="00243D72">
      <w:pPr>
        <w:autoSpaceDE w:val="0"/>
        <w:autoSpaceDN w:val="0"/>
        <w:adjustRightInd w:val="0"/>
        <w:rPr>
          <w:rFonts w:ascii="Century Gothic" w:hAnsi="Century Gothic" w:cs="Century Gothic"/>
        </w:rPr>
      </w:pPr>
      <w:hyperlink r:id="rId6" w:history="1">
        <w:r>
          <w:rPr>
            <w:rStyle w:val="Hyperlink"/>
            <w:rFonts w:ascii="Century Gothic" w:hAnsi="Century Gothic" w:cs="Century Gothic"/>
          </w:rPr>
          <w:t>www.sorubak.com</w:t>
        </w:r>
      </w:hyperlink>
      <w:r>
        <w:rPr>
          <w:rFonts w:ascii="Century Gothic" w:hAnsi="Century Gothic" w:cs="Century Gothic"/>
        </w:rPr>
        <w:t xml:space="preserve"> </w:t>
      </w:r>
    </w:p>
    <w:p w:rsidR="00F655B8" w:rsidRDefault="00F655B8" w:rsidP="00E963D5">
      <w:pPr>
        <w:pStyle w:val="ListParagraph"/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</w:p>
    <w:p w:rsidR="00F655B8" w:rsidRDefault="00F655B8" w:rsidP="00E963D5">
      <w:pPr>
        <w:pStyle w:val="ListParagraph"/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</w:p>
    <w:p w:rsidR="00F655B8" w:rsidRPr="00E963D5" w:rsidRDefault="00F655B8" w:rsidP="003A44F8">
      <w:pPr>
        <w:pStyle w:val="ListParagraph"/>
        <w:numPr>
          <w:ilvl w:val="0"/>
          <w:numId w:val="2"/>
        </w:numPr>
        <w:tabs>
          <w:tab w:val="left" w:pos="851"/>
        </w:tabs>
        <w:rPr>
          <w:rFonts w:ascii="Comic Sans MS" w:hAnsi="Comic Sans MS" w:cs="Comic Sans MS"/>
          <w:sz w:val="24"/>
          <w:szCs w:val="24"/>
        </w:rPr>
      </w:pPr>
      <w:r w:rsidRPr="00E963D5">
        <w:rPr>
          <w:rFonts w:ascii="Comic Sans MS" w:hAnsi="Comic Sans MS" w:cs="Comic Sans MS"/>
          <w:sz w:val="24"/>
          <w:szCs w:val="24"/>
        </w:rPr>
        <w:t>Annem;85 cm, 134cm ve264cm uzunluğundaki üç ipi birbirine ekledi.Üç ipin toplam uzunluğu kaç santimetredir?</w:t>
      </w:r>
      <w:bookmarkStart w:id="0" w:name="_GoBack"/>
      <w:bookmarkEnd w:id="0"/>
    </w:p>
    <w:sectPr w:rsidR="00F655B8" w:rsidRPr="00E963D5" w:rsidSect="003A44F8">
      <w:pgSz w:w="11906" w:h="16838"/>
      <w:pgMar w:top="851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825D9"/>
    <w:multiLevelType w:val="hybridMultilevel"/>
    <w:tmpl w:val="38F46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51E2182"/>
    <w:multiLevelType w:val="hybridMultilevel"/>
    <w:tmpl w:val="D99E1F4C"/>
    <w:lvl w:ilvl="0" w:tplc="041F0001">
      <w:start w:val="1"/>
      <w:numFmt w:val="bullet"/>
      <w:lvlText w:val=""/>
      <w:lvlJc w:val="left"/>
      <w:pPr>
        <w:ind w:left="159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03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75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19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91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350" w:hanging="360"/>
      </w:pPr>
      <w:rPr>
        <w:rFonts w:ascii="Wingdings" w:hAnsi="Wingdings" w:cs="Wingdings" w:hint="default"/>
      </w:rPr>
    </w:lvl>
  </w:abstractNum>
  <w:abstractNum w:abstractNumId="2">
    <w:nsid w:val="6D0C2D62"/>
    <w:multiLevelType w:val="hybridMultilevel"/>
    <w:tmpl w:val="504E44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4F8"/>
    <w:rsid w:val="00243D72"/>
    <w:rsid w:val="003A44F8"/>
    <w:rsid w:val="004660CD"/>
    <w:rsid w:val="00473098"/>
    <w:rsid w:val="00831C54"/>
    <w:rsid w:val="00877EFA"/>
    <w:rsid w:val="008E6E28"/>
    <w:rsid w:val="00D72836"/>
    <w:rsid w:val="00E0172C"/>
    <w:rsid w:val="00E8187B"/>
    <w:rsid w:val="00E963D5"/>
    <w:rsid w:val="00F65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C5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A4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44F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A44F8"/>
    <w:pPr>
      <w:ind w:left="720"/>
    </w:pPr>
  </w:style>
  <w:style w:type="character" w:styleId="Hyperlink">
    <w:name w:val="Hyperlink"/>
    <w:basedOn w:val="DefaultParagraphFont"/>
    <w:uiPriority w:val="99"/>
    <w:rsid w:val="00243D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233</Words>
  <Characters>1332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aliaras</dc:creator>
  <cp:keywords>www.sorubak.com</cp:keywords>
  <dc:description>www.sorubak.com</dc:description>
  <cp:lastModifiedBy>EDANUR</cp:lastModifiedBy>
  <cp:revision>3</cp:revision>
  <dcterms:created xsi:type="dcterms:W3CDTF">2013-02-12T13:00:00Z</dcterms:created>
  <dcterms:modified xsi:type="dcterms:W3CDTF">2013-02-16T12:59:00Z</dcterms:modified>
  <cp:category>www.sorubak.com</cp:category>
  <cp:contentStatus>www.sorubak.com</cp:contentStatus>
</cp:coreProperties>
</file>