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E40" w:rsidRDefault="00743E40"/>
    <w:p w:rsidR="00743E40" w:rsidRDefault="00743E40" w:rsidP="006640A5">
      <w:pPr>
        <w:jc w:val="center"/>
        <w:rPr>
          <w:rFonts w:ascii="Comic Sans MS" w:hAnsi="Comic Sans MS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30.6pt;margin-top:11pt;width:0;height:129.75pt;flip:y;z-index:251576832" o:connectortype="straight">
            <v:stroke endarrow="block"/>
          </v:shape>
        </w:pict>
      </w:r>
      <w:r w:rsidRPr="006640A5">
        <w:rPr>
          <w:rFonts w:ascii="Comic Sans MS" w:hAnsi="Comic Sans MS"/>
        </w:rPr>
        <w:t>MATEMATİK TOPLAMA-ÇIKARMA İLE İLGİLİ TEST</w:t>
      </w:r>
    </w:p>
    <w:p w:rsidR="00743E40" w:rsidRDefault="00743E40" w:rsidP="006640A5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rect id="_x0000_s1027" style="position:absolute;margin-left:44.8pt;margin-top:8.9pt;width:22.5pt;height:104.25pt;z-index:251578880"/>
        </w:pict>
      </w:r>
      <w:r>
        <w:rPr>
          <w:rFonts w:ascii="Comic Sans MS" w:hAnsi="Comic Sans MS"/>
          <w:sz w:val="20"/>
          <w:szCs w:val="20"/>
        </w:rPr>
        <w:t xml:space="preserve">    </w:t>
      </w:r>
      <w:r w:rsidRPr="006640A5">
        <w:rPr>
          <w:rFonts w:ascii="Comic Sans MS" w:hAnsi="Comic Sans MS"/>
          <w:sz w:val="20"/>
          <w:szCs w:val="20"/>
        </w:rPr>
        <w:t>400</w:t>
      </w:r>
      <w:r>
        <w:rPr>
          <w:rFonts w:ascii="Comic Sans MS" w:hAnsi="Comic Sans MS"/>
          <w:sz w:val="20"/>
          <w:szCs w:val="20"/>
        </w:rPr>
        <w:t xml:space="preserve">--------    </w:t>
      </w:r>
      <w:hyperlink r:id="rId5" w:history="1">
        <w:r>
          <w:rPr>
            <w:rStyle w:val="Hyperlink"/>
            <w:rFonts w:ascii="Comic Sans MS" w:hAnsi="Comic Sans MS"/>
          </w:rPr>
          <w:t>www.sorubak.com</w:t>
        </w:r>
      </w:hyperlink>
    </w:p>
    <w:p w:rsidR="00743E40" w:rsidRDefault="00743E40" w:rsidP="006640A5">
      <w:pPr>
        <w:pStyle w:val="NoSpacing"/>
        <w:rPr>
          <w:rFonts w:ascii="Comic Sans MS" w:hAnsi="Comic Sans MS"/>
          <w:sz w:val="20"/>
          <w:szCs w:val="20"/>
        </w:rPr>
      </w:pPr>
    </w:p>
    <w:p w:rsidR="00743E40" w:rsidRDefault="00743E40" w:rsidP="006640A5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rect id="_x0000_s1028" style="position:absolute;margin-left:136.3pt;margin-top:7.25pt;width:22.5pt;height:78pt;z-index:251579904"/>
        </w:pict>
      </w:r>
      <w:r>
        <w:rPr>
          <w:rFonts w:ascii="Comic Sans MS" w:hAnsi="Comic Sans MS"/>
          <w:sz w:val="20"/>
          <w:szCs w:val="20"/>
        </w:rPr>
        <w:t xml:space="preserve">   300----------------------------</w:t>
      </w:r>
    </w:p>
    <w:p w:rsidR="00743E40" w:rsidRDefault="00743E40" w:rsidP="006640A5">
      <w:pPr>
        <w:pStyle w:val="NoSpacing"/>
        <w:rPr>
          <w:rFonts w:ascii="Comic Sans MS" w:hAnsi="Comic Sans MS"/>
          <w:sz w:val="20"/>
          <w:szCs w:val="20"/>
        </w:rPr>
      </w:pPr>
    </w:p>
    <w:p w:rsidR="00743E40" w:rsidRDefault="00743E40" w:rsidP="006640A5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rect id="_x0000_s1029" style="position:absolute;margin-left:86.4pt;margin-top:7.15pt;width:25.9pt;height:50.25pt;z-index:251580928"/>
        </w:pict>
      </w:r>
      <w:r>
        <w:rPr>
          <w:rFonts w:ascii="Comic Sans MS" w:hAnsi="Comic Sans MS"/>
          <w:sz w:val="20"/>
          <w:szCs w:val="20"/>
        </w:rPr>
        <w:t xml:space="preserve">   200---------------</w:t>
      </w:r>
    </w:p>
    <w:p w:rsidR="00743E40" w:rsidRDefault="00743E40" w:rsidP="006640A5">
      <w:pPr>
        <w:pStyle w:val="NoSpacing"/>
        <w:rPr>
          <w:rFonts w:ascii="Comic Sans MS" w:hAnsi="Comic Sans MS"/>
          <w:sz w:val="20"/>
          <w:szCs w:val="20"/>
        </w:rPr>
      </w:pPr>
    </w:p>
    <w:p w:rsidR="00743E40" w:rsidRDefault="00743E40" w:rsidP="006640A5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100</w:t>
      </w:r>
    </w:p>
    <w:p w:rsidR="00743E40" w:rsidRDefault="00743E40" w:rsidP="006640A5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noProof/>
          <w:lang w:eastAsia="tr-TR"/>
        </w:rPr>
        <w:pict>
          <v:shape id="_x0000_s1030" type="#_x0000_t32" style="position:absolute;margin-left:30.6pt;margin-top:15.6pt;width:155.95pt;height:0;z-index:251577856;mso-position-horizontal-relative:text;mso-position-vertical-relative:text" o:connectortype="straight">
            <v:stroke endarrow="block"/>
          </v:shape>
        </w:pict>
      </w:r>
      <w:r>
        <w:rPr>
          <w:rFonts w:ascii="Comic Sans MS" w:hAnsi="Comic Sans MS"/>
          <w:sz w:val="20"/>
          <w:szCs w:val="20"/>
        </w:rPr>
        <w:t>Hikaye      Masal     B.Dergiler</w:t>
      </w:r>
    </w:p>
    <w:p w:rsidR="00743E40" w:rsidRDefault="00743E40" w:rsidP="006640A5">
      <w:pPr>
        <w:pStyle w:val="NoSpacing"/>
        <w:rPr>
          <w:rFonts w:ascii="Comic Sans MS" w:hAnsi="Comic Sans MS"/>
          <w:sz w:val="20"/>
          <w:szCs w:val="20"/>
        </w:rPr>
      </w:pPr>
    </w:p>
    <w:p w:rsidR="00743E40" w:rsidRPr="006640A5" w:rsidRDefault="00743E40" w:rsidP="006640A5">
      <w:pPr>
        <w:pStyle w:val="NoSpacing"/>
        <w:rPr>
          <w:rFonts w:ascii="Comic Sans MS" w:hAnsi="Comic Sans MS"/>
          <w:b/>
          <w:sz w:val="20"/>
          <w:szCs w:val="20"/>
        </w:rPr>
      </w:pPr>
      <w:r w:rsidRPr="006640A5">
        <w:rPr>
          <w:rFonts w:ascii="Comic Sans MS" w:hAnsi="Comic Sans MS"/>
          <w:b/>
          <w:sz w:val="20"/>
          <w:szCs w:val="20"/>
        </w:rPr>
        <w:t>1-yukarıdaki grafik bir ilköğretim okulunun kütüphanesinde dönem başındaki kitap sayılarına aittir. Yıl sonunda yapılan sayımda kütüphanede 195 kitap kaldığına göre,öğrencilere dağıtılan kitap sayısı kaçtır?</w:t>
      </w:r>
    </w:p>
    <w:p w:rsidR="00743E40" w:rsidRDefault="00743E40" w:rsidP="006640A5">
      <w:pPr>
        <w:pStyle w:val="NoSpacing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900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B)850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705</w:t>
      </w:r>
    </w:p>
    <w:p w:rsidR="00743E40" w:rsidRDefault="00743E40" w:rsidP="006640A5">
      <w:pPr>
        <w:pStyle w:val="NoSpacing"/>
        <w:rPr>
          <w:rFonts w:ascii="Comic Sans MS" w:hAnsi="Comic Sans MS"/>
          <w:sz w:val="20"/>
          <w:szCs w:val="20"/>
        </w:rPr>
      </w:pPr>
    </w:p>
    <w:p w:rsidR="00743E40" w:rsidRDefault="00743E40" w:rsidP="006640A5">
      <w:pPr>
        <w:pStyle w:val="NoSpacing"/>
        <w:rPr>
          <w:rFonts w:ascii="Comic Sans MS" w:hAnsi="Comic Sans MS"/>
          <w:sz w:val="20"/>
          <w:szCs w:val="20"/>
        </w:rPr>
      </w:pPr>
    </w:p>
    <w:p w:rsidR="00743E40" w:rsidRDefault="00743E40" w:rsidP="006640A5">
      <w:pPr>
        <w:pStyle w:val="NoSpacing"/>
        <w:rPr>
          <w:rFonts w:ascii="Comic Sans MS" w:hAnsi="Comic Sans MS"/>
          <w:sz w:val="20"/>
          <w:szCs w:val="20"/>
        </w:rPr>
      </w:pPr>
    </w:p>
    <w:p w:rsidR="00743E40" w:rsidRDefault="00743E40" w:rsidP="006640A5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_x0000_s1031" type="#_x0000_t32" style="position:absolute;margin-left:35pt;margin-top:8.65pt;width:192.05pt;height:0;z-index:251581952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 id="_x0000_s1032" type="#_x0000_t32" style="position:absolute;margin-left:202.3pt;margin-top:3.4pt;width:.05pt;height:9pt;z-index:251589120" o:connectortype="straight"/>
        </w:pict>
      </w:r>
      <w:r>
        <w:rPr>
          <w:noProof/>
          <w:lang w:eastAsia="tr-TR"/>
        </w:rPr>
        <w:pict>
          <v:shape id="_x0000_s1033" type="#_x0000_t32" style="position:absolute;margin-left:175.3pt;margin-top:3.4pt;width:0;height:9pt;z-index:251588096" o:connectortype="straight"/>
        </w:pict>
      </w:r>
      <w:r>
        <w:rPr>
          <w:noProof/>
          <w:lang w:eastAsia="tr-TR"/>
        </w:rPr>
        <w:pict>
          <v:shape id="_x0000_s1034" type="#_x0000_t32" style="position:absolute;margin-left:149.8pt;margin-top:3.4pt;width:0;height:9pt;z-index:251587072" o:connectortype="straight"/>
        </w:pict>
      </w:r>
      <w:r>
        <w:rPr>
          <w:noProof/>
          <w:lang w:eastAsia="tr-TR"/>
        </w:rPr>
        <w:pict>
          <v:shape id="_x0000_s1035" type="#_x0000_t32" style="position:absolute;margin-left:127.3pt;margin-top:3.4pt;width:0;height:9pt;z-index:251586048" o:connectortype="straight"/>
        </w:pict>
      </w:r>
      <w:r>
        <w:rPr>
          <w:noProof/>
          <w:lang w:eastAsia="tr-TR"/>
        </w:rPr>
        <w:pict>
          <v:shape id="_x0000_s1036" type="#_x0000_t32" style="position:absolute;margin-left:103.3pt;margin-top:3.4pt;width:0;height:9pt;z-index:251585024" o:connectortype="straight"/>
        </w:pict>
      </w:r>
      <w:r>
        <w:rPr>
          <w:noProof/>
          <w:lang w:eastAsia="tr-TR"/>
        </w:rPr>
        <w:pict>
          <v:shape id="_x0000_s1037" type="#_x0000_t32" style="position:absolute;margin-left:80.05pt;margin-top:3.4pt;width:0;height:9pt;z-index:251584000" o:connectortype="straight"/>
        </w:pict>
      </w:r>
      <w:r>
        <w:rPr>
          <w:noProof/>
          <w:lang w:eastAsia="tr-TR"/>
        </w:rPr>
        <w:pict>
          <v:shape id="_x0000_s1038" type="#_x0000_t32" style="position:absolute;margin-left:56.05pt;margin-top:3.4pt;width:0;height:9pt;z-index:251582976" o:connectortype="straight"/>
        </w:pict>
      </w:r>
      <w:r>
        <w:rPr>
          <w:rFonts w:ascii="Comic Sans MS" w:hAnsi="Comic Sans MS"/>
          <w:sz w:val="20"/>
          <w:szCs w:val="20"/>
        </w:rPr>
        <w:t>2-</w:t>
      </w:r>
    </w:p>
    <w:p w:rsidR="00743E40" w:rsidRDefault="00743E40" w:rsidP="006640A5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  <w:t xml:space="preserve">    150   250  350 450  550  650  750</w:t>
      </w:r>
    </w:p>
    <w:p w:rsidR="00743E40" w:rsidRDefault="00743E40" w:rsidP="006640A5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Sayı doğrusunda gösterilen işlem aşağıdakilerden hangisidir?</w:t>
      </w:r>
    </w:p>
    <w:p w:rsidR="00743E40" w:rsidRDefault="00743E40" w:rsidP="002410E9">
      <w:pPr>
        <w:pStyle w:val="NoSpacing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600-300-200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750-450-250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C)600-450-250</w:t>
      </w:r>
    </w:p>
    <w:p w:rsidR="00743E40" w:rsidRDefault="00743E40" w:rsidP="002410E9">
      <w:pPr>
        <w:pStyle w:val="NoSpacing"/>
        <w:rPr>
          <w:rFonts w:ascii="Comic Sans MS" w:hAnsi="Comic Sans MS"/>
          <w:sz w:val="20"/>
          <w:szCs w:val="20"/>
        </w:rPr>
      </w:pPr>
    </w:p>
    <w:p w:rsidR="00743E40" w:rsidRDefault="00743E40" w:rsidP="002410E9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_x0000_s1039" type="#_x0000_t23" style="position:absolute;margin-left:175.3pt;margin-top:1.25pt;width:13.5pt;height:10.5pt;z-index:251602432"/>
        </w:pict>
      </w:r>
      <w:r>
        <w:rPr>
          <w:noProof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40" type="#_x0000_t183" style="position:absolute;margin-left:93.55pt;margin-top:1.25pt;width:23.25pt;height:14.25pt;z-index:251601408"/>
        </w:pict>
      </w:r>
      <w:r>
        <w:rPr>
          <w:noProof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41" type="#_x0000_t74" style="position:absolute;margin-left:20.75pt;margin-top:1.25pt;width:14.25pt;height:14.25pt;z-index:251600384"/>
        </w:pict>
      </w:r>
      <w:r>
        <w:rPr>
          <w:rFonts w:ascii="Comic Sans MS" w:hAnsi="Comic Sans MS"/>
          <w:sz w:val="20"/>
          <w:szCs w:val="20"/>
        </w:rPr>
        <w:t xml:space="preserve">3-          =150 kg                = </w:t>
      </w:r>
      <w:smartTag w:uri="urn:schemas-microsoft-com:office:smarttags" w:element="metricconverter">
        <w:smartTagPr>
          <w:attr w:name="ProductID" w:val="200 kg"/>
        </w:smartTagPr>
        <w:r>
          <w:rPr>
            <w:rFonts w:ascii="Comic Sans MS" w:hAnsi="Comic Sans MS"/>
            <w:sz w:val="20"/>
            <w:szCs w:val="20"/>
          </w:rPr>
          <w:t>200 kg</w:t>
        </w:r>
      </w:smartTag>
      <w:r>
        <w:rPr>
          <w:rFonts w:ascii="Comic Sans MS" w:hAnsi="Comic Sans MS"/>
          <w:sz w:val="20"/>
          <w:szCs w:val="20"/>
        </w:rPr>
        <w:t xml:space="preserve">           =50 kg</w:t>
      </w:r>
    </w:p>
    <w:p w:rsidR="00743E40" w:rsidRDefault="00743E40" w:rsidP="002410E9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_x0000_s1042" type="#_x0000_t23" style="position:absolute;margin-left:188.8pt;margin-top:7.55pt;width:13.5pt;height:10.5pt;z-index:251609600"/>
        </w:pict>
      </w:r>
      <w:r>
        <w:rPr>
          <w:noProof/>
          <w:lang w:eastAsia="tr-TR"/>
        </w:rPr>
        <w:pict>
          <v:shape id="_x0000_s1043" type="#_x0000_t32" style="position:absolute;margin-left:208.3pt;margin-top:11.3pt;width:6pt;height:11.25pt;flip:y;z-index:251597312" o:connectortype="straight"/>
        </w:pict>
      </w:r>
    </w:p>
    <w:p w:rsidR="00743E40" w:rsidRPr="00646CAA" w:rsidRDefault="00743E40" w:rsidP="002410E9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shape id="_x0000_s1044" type="#_x0000_t32" style="position:absolute;margin-left:159.55pt;margin-top:8.6pt;width:48.75pt;height:13.5pt;flip:y;z-index:251594240" o:connectortype="straight"/>
        </w:pict>
      </w:r>
      <w:r>
        <w:rPr>
          <w:noProof/>
          <w:lang w:eastAsia="tr-TR"/>
        </w:rPr>
        <w:pict>
          <v:shape id="_x0000_s1045" type="#_x0000_t23" style="position:absolute;margin-left:173.8pt;margin-top:1.85pt;width:13.5pt;height:10.5pt;z-index:251608576"/>
        </w:pict>
      </w:r>
      <w:r>
        <w:rPr>
          <w:noProof/>
          <w:lang w:eastAsia="tr-TR"/>
        </w:rPr>
        <w:pict>
          <v:shape id="_x0000_s1046" type="#_x0000_t183" style="position:absolute;margin-left:149.8pt;margin-top:4.1pt;width:23.25pt;height:14.25pt;z-index:251607552"/>
        </w:pic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646CAA">
        <w:rPr>
          <w:rFonts w:ascii="Comic Sans MS" w:hAnsi="Comic Sans MS"/>
          <w:b/>
          <w:sz w:val="20"/>
          <w:szCs w:val="20"/>
        </w:rPr>
        <w:t>Yandaki terazinin dengede durabilmesi için aşağıdakilerden</w:t>
      </w:r>
    </w:p>
    <w:p w:rsidR="00743E40" w:rsidRPr="00646CAA" w:rsidRDefault="00743E40" w:rsidP="002410E9">
      <w:pPr>
        <w:pStyle w:val="NoSpacing"/>
        <w:rPr>
          <w:rFonts w:ascii="Comic Sans MS" w:hAnsi="Comic Sans MS"/>
          <w:b/>
          <w:sz w:val="20"/>
          <w:szCs w:val="20"/>
          <w:u w:val="single"/>
        </w:rPr>
      </w:pPr>
      <w:r>
        <w:rPr>
          <w:noProof/>
          <w:lang w:eastAsia="tr-TR"/>
        </w:rPr>
        <w:pict>
          <v:shape id="_x0000_s1047" type="#_x0000_t74" style="position:absolute;margin-left:365.05pt;margin-top:8.2pt;width:14.25pt;height:14.25pt;z-index:251610624"/>
        </w:pict>
      </w:r>
      <w:r>
        <w:rPr>
          <w:noProof/>
          <w:lang w:eastAsia="tr-TR"/>
        </w:rPr>
        <w:pict>
          <v:shape id="_x0000_s1048" type="#_x0000_t32" style="position:absolute;margin-left:186.55pt;margin-top:4.45pt;width:5.2pt;height:11.25pt;flip:x y;z-index:251592192" o:connectortype="straight"/>
        </w:pict>
      </w:r>
      <w:r>
        <w:rPr>
          <w:noProof/>
          <w:lang w:eastAsia="tr-TR"/>
        </w:rPr>
        <w:pict>
          <v:shape id="_x0000_s1049" type="#_x0000_t32" style="position:absolute;margin-left:147.55pt;margin-top:4.45pt;width:11.25pt;height:3.75pt;flip:x y;z-index:251598336" o:connectortype="straight"/>
        </w:pict>
      </w:r>
      <w:r w:rsidRPr="00646CAA">
        <w:rPr>
          <w:rFonts w:ascii="Comic Sans MS" w:hAnsi="Comic Sans MS"/>
          <w:b/>
          <w:sz w:val="20"/>
          <w:szCs w:val="20"/>
        </w:rPr>
        <w:tab/>
      </w:r>
      <w:r w:rsidRPr="00646CAA">
        <w:rPr>
          <w:rFonts w:ascii="Comic Sans MS" w:hAnsi="Comic Sans MS"/>
          <w:b/>
          <w:sz w:val="20"/>
          <w:szCs w:val="20"/>
        </w:rPr>
        <w:tab/>
      </w:r>
      <w:r w:rsidRPr="00646CAA">
        <w:rPr>
          <w:rFonts w:ascii="Comic Sans MS" w:hAnsi="Comic Sans MS"/>
          <w:b/>
          <w:sz w:val="20"/>
          <w:szCs w:val="20"/>
        </w:rPr>
        <w:tab/>
      </w:r>
      <w:r w:rsidRPr="00646CAA">
        <w:rPr>
          <w:rFonts w:ascii="Comic Sans MS" w:hAnsi="Comic Sans MS"/>
          <w:b/>
          <w:sz w:val="20"/>
          <w:szCs w:val="20"/>
        </w:rPr>
        <w:tab/>
      </w:r>
      <w:r w:rsidRPr="00646CAA">
        <w:rPr>
          <w:rFonts w:ascii="Comic Sans MS" w:hAnsi="Comic Sans MS"/>
          <w:b/>
          <w:sz w:val="20"/>
          <w:szCs w:val="20"/>
        </w:rPr>
        <w:tab/>
        <w:t>2</w:t>
      </w:r>
      <w:r w:rsidRPr="00646CAA">
        <w:rPr>
          <w:rFonts w:ascii="Comic Sans MS" w:hAnsi="Comic Sans MS"/>
          <w:b/>
          <w:sz w:val="20"/>
          <w:szCs w:val="20"/>
        </w:rPr>
        <w:tab/>
      </w:r>
      <w:r w:rsidRPr="00646CAA">
        <w:rPr>
          <w:rFonts w:ascii="Comic Sans MS" w:hAnsi="Comic Sans MS"/>
          <w:b/>
          <w:sz w:val="20"/>
          <w:szCs w:val="20"/>
        </w:rPr>
        <w:tab/>
        <w:t xml:space="preserve">Hangisi </w:t>
      </w:r>
      <w:r w:rsidRPr="00646CAA">
        <w:rPr>
          <w:rFonts w:ascii="Comic Sans MS" w:hAnsi="Comic Sans MS"/>
          <w:b/>
          <w:sz w:val="20"/>
          <w:szCs w:val="20"/>
          <w:u w:val="single"/>
        </w:rPr>
        <w:t>yapılamaz?</w:t>
      </w:r>
    </w:p>
    <w:p w:rsidR="00743E40" w:rsidRDefault="00743E40" w:rsidP="002410E9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_x0000_s1050" type="#_x0000_t23" style="position:absolute;margin-left:416.8pt;margin-top:1pt;width:13.5pt;height:10.5pt;z-index:251611648"/>
        </w:pict>
      </w:r>
      <w:r>
        <w:rPr>
          <w:noProof/>
          <w:lang w:eastAsia="tr-TR"/>
        </w:rPr>
        <w:pict>
          <v:shape id="_x0000_s1051" type="#_x0000_t32" style="position:absolute;margin-left:41pt;margin-top:1.75pt;width:151.55pt;height:42pt;flip:y;z-index:251590144" o:connectortype="straight"/>
        </w:pict>
      </w:r>
      <w:r>
        <w:rPr>
          <w:noProof/>
          <w:lang w:eastAsia="tr-TR"/>
        </w:rPr>
        <w:pict>
          <v:shape id="_x0000_s1052" type="#_x0000_t23" style="position:absolute;margin-left:50.75pt;margin-top:4.75pt;width:13.5pt;height:10.5pt;z-index:251605504"/>
        </w:pict>
      </w:r>
      <w:r>
        <w:rPr>
          <w:noProof/>
          <w:lang w:eastAsia="tr-TR"/>
        </w:rPr>
        <w:pict>
          <v:shape id="_x0000_s1053" type="#_x0000_t183" style="position:absolute;margin-left:20.75pt;margin-top:1.75pt;width:23.25pt;height:14.25pt;z-index:251606528"/>
        </w:pict>
      </w:r>
      <w:r>
        <w:rPr>
          <w:noProof/>
          <w:lang w:eastAsia="tr-TR"/>
        </w:rPr>
        <w:pict>
          <v:shape id="_x0000_s1054" type="#_x0000_t32" style="position:absolute;margin-left:64.25pt;margin-top:4.75pt;width:0;height:11.25pt;flip:y;z-index:251595264" o:connectortype="straight"/>
        </w:pic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A) 2 numaralı kefeye bir        ve bir        konabilir.</w:t>
      </w:r>
    </w:p>
    <w:p w:rsidR="00743E40" w:rsidRDefault="00743E40" w:rsidP="002410E9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_x0000_s1055" type="#_x0000_t23" style="position:absolute;margin-left:422.05pt;margin-top:1.3pt;width:13.5pt;height:10.5pt;z-index:251613696"/>
        </w:pict>
      </w:r>
      <w:r>
        <w:rPr>
          <w:noProof/>
          <w:lang w:eastAsia="tr-TR"/>
        </w:rPr>
        <w:pict>
          <v:shape id="_x0000_s1056" type="#_x0000_t183" style="position:absolute;margin-left:361.3pt;margin-top:1.3pt;width:23.25pt;height:14.25pt;z-index:251612672"/>
        </w:pict>
      </w:r>
      <w:r>
        <w:rPr>
          <w:noProof/>
          <w:lang w:eastAsia="tr-TR"/>
        </w:rPr>
        <w:pict>
          <v:shape id="_x0000_s1057" type="#_x0000_t32" style="position:absolute;margin-left:36.6pt;margin-top:11.8pt;width:7.4pt;height:18pt;flip:x y;z-index:251591168" o:connectortype="straight"/>
        </w:pict>
      </w:r>
      <w:r>
        <w:rPr>
          <w:noProof/>
          <w:lang w:eastAsia="tr-TR"/>
        </w:rPr>
        <w:pict>
          <v:shape id="_x0000_s1058" type="#_x0000_t74" style="position:absolute;margin-left:36.6pt;margin-top:1.3pt;width:14.25pt;height:14.25pt;z-index:251603456"/>
        </w:pict>
      </w:r>
      <w:r>
        <w:rPr>
          <w:noProof/>
          <w:lang w:eastAsia="tr-TR"/>
        </w:rPr>
        <w:pict>
          <v:shape id="_x0000_s1059" type="#_x0000_t74" style="position:absolute;margin-left:16.3pt;margin-top:6.55pt;width:14.25pt;height:14.25pt;z-index:251604480"/>
        </w:pict>
      </w:r>
      <w:r>
        <w:rPr>
          <w:noProof/>
          <w:lang w:eastAsia="tr-TR"/>
        </w:rPr>
        <w:pict>
          <v:shape id="_x0000_s1060" type="#_x0000_t32" style="position:absolute;margin-left:20.75pt;margin-top:2.05pt;width:43.5pt;height:22.5pt;flip:y;z-index:251593216" o:connectortype="straight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61" type="#_x0000_t5" style="position:absolute;margin-left:107.8pt;margin-top:5.05pt;width:19.5pt;height:15.75pt;z-index:251599360"/>
        </w:pic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1 numaralı kefeye bir          ve bir        çıkarılabilir</w:t>
      </w:r>
    </w:p>
    <w:p w:rsidR="00743E40" w:rsidRDefault="00743E40" w:rsidP="002410E9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_x0000_s1062" type="#_x0000_t23" style="position:absolute;margin-left:416.8pt;margin-top:1.6pt;width:13.5pt;height:10.5pt;z-index:251615744"/>
        </w:pict>
      </w:r>
      <w:r>
        <w:rPr>
          <w:noProof/>
          <w:lang w:eastAsia="tr-TR"/>
        </w:rPr>
        <w:pict>
          <v:shape id="_x0000_s1063" type="#_x0000_t74" style="position:absolute;margin-left:365.05pt;margin-top:1.6pt;width:14.25pt;height:14.25pt;z-index:251614720"/>
        </w:pict>
      </w:r>
      <w:r>
        <w:rPr>
          <w:noProof/>
          <w:lang w:eastAsia="tr-TR"/>
        </w:rPr>
        <w:pict>
          <v:shape id="_x0000_s1064" type="#_x0000_t32" style="position:absolute;margin-left:11pt;margin-top:9.1pt;width:9.75pt;height:2.25pt;flip:x y;z-index:251596288" o:connectortype="straight"/>
        </w:pict>
      </w:r>
      <w:r w:rsidRPr="00646CAA">
        <w:rPr>
          <w:rFonts w:ascii="Comic Sans MS" w:hAnsi="Comic Sans MS"/>
          <w:b/>
          <w:sz w:val="20"/>
          <w:szCs w:val="20"/>
        </w:rPr>
        <w:t xml:space="preserve">   </w:t>
      </w:r>
      <w:r>
        <w:rPr>
          <w:rFonts w:ascii="Comic Sans MS" w:hAnsi="Comic Sans MS"/>
          <w:b/>
          <w:sz w:val="20"/>
          <w:szCs w:val="20"/>
        </w:rPr>
        <w:t xml:space="preserve">         </w:t>
      </w:r>
      <w:r w:rsidRPr="00646CAA">
        <w:rPr>
          <w:rFonts w:ascii="Comic Sans MS" w:hAnsi="Comic Sans MS"/>
          <w:b/>
          <w:sz w:val="20"/>
          <w:szCs w:val="20"/>
        </w:rPr>
        <w:t>1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C) 2 numaralı kefeye bir         ve iki        konabilir. </w:t>
      </w:r>
    </w:p>
    <w:p w:rsidR="00743E40" w:rsidRDefault="00743E40" w:rsidP="00083B46">
      <w:pPr>
        <w:pStyle w:val="NoSpacing"/>
        <w:rPr>
          <w:rFonts w:ascii="Comic Sans MS" w:hAnsi="Comic Sans MS"/>
          <w:sz w:val="20"/>
          <w:szCs w:val="20"/>
        </w:rPr>
      </w:pPr>
    </w:p>
    <w:p w:rsidR="00743E40" w:rsidRDefault="00743E40" w:rsidP="00083B46">
      <w:pPr>
        <w:pStyle w:val="NoSpacing"/>
        <w:rPr>
          <w:rFonts w:ascii="Comic Sans MS" w:hAnsi="Comic Sans MS"/>
          <w:sz w:val="20"/>
          <w:szCs w:val="20"/>
          <w:u w:val="single"/>
        </w:rPr>
      </w:pPr>
      <w:r w:rsidRPr="00646CAA">
        <w:rPr>
          <w:rFonts w:ascii="Comic Sans MS" w:hAnsi="Comic Sans MS"/>
          <w:b/>
          <w:sz w:val="20"/>
          <w:szCs w:val="20"/>
        </w:rPr>
        <w:t xml:space="preserve">4-“Çeyreği 200 olan sayı ile ,yarısı 200 olan sayının farkı kaçtır?” yandaki problemi şema çizerek çözmeye çalışan Ayşe’nin çözümü aşağıdakilerden hangisi </w:t>
      </w:r>
      <w:r w:rsidRPr="00646CAA">
        <w:rPr>
          <w:rFonts w:ascii="Comic Sans MS" w:hAnsi="Comic Sans MS"/>
          <w:sz w:val="20"/>
          <w:szCs w:val="20"/>
          <w:u w:val="single"/>
        </w:rPr>
        <w:t>olamaz?</w:t>
      </w:r>
    </w:p>
    <w:tbl>
      <w:tblPr>
        <w:tblpPr w:leftFromText="141" w:rightFromText="141" w:vertAnchor="text" w:horzAnchor="page" w:tblpX="1416" w:tblpY="119"/>
        <w:tblW w:w="950" w:type="dxa"/>
        <w:tblCellMar>
          <w:left w:w="70" w:type="dxa"/>
          <w:right w:w="70" w:type="dxa"/>
        </w:tblCellMar>
        <w:tblLook w:val="00A0"/>
      </w:tblPr>
      <w:tblGrid>
        <w:gridCol w:w="475"/>
        <w:gridCol w:w="475"/>
      </w:tblGrid>
      <w:tr w:rsidR="00743E40" w:rsidRPr="00AE2822" w:rsidTr="008B09BA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3E40" w:rsidRPr="008B09BA" w:rsidRDefault="00743E40" w:rsidP="008B09BA">
            <w:pPr>
              <w:spacing w:after="0" w:line="240" w:lineRule="auto"/>
              <w:rPr>
                <w:color w:val="000000"/>
                <w:lang w:eastAsia="tr-TR"/>
              </w:rPr>
            </w:pPr>
            <w:r w:rsidRPr="008B09BA">
              <w:rPr>
                <w:color w:val="000000"/>
                <w:lang w:eastAsia="tr-TR"/>
              </w:rPr>
              <w:t>200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3E40" w:rsidRPr="008B09BA" w:rsidRDefault="00743E40" w:rsidP="008B09BA">
            <w:pPr>
              <w:spacing w:after="0" w:line="240" w:lineRule="auto"/>
              <w:rPr>
                <w:color w:val="000000"/>
                <w:lang w:eastAsia="tr-TR"/>
              </w:rPr>
            </w:pPr>
            <w:r w:rsidRPr="008B09BA">
              <w:rPr>
                <w:color w:val="000000"/>
                <w:lang w:eastAsia="tr-TR"/>
              </w:rPr>
              <w:t>200</w:t>
            </w:r>
          </w:p>
        </w:tc>
      </w:tr>
      <w:tr w:rsidR="00743E40" w:rsidRPr="00AE2822" w:rsidTr="008B09BA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3E40" w:rsidRPr="008B09BA" w:rsidRDefault="00743E40" w:rsidP="008B09BA">
            <w:pPr>
              <w:spacing w:after="0" w:line="240" w:lineRule="auto"/>
              <w:rPr>
                <w:color w:val="000000"/>
                <w:lang w:eastAsia="tr-TR"/>
              </w:rPr>
            </w:pPr>
            <w:r w:rsidRPr="008B09BA">
              <w:rPr>
                <w:color w:val="000000"/>
                <w:lang w:eastAsia="tr-TR"/>
              </w:rPr>
              <w:t>200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3E40" w:rsidRPr="008B09BA" w:rsidRDefault="00743E40" w:rsidP="008B09BA">
            <w:pPr>
              <w:spacing w:after="0" w:line="240" w:lineRule="auto"/>
              <w:rPr>
                <w:color w:val="000000"/>
                <w:lang w:eastAsia="tr-TR"/>
              </w:rPr>
            </w:pPr>
            <w:r w:rsidRPr="008B09BA">
              <w:rPr>
                <w:color w:val="000000"/>
                <w:lang w:eastAsia="tr-TR"/>
              </w:rPr>
              <w:t>200</w:t>
            </w:r>
          </w:p>
        </w:tc>
      </w:tr>
    </w:tbl>
    <w:tbl>
      <w:tblPr>
        <w:tblpPr w:leftFromText="141" w:rightFromText="141" w:vertAnchor="text" w:horzAnchor="page" w:tblpX="2676" w:tblpY="134"/>
        <w:tblW w:w="1060" w:type="dxa"/>
        <w:tblCellMar>
          <w:left w:w="70" w:type="dxa"/>
          <w:right w:w="70" w:type="dxa"/>
        </w:tblCellMar>
        <w:tblLook w:val="00A0"/>
      </w:tblPr>
      <w:tblGrid>
        <w:gridCol w:w="520"/>
        <w:gridCol w:w="540"/>
      </w:tblGrid>
      <w:tr w:rsidR="00743E40" w:rsidRPr="00AE2822" w:rsidTr="008B09BA">
        <w:trPr>
          <w:trHeight w:val="30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743E40" w:rsidRPr="008B09BA" w:rsidRDefault="00743E40" w:rsidP="008B09BA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8B09BA">
              <w:rPr>
                <w:color w:val="000000"/>
                <w:lang w:eastAsia="tr-TR"/>
              </w:rPr>
              <w:t>200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743E40" w:rsidRPr="008B09BA" w:rsidRDefault="00743E40" w:rsidP="008B09BA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8B09BA">
              <w:rPr>
                <w:color w:val="000000"/>
                <w:lang w:eastAsia="tr-TR"/>
              </w:rPr>
              <w:t> </w:t>
            </w:r>
          </w:p>
        </w:tc>
      </w:tr>
      <w:tr w:rsidR="00743E40" w:rsidRPr="00AE2822" w:rsidTr="008B09BA">
        <w:trPr>
          <w:trHeight w:val="30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E40" w:rsidRPr="008B09BA" w:rsidRDefault="00743E40" w:rsidP="008B09BA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E40" w:rsidRPr="008B09BA" w:rsidRDefault="00743E40" w:rsidP="008B09BA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</w:tr>
    </w:tbl>
    <w:tbl>
      <w:tblPr>
        <w:tblpPr w:leftFromText="141" w:rightFromText="141" w:vertAnchor="text" w:horzAnchor="page" w:tblpX="6576" w:tblpY="44"/>
        <w:tblW w:w="1060" w:type="dxa"/>
        <w:tblCellMar>
          <w:left w:w="70" w:type="dxa"/>
          <w:right w:w="70" w:type="dxa"/>
        </w:tblCellMar>
        <w:tblLook w:val="00A0"/>
      </w:tblPr>
      <w:tblGrid>
        <w:gridCol w:w="520"/>
        <w:gridCol w:w="540"/>
      </w:tblGrid>
      <w:tr w:rsidR="00743E40" w:rsidRPr="00AE2822" w:rsidTr="008B09BA">
        <w:trPr>
          <w:trHeight w:val="30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743E40" w:rsidRPr="008B09BA" w:rsidRDefault="00743E40" w:rsidP="008B09BA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8B09BA">
              <w:rPr>
                <w:color w:val="000000"/>
                <w:lang w:eastAsia="tr-TR"/>
              </w:rPr>
              <w:t>200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743E40" w:rsidRPr="008B09BA" w:rsidRDefault="00743E40" w:rsidP="008B09BA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8B09BA">
              <w:rPr>
                <w:color w:val="000000"/>
                <w:lang w:eastAsia="tr-TR"/>
              </w:rPr>
              <w:t> </w:t>
            </w:r>
          </w:p>
        </w:tc>
      </w:tr>
      <w:tr w:rsidR="00743E40" w:rsidRPr="00AE2822" w:rsidTr="008B09BA">
        <w:trPr>
          <w:trHeight w:val="30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E40" w:rsidRPr="008B09BA" w:rsidRDefault="00743E40" w:rsidP="008B09BA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E40" w:rsidRPr="008B09BA" w:rsidRDefault="00743E40" w:rsidP="008B09BA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</w:tr>
    </w:tbl>
    <w:tbl>
      <w:tblPr>
        <w:tblpPr w:leftFromText="141" w:rightFromText="141" w:vertAnchor="text" w:horzAnchor="page" w:tblpX="7971" w:tblpY="29"/>
        <w:tblW w:w="950" w:type="dxa"/>
        <w:tblCellMar>
          <w:left w:w="70" w:type="dxa"/>
          <w:right w:w="70" w:type="dxa"/>
        </w:tblCellMar>
        <w:tblLook w:val="00A0"/>
      </w:tblPr>
      <w:tblGrid>
        <w:gridCol w:w="475"/>
        <w:gridCol w:w="475"/>
      </w:tblGrid>
      <w:tr w:rsidR="00743E40" w:rsidRPr="00AE2822" w:rsidTr="008B09BA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3E40" w:rsidRPr="008B09BA" w:rsidRDefault="00743E40" w:rsidP="008B09BA">
            <w:pPr>
              <w:spacing w:after="0" w:line="240" w:lineRule="auto"/>
              <w:rPr>
                <w:color w:val="000000"/>
                <w:lang w:eastAsia="tr-TR"/>
              </w:rPr>
            </w:pPr>
            <w:r w:rsidRPr="008B09BA">
              <w:rPr>
                <w:color w:val="000000"/>
                <w:lang w:eastAsia="tr-TR"/>
              </w:rPr>
              <w:t>200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3E40" w:rsidRPr="008B09BA" w:rsidRDefault="00743E40" w:rsidP="008B09BA">
            <w:pPr>
              <w:spacing w:after="0" w:line="240" w:lineRule="auto"/>
              <w:rPr>
                <w:color w:val="000000"/>
                <w:lang w:eastAsia="tr-TR"/>
              </w:rPr>
            </w:pPr>
            <w:r w:rsidRPr="008B09BA">
              <w:rPr>
                <w:color w:val="000000"/>
                <w:lang w:eastAsia="tr-TR"/>
              </w:rPr>
              <w:t>200</w:t>
            </w:r>
          </w:p>
        </w:tc>
      </w:tr>
      <w:tr w:rsidR="00743E40" w:rsidRPr="00AE2822" w:rsidTr="008B09BA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3E40" w:rsidRPr="008B09BA" w:rsidRDefault="00743E40" w:rsidP="008B09BA">
            <w:pPr>
              <w:spacing w:after="0" w:line="240" w:lineRule="auto"/>
              <w:rPr>
                <w:color w:val="000000"/>
                <w:lang w:eastAsia="tr-TR"/>
              </w:rPr>
            </w:pPr>
            <w:r w:rsidRPr="008B09BA">
              <w:rPr>
                <w:color w:val="000000"/>
                <w:lang w:eastAsia="tr-TR"/>
              </w:rPr>
              <w:t>200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3E40" w:rsidRPr="008B09BA" w:rsidRDefault="00743E40" w:rsidP="008B09BA">
            <w:pPr>
              <w:spacing w:after="0" w:line="240" w:lineRule="auto"/>
              <w:rPr>
                <w:color w:val="000000"/>
                <w:lang w:eastAsia="tr-TR"/>
              </w:rPr>
            </w:pPr>
            <w:r w:rsidRPr="008B09BA">
              <w:rPr>
                <w:color w:val="000000"/>
                <w:lang w:eastAsia="tr-TR"/>
              </w:rPr>
              <w:t>200</w:t>
            </w:r>
          </w:p>
        </w:tc>
      </w:tr>
    </w:tbl>
    <w:p w:rsidR="00743E40" w:rsidRDefault="00743E40" w:rsidP="008B09BA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B) </w:t>
      </w:r>
    </w:p>
    <w:p w:rsidR="00743E40" w:rsidRDefault="00743E40" w:rsidP="008B09BA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=400                 </w:t>
      </w:r>
      <w:r>
        <w:rPr>
          <w:rFonts w:ascii="Comic Sans MS" w:hAnsi="Comic Sans MS"/>
          <w:sz w:val="20"/>
          <w:szCs w:val="20"/>
        </w:rPr>
        <w:tab/>
        <w:t xml:space="preserve">                         =400</w:t>
      </w:r>
    </w:p>
    <w:p w:rsidR="00743E40" w:rsidRDefault="00743E40" w:rsidP="008B09BA">
      <w:pPr>
        <w:pStyle w:val="NoSpacing"/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page" w:tblpX="4296" w:tblpY="168"/>
        <w:tblW w:w="950" w:type="dxa"/>
        <w:tblCellMar>
          <w:left w:w="70" w:type="dxa"/>
          <w:right w:w="70" w:type="dxa"/>
        </w:tblCellMar>
        <w:tblLook w:val="00A0"/>
      </w:tblPr>
      <w:tblGrid>
        <w:gridCol w:w="475"/>
        <w:gridCol w:w="475"/>
      </w:tblGrid>
      <w:tr w:rsidR="00743E40" w:rsidRPr="00AE2822" w:rsidTr="008B09BA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3E40" w:rsidRPr="008B09BA" w:rsidRDefault="00743E40" w:rsidP="008B09BA">
            <w:pPr>
              <w:spacing w:after="0" w:line="240" w:lineRule="auto"/>
              <w:rPr>
                <w:color w:val="000000"/>
                <w:lang w:eastAsia="tr-TR"/>
              </w:rPr>
            </w:pPr>
            <w:r w:rsidRPr="008B09BA">
              <w:rPr>
                <w:color w:val="000000"/>
                <w:lang w:eastAsia="tr-TR"/>
              </w:rPr>
              <w:t>200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3E40" w:rsidRPr="008B09BA" w:rsidRDefault="00743E40" w:rsidP="008B09BA">
            <w:pPr>
              <w:spacing w:after="0" w:line="240" w:lineRule="auto"/>
              <w:rPr>
                <w:color w:val="000000"/>
                <w:lang w:eastAsia="tr-TR"/>
              </w:rPr>
            </w:pPr>
            <w:r w:rsidRPr="008B09BA">
              <w:rPr>
                <w:color w:val="000000"/>
                <w:lang w:eastAsia="tr-TR"/>
              </w:rPr>
              <w:t>200</w:t>
            </w:r>
          </w:p>
        </w:tc>
      </w:tr>
      <w:tr w:rsidR="00743E40" w:rsidRPr="00AE2822" w:rsidTr="008B09BA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3E40" w:rsidRPr="008B09BA" w:rsidRDefault="00743E40" w:rsidP="008B09BA">
            <w:pPr>
              <w:spacing w:after="0" w:line="240" w:lineRule="auto"/>
              <w:rPr>
                <w:color w:val="000000"/>
                <w:lang w:eastAsia="tr-TR"/>
              </w:rPr>
            </w:pPr>
            <w:r w:rsidRPr="008B09BA">
              <w:rPr>
                <w:color w:val="000000"/>
                <w:lang w:eastAsia="tr-TR"/>
              </w:rPr>
              <w:t>200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3E40" w:rsidRPr="008B09BA" w:rsidRDefault="00743E40" w:rsidP="008B09BA">
            <w:pPr>
              <w:spacing w:after="0" w:line="240" w:lineRule="auto"/>
              <w:rPr>
                <w:color w:val="000000"/>
                <w:lang w:eastAsia="tr-TR"/>
              </w:rPr>
            </w:pPr>
            <w:r w:rsidRPr="008B09BA">
              <w:rPr>
                <w:color w:val="000000"/>
                <w:lang w:eastAsia="tr-TR"/>
              </w:rPr>
              <w:t>200</w:t>
            </w:r>
          </w:p>
        </w:tc>
      </w:tr>
    </w:tbl>
    <w:tbl>
      <w:tblPr>
        <w:tblpPr w:leftFromText="141" w:rightFromText="141" w:vertAnchor="text" w:horzAnchor="margin" w:tblpXSpec="center" w:tblpY="123"/>
        <w:tblW w:w="944" w:type="dxa"/>
        <w:tblCellMar>
          <w:left w:w="70" w:type="dxa"/>
          <w:right w:w="70" w:type="dxa"/>
        </w:tblCellMar>
        <w:tblLook w:val="00A0"/>
      </w:tblPr>
      <w:tblGrid>
        <w:gridCol w:w="944"/>
      </w:tblGrid>
      <w:tr w:rsidR="00743E40" w:rsidRPr="00AE2822" w:rsidTr="008B09BA">
        <w:trPr>
          <w:trHeight w:val="641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E40" w:rsidRPr="008B09BA" w:rsidRDefault="00743E40" w:rsidP="008B09BA">
            <w:pPr>
              <w:spacing w:after="0" w:line="240" w:lineRule="auto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 xml:space="preserve">    400</w:t>
            </w:r>
          </w:p>
        </w:tc>
      </w:tr>
    </w:tbl>
    <w:p w:rsidR="00743E40" w:rsidRDefault="00743E40" w:rsidP="008B09BA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</w:t>
      </w:r>
    </w:p>
    <w:p w:rsidR="00743E40" w:rsidRDefault="00743E40" w:rsidP="008B09BA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=400</w:t>
      </w:r>
    </w:p>
    <w:p w:rsidR="00743E40" w:rsidRDefault="00743E40" w:rsidP="008B09BA">
      <w:pPr>
        <w:pStyle w:val="NoSpacing"/>
        <w:rPr>
          <w:rFonts w:ascii="Comic Sans MS" w:hAnsi="Comic Sans MS"/>
          <w:sz w:val="20"/>
          <w:szCs w:val="20"/>
        </w:rPr>
      </w:pPr>
    </w:p>
    <w:p w:rsidR="00743E40" w:rsidRDefault="00743E40" w:rsidP="008B09BA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_x0000_s1065" type="#_x0000_t5" style="position:absolute;margin-left:86.4pt;margin-top:10pt;width:19.5pt;height:15.75pt;z-index:251616768"/>
        </w:pict>
      </w:r>
      <w:r>
        <w:rPr>
          <w:noProof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66" type="#_x0000_t9" style="position:absolute;margin-left:107.8pt;margin-top:10pt;width:19.5pt;height:15.75pt;z-index:251618816"/>
        </w:pict>
      </w:r>
      <w:r>
        <w:rPr>
          <w:noProof/>
          <w:lang w:eastAsia="tr-TR"/>
        </w:rPr>
        <w:pict>
          <v:oval id="_x0000_s1067" style="position:absolute;margin-left:133.3pt;margin-top:10pt;width:14.25pt;height:15.75pt;z-index:251617792"/>
        </w:pict>
      </w:r>
    </w:p>
    <w:p w:rsidR="00743E40" w:rsidRPr="0064353A" w:rsidRDefault="00743E40" w:rsidP="008B09BA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rect id="_x0000_s1068" style="position:absolute;margin-left:346.3pt;margin-top:26.1pt;width:18.75pt;height:16.5pt;z-index:251627008"/>
        </w:pict>
      </w:r>
      <w:r>
        <w:rPr>
          <w:noProof/>
          <w:lang w:eastAsia="tr-TR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69" type="#_x0000_t56" style="position:absolute;margin-left:321.6pt;margin-top:26.1pt;width:20.2pt;height:15pt;z-index:251621888"/>
        </w:pict>
      </w:r>
      <w:r>
        <w:rPr>
          <w:noProof/>
          <w:lang w:eastAsia="tr-TR"/>
        </w:rPr>
        <w:pict>
          <v:shape id="_x0000_s1070" type="#_x0000_t56" style="position:absolute;margin-left:296.1pt;margin-top:26.1pt;width:20.2pt;height:15pt;z-index:251622912"/>
        </w:pict>
      </w:r>
      <w:r w:rsidRPr="0064353A">
        <w:rPr>
          <w:rFonts w:ascii="Comic Sans MS" w:hAnsi="Comic Sans MS"/>
          <w:b/>
          <w:sz w:val="20"/>
          <w:szCs w:val="20"/>
        </w:rPr>
        <w:t>5-360 sayısıyla                      şekillerinin köşe sayıları arasında bir ilişki vardır. Aynı ilişki 715- 170 işleminin sonucuyla aşağıdaki şekillerden hangileri arasında vardır?</w:t>
      </w:r>
    </w:p>
    <w:p w:rsidR="00743E40" w:rsidRDefault="00743E40" w:rsidP="0064353A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_x0000_s1071" type="#_x0000_t56" style="position:absolute;margin-left:194.1pt;margin-top:1.2pt;width:20.2pt;height:15pt;z-index:251623936"/>
        </w:pict>
      </w:r>
      <w:r>
        <w:rPr>
          <w:noProof/>
          <w:lang w:eastAsia="tr-TR"/>
        </w:rPr>
        <w:pict>
          <v:shape id="_x0000_s1072" type="#_x0000_t56" style="position:absolute;margin-left:172.35pt;margin-top:1.2pt;width:20.2pt;height:15pt;z-index:251624960"/>
        </w:pict>
      </w:r>
      <w:r>
        <w:rPr>
          <w:noProof/>
          <w:lang w:eastAsia="tr-TR"/>
        </w:rPr>
        <w:pict>
          <v:rect id="_x0000_s1073" style="position:absolute;margin-left:149.8pt;margin-top:1.2pt;width:18.75pt;height:16.5pt;z-index:251628032"/>
        </w:pict>
      </w:r>
      <w:r>
        <w:rPr>
          <w:noProof/>
          <w:lang w:eastAsia="tr-TR"/>
        </w:rPr>
        <w:pict>
          <v:shape id="_x0000_s1074" type="#_x0000_t56" style="position:absolute;margin-left:74.05pt;margin-top:2.7pt;width:20.2pt;height:15pt;z-index:251625984"/>
        </w:pict>
      </w:r>
      <w:r>
        <w:rPr>
          <w:noProof/>
          <w:lang w:eastAsia="tr-TR"/>
        </w:rPr>
        <w:pict>
          <v:rect id="_x0000_s1075" style="position:absolute;margin-left:50.75pt;margin-top:1.2pt;width:18.75pt;height:16.5pt;z-index:251620864"/>
        </w:pict>
      </w:r>
      <w:r>
        <w:rPr>
          <w:noProof/>
          <w:lang w:eastAsia="tr-TR"/>
        </w:rPr>
        <w:pict>
          <v:shape id="_x0000_s1076" type="#_x0000_t56" style="position:absolute;margin-left:24.6pt;margin-top:1.2pt;width:20.2pt;height:15pt;z-index:251619840"/>
        </w:pict>
      </w:r>
      <w:r>
        <w:rPr>
          <w:rFonts w:ascii="Comic Sans MS" w:hAnsi="Comic Sans MS"/>
          <w:sz w:val="20"/>
          <w:szCs w:val="20"/>
        </w:rPr>
        <w:t>A)                                         B)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</w:t>
      </w:r>
    </w:p>
    <w:p w:rsidR="00743E40" w:rsidRDefault="00743E40" w:rsidP="0064353A">
      <w:pPr>
        <w:pStyle w:val="NoSpacing"/>
        <w:rPr>
          <w:rFonts w:ascii="Comic Sans MS" w:hAnsi="Comic Sans MS"/>
          <w:sz w:val="20"/>
          <w:szCs w:val="20"/>
        </w:rPr>
      </w:pPr>
    </w:p>
    <w:p w:rsidR="00743E40" w:rsidRPr="0064353A" w:rsidRDefault="00743E40" w:rsidP="0064353A">
      <w:pPr>
        <w:pStyle w:val="NoSpacing"/>
        <w:rPr>
          <w:rFonts w:ascii="Comic Sans MS" w:hAnsi="Comic Sans MS"/>
          <w:b/>
          <w:sz w:val="20"/>
          <w:szCs w:val="20"/>
        </w:rPr>
      </w:pPr>
      <w:r w:rsidRPr="0064353A">
        <w:rPr>
          <w:rFonts w:ascii="Comic Sans MS" w:hAnsi="Comic Sans MS"/>
          <w:b/>
          <w:sz w:val="20"/>
          <w:szCs w:val="20"/>
        </w:rPr>
        <w:t>6-Ali’nin okul çantasının şifresi 653’tür. Ali şifresinde kullandığı rakamları değiştirmeden hangi iki rakamın yerini değiştirirse şifresini ifade eden sayı 90 küçülmüş olur?</w:t>
      </w:r>
    </w:p>
    <w:p w:rsidR="00743E40" w:rsidRDefault="00743E40" w:rsidP="0064353A">
      <w:pPr>
        <w:pStyle w:val="NoSpacing"/>
        <w:numPr>
          <w:ilvl w:val="0"/>
          <w:numId w:val="9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 ve 3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5 ve 3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6 ve 5</w:t>
      </w:r>
    </w:p>
    <w:p w:rsidR="00743E40" w:rsidRPr="00DE0205" w:rsidRDefault="00743E40" w:rsidP="0064353A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7-</w:t>
      </w:r>
      <w:r w:rsidRPr="00DE0205">
        <w:rPr>
          <w:rFonts w:ascii="Comic Sans MS" w:hAnsi="Comic Sans MS"/>
          <w:b/>
          <w:sz w:val="20"/>
          <w:szCs w:val="20"/>
        </w:rPr>
        <w:t xml:space="preserve">Bir akaryakıt tankeri </w:t>
      </w:r>
      <w:smartTag w:uri="urn:schemas-microsoft-com:office:smarttags" w:element="metricconverter">
        <w:smartTagPr>
          <w:attr w:name="ProductID" w:val="999 litre"/>
        </w:smartTagPr>
        <w:r w:rsidRPr="00DE0205">
          <w:rPr>
            <w:rFonts w:ascii="Comic Sans MS" w:hAnsi="Comic Sans MS"/>
            <w:b/>
            <w:sz w:val="20"/>
            <w:szCs w:val="20"/>
          </w:rPr>
          <w:t>999 litre</w:t>
        </w:r>
      </w:smartTag>
      <w:r w:rsidRPr="00DE0205">
        <w:rPr>
          <w:rFonts w:ascii="Comic Sans MS" w:hAnsi="Comic Sans MS"/>
          <w:b/>
          <w:sz w:val="20"/>
          <w:szCs w:val="20"/>
        </w:rPr>
        <w:t xml:space="preserve"> benzin almaktadır. Bu tanker doluyken 325 litreyi bir benzin istasyonuna ,         278 litreyi de diğer benzin istasyonuna boşaltmıştır. Tankerde kaç litre benzin vardır?</w:t>
      </w:r>
    </w:p>
    <w:p w:rsidR="00743E40" w:rsidRDefault="00743E40" w:rsidP="00DA3EC3">
      <w:pPr>
        <w:pStyle w:val="NoSpacing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396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674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721</w:t>
      </w:r>
    </w:p>
    <w:p w:rsidR="00743E40" w:rsidRDefault="00743E40" w:rsidP="00BC1563">
      <w:pPr>
        <w:pStyle w:val="NoSpacing"/>
        <w:rPr>
          <w:rFonts w:ascii="Comic Sans MS" w:hAnsi="Comic Sans MS"/>
          <w:sz w:val="20"/>
          <w:szCs w:val="20"/>
          <w:u w:val="single"/>
        </w:rPr>
      </w:pPr>
      <w:r w:rsidRPr="00BC1563">
        <w:rPr>
          <w:rFonts w:ascii="Comic Sans MS" w:hAnsi="Comic Sans MS"/>
          <w:b/>
          <w:sz w:val="20"/>
          <w:szCs w:val="20"/>
        </w:rPr>
        <w:t xml:space="preserve">8-“ A ve B noktaları arası 875 km’dir. Yolun önce 315 sonrada 157 kilometresini giden bir atın geriye kaç km yolu kalmıştır?” verilen problemin çözümü aşağıdakilerden hangisi </w:t>
      </w:r>
      <w:r w:rsidRPr="00BC1563">
        <w:rPr>
          <w:rFonts w:ascii="Comic Sans MS" w:hAnsi="Comic Sans MS"/>
          <w:sz w:val="20"/>
          <w:szCs w:val="20"/>
          <w:u w:val="single"/>
        </w:rPr>
        <w:t>olamaz?</w:t>
      </w:r>
    </w:p>
    <w:p w:rsidR="00743E40" w:rsidRPr="00BC1563" w:rsidRDefault="00743E40" w:rsidP="00BC1563">
      <w:pPr>
        <w:pStyle w:val="NoSpacing"/>
        <w:numPr>
          <w:ilvl w:val="0"/>
          <w:numId w:val="1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875-315-157=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(875+315) – 157=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875 - ( 315+ 157)=</w:t>
      </w:r>
    </w:p>
    <w:p w:rsidR="00743E40" w:rsidRPr="00BC1563" w:rsidRDefault="00743E40" w:rsidP="00BC1563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743E40" w:rsidRDefault="00743E40" w:rsidP="00BC1563">
      <w:pPr>
        <w:pStyle w:val="NoSpacing"/>
        <w:rPr>
          <w:rFonts w:ascii="Comic Sans MS" w:hAnsi="Comic Sans MS"/>
          <w:sz w:val="20"/>
          <w:szCs w:val="20"/>
        </w:rPr>
      </w:pPr>
    </w:p>
    <w:p w:rsidR="00743E40" w:rsidRDefault="00743E40" w:rsidP="00BC1563">
      <w:pPr>
        <w:pStyle w:val="NoSpacing"/>
        <w:rPr>
          <w:rFonts w:ascii="Comic Sans MS" w:hAnsi="Comic Sans MS"/>
          <w:sz w:val="20"/>
          <w:szCs w:val="20"/>
        </w:rPr>
      </w:pPr>
    </w:p>
    <w:p w:rsidR="00743E40" w:rsidRPr="00F77DCA" w:rsidRDefault="00743E40" w:rsidP="00314CAA">
      <w:pPr>
        <w:pStyle w:val="NoSpacing"/>
        <w:ind w:left="360" w:hanging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9-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         </w:t>
      </w:r>
      <w:r w:rsidRPr="00F77DCA">
        <w:rPr>
          <w:rFonts w:ascii="Comic Sans MS" w:hAnsi="Comic Sans MS"/>
          <w:b/>
          <w:sz w:val="20"/>
          <w:szCs w:val="20"/>
        </w:rPr>
        <w:t xml:space="preserve">Tahteravallinin dengede durabilmesi için aşağıdakilerden hangisi </w:t>
      </w:r>
    </w:p>
    <w:p w:rsidR="00743E40" w:rsidRPr="00F77DCA" w:rsidRDefault="00743E40" w:rsidP="00314CAA">
      <w:pPr>
        <w:pStyle w:val="NoSpacing"/>
        <w:ind w:left="360" w:hanging="360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7" type="#_x0000_t202" style="position:absolute;left:0;text-align:left;margin-left:38.8pt;margin-top:12pt;width:18.75pt;height:17.25pt;z-index:251632128">
            <v:textbox>
              <w:txbxContent>
                <w:p w:rsidR="00743E40" w:rsidRPr="00314CAA" w:rsidRDefault="00743E40">
                  <w:pPr>
                    <w:rPr>
                      <w:b/>
                    </w:rPr>
                  </w:pPr>
                  <w:r w:rsidRPr="00314CAA">
                    <w:rPr>
                      <w:b/>
                    </w:rPr>
                    <w:t>1</w:t>
                  </w:r>
                </w:p>
              </w:txbxContent>
            </v:textbox>
          </v:shape>
        </w:pict>
      </w:r>
      <w:r w:rsidRPr="00F77DCA">
        <w:rPr>
          <w:rFonts w:ascii="Comic Sans MS" w:hAnsi="Comic Sans MS"/>
          <w:b/>
          <w:sz w:val="20"/>
          <w:szCs w:val="20"/>
        </w:rPr>
        <w:t xml:space="preserve">       </w:t>
      </w:r>
      <w:r w:rsidRPr="00F77DCA">
        <w:rPr>
          <w:rFonts w:ascii="Comic Sans MS" w:hAnsi="Comic Sans MS"/>
          <w:b/>
          <w:sz w:val="20"/>
          <w:szCs w:val="20"/>
        </w:rPr>
        <w:tab/>
      </w:r>
      <w:r w:rsidRPr="00F77DCA">
        <w:rPr>
          <w:rFonts w:ascii="Comic Sans MS" w:hAnsi="Comic Sans MS"/>
          <w:b/>
          <w:sz w:val="20"/>
          <w:szCs w:val="20"/>
        </w:rPr>
        <w:tab/>
      </w:r>
      <w:r w:rsidRPr="00F77DCA">
        <w:rPr>
          <w:rFonts w:ascii="Comic Sans MS" w:hAnsi="Comic Sans MS"/>
          <w:b/>
          <w:sz w:val="20"/>
          <w:szCs w:val="20"/>
        </w:rPr>
        <w:tab/>
      </w:r>
      <w:r w:rsidRPr="00F77DCA">
        <w:rPr>
          <w:rFonts w:ascii="Comic Sans MS" w:hAnsi="Comic Sans MS"/>
          <w:b/>
          <w:sz w:val="20"/>
          <w:szCs w:val="20"/>
        </w:rPr>
        <w:tab/>
        <w:t xml:space="preserve">                        yapılamaz    </w:t>
      </w:r>
    </w:p>
    <w:p w:rsidR="00743E40" w:rsidRDefault="00743E40" w:rsidP="00314CAA">
      <w:pPr>
        <w:pStyle w:val="NoSpacing"/>
        <w:ind w:left="460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A)1 numaralı kutuya 119 birlik eklenebilir</w:t>
      </w:r>
    </w:p>
    <w:p w:rsidR="00743E40" w:rsidRDefault="00743E40" w:rsidP="00314CAA">
      <w:pPr>
        <w:pStyle w:val="NoSpacing"/>
        <w:ind w:left="4605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_x0000_s1078" type="#_x0000_t202" style="position:absolute;left:0;text-align:left;margin-left:-114.75pt;margin-top:1.4pt;width:62.25pt;height:18.95pt;z-index:251630080">
            <v:textbox>
              <w:txbxContent>
                <w:p w:rsidR="00743E40" w:rsidRDefault="00743E40">
                  <w:r>
                    <w:t>365+248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79" style="position:absolute;left:0;text-align:left;margin-left:28.2pt;margin-top:10.4pt;width:182pt;height:41.45pt;rotation:1009759fd;z-index:-251687424" wrapcoords="-89 -393 -89 21207 21689 21207 21689 -393 -89 -393">
            <v:textbox>
              <w:txbxContent>
                <w:p w:rsidR="00743E40" w:rsidRDefault="00743E40">
                  <w:r>
                    <w:tab/>
                  </w:r>
                  <w:r>
                    <w:tab/>
                    <w:t xml:space="preserve">      </w:t>
                  </w:r>
                </w:p>
                <w:p w:rsidR="00743E40" w:rsidRDefault="00743E40"/>
                <w:p w:rsidR="00743E40" w:rsidRDefault="00743E40"/>
                <w:p w:rsidR="00743E40" w:rsidRDefault="00743E40"/>
              </w:txbxContent>
            </v:textbox>
            <w10:wrap type="tight"/>
          </v:rect>
        </w:pict>
      </w:r>
      <w:r>
        <w:rPr>
          <w:rFonts w:ascii="Comic Sans MS" w:hAnsi="Comic Sans MS"/>
          <w:sz w:val="20"/>
          <w:szCs w:val="20"/>
        </w:rPr>
        <w:t>B)2 numaralı kutudan 25 çıkarılıp 1 numaralı kutuya 88 eklenebilir</w:t>
      </w:r>
    </w:p>
    <w:p w:rsidR="00743E40" w:rsidRDefault="00743E40" w:rsidP="00314CAA">
      <w:pPr>
        <w:pStyle w:val="NoSpacing"/>
        <w:ind w:left="4605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_x0000_s1080" type="#_x0000_t202" style="position:absolute;left:0;text-align:left;margin-left:-18.35pt;margin-top:6.4pt;width:20.25pt;height:20.5pt;z-index:251633152">
            <v:textbox>
              <w:txbxContent>
                <w:p w:rsidR="00743E40" w:rsidRPr="00314CAA" w:rsidRDefault="00743E40">
                  <w:pPr>
                    <w:rPr>
                      <w:b/>
                    </w:rPr>
                  </w:pPr>
                  <w:r w:rsidRPr="00314CAA">
                    <w:rPr>
                      <w:b/>
                    </w:rPr>
                    <w:t>2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0"/>
          <w:szCs w:val="20"/>
        </w:rPr>
        <w:t>C)2 numaralı kutudan 1 yüzlük,1 onluk,0 birlik çıkarılabilir</w:t>
      </w:r>
    </w:p>
    <w:p w:rsidR="00743E40" w:rsidRDefault="00743E40" w:rsidP="00314CAA">
      <w:pPr>
        <w:pStyle w:val="NoSpacing"/>
        <w:ind w:left="4245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_x0000_s1081" type="#_x0000_t202" style="position:absolute;left:0;text-align:left;margin-left:148.65pt;margin-top:12.95pt;width:56.65pt;height:19.5pt;z-index:251631104">
            <v:textbox>
              <w:txbxContent>
                <w:p w:rsidR="00743E40" w:rsidRDefault="00743E40">
                  <w:r>
                    <w:t>414+317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0"/>
          <w:szCs w:val="20"/>
        </w:rPr>
        <w:t xml:space="preserve">                                                            </w:t>
      </w:r>
    </w:p>
    <w:p w:rsidR="00743E40" w:rsidRDefault="00743E40" w:rsidP="00646CAA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_x0000_s1082" type="#_x0000_t5" style="position:absolute;margin-left:87.55pt;margin-top:4.05pt;width:34.5pt;height:23pt;z-index:251634176"/>
        </w:pict>
      </w:r>
      <w:r>
        <w:rPr>
          <w:rFonts w:ascii="Comic Sans MS" w:hAnsi="Comic Sans MS"/>
          <w:sz w:val="20"/>
          <w:szCs w:val="20"/>
        </w:rPr>
        <w:t xml:space="preserve">                                               </w:t>
      </w:r>
    </w:p>
    <w:p w:rsidR="00743E40" w:rsidRDefault="00743E40" w:rsidP="00646CAA">
      <w:pPr>
        <w:pStyle w:val="NoSpacing"/>
        <w:rPr>
          <w:rFonts w:ascii="Comic Sans MS" w:hAnsi="Comic Sans MS"/>
          <w:sz w:val="20"/>
          <w:szCs w:val="20"/>
        </w:rPr>
      </w:pPr>
    </w:p>
    <w:p w:rsidR="00743E40" w:rsidRDefault="00743E40" w:rsidP="00646CAA">
      <w:pPr>
        <w:pStyle w:val="NoSpacing"/>
        <w:rPr>
          <w:rFonts w:ascii="Comic Sans MS" w:hAnsi="Comic Sans MS"/>
          <w:sz w:val="20"/>
          <w:szCs w:val="20"/>
        </w:rPr>
      </w:pPr>
    </w:p>
    <w:p w:rsidR="00743E40" w:rsidRDefault="00743E40" w:rsidP="00646CAA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10- Terazide verilen sayılar en yakın onluğa yuvarlanarak toplanıyor. Buna göre hangi terazi dengede durmaz?</w:t>
      </w:r>
    </w:p>
    <w:p w:rsidR="00743E40" w:rsidRDefault="00743E40" w:rsidP="00646CAA">
      <w:pPr>
        <w:pStyle w:val="NoSpacing"/>
        <w:rPr>
          <w:rFonts w:ascii="Comic Sans MS" w:hAnsi="Comic Sans MS"/>
          <w:sz w:val="20"/>
          <w:szCs w:val="20"/>
        </w:rPr>
      </w:pPr>
    </w:p>
    <w:p w:rsidR="00743E40" w:rsidRPr="00646CAA" w:rsidRDefault="00743E40" w:rsidP="00F77DCA">
      <w:pPr>
        <w:pStyle w:val="NoSpacing"/>
        <w:numPr>
          <w:ilvl w:val="0"/>
          <w:numId w:val="13"/>
        </w:num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_x0000_s1083" type="#_x0000_t32" style="position:absolute;left:0;text-align:left;margin-left:400.3pt;margin-top:11.95pt;width:0;height:14.15pt;z-index:251652608" o:connectortype="straight"/>
        </w:pict>
      </w:r>
      <w:r>
        <w:rPr>
          <w:noProof/>
          <w:lang w:eastAsia="tr-TR"/>
        </w:rPr>
        <w:pict>
          <v:shape id="_x0000_s1084" type="#_x0000_t32" style="position:absolute;left:0;text-align:left;margin-left:288.55pt;margin-top:11.95pt;width:.75pt;height:14.15pt;flip:x;z-index:251651584" o:connectortype="straight"/>
        </w:pict>
      </w:r>
      <w:r>
        <w:rPr>
          <w:noProof/>
          <w:lang w:eastAsia="tr-TR"/>
        </w:rPr>
        <w:pict>
          <v:shape id="_x0000_s1085" type="#_x0000_t32" style="position:absolute;left:0;text-align:left;margin-left:374.05pt;margin-top:11.95pt;width:51.75pt;height:0;z-index:251650560" o:connectortype="straight"/>
        </w:pict>
      </w:r>
      <w:r>
        <w:rPr>
          <w:noProof/>
          <w:lang w:eastAsia="tr-TR"/>
        </w:rPr>
        <w:pict>
          <v:shape id="_x0000_s1086" type="#_x0000_t32" style="position:absolute;left:0;text-align:left;margin-left:359.05pt;margin-top:1.4pt;width:15pt;height:10.5pt;z-index:251648512" o:connectortype="straight"/>
        </w:pict>
      </w:r>
      <w:r>
        <w:rPr>
          <w:noProof/>
          <w:lang w:eastAsia="tr-TR"/>
        </w:rPr>
        <w:pict>
          <v:shape id="_x0000_s1087" type="#_x0000_t32" style="position:absolute;left:0;text-align:left;margin-left:425.8pt;margin-top:1.4pt;width:9.75pt;height:10.5pt;flip:x;z-index:251649536" o:connectortype="straight"/>
        </w:pict>
      </w:r>
      <w:r>
        <w:rPr>
          <w:noProof/>
          <w:lang w:eastAsia="tr-TR"/>
        </w:rPr>
        <w:pict>
          <v:shape id="_x0000_s1088" type="#_x0000_t32" style="position:absolute;left:0;text-align:left;margin-left:308.8pt;margin-top:1.4pt;width:12pt;height:10.55pt;flip:y;z-index:251647488" o:connectortype="straight"/>
        </w:pict>
      </w:r>
      <w:r>
        <w:rPr>
          <w:noProof/>
          <w:lang w:eastAsia="tr-TR"/>
        </w:rPr>
        <w:pict>
          <v:shape id="_x0000_s1089" type="#_x0000_t32" style="position:absolute;left:0;text-align:left;margin-left:271.3pt;margin-top:11.95pt;width:37.5pt;height:0;z-index:251646464" o:connectortype="straight"/>
        </w:pict>
      </w:r>
      <w:r>
        <w:rPr>
          <w:noProof/>
          <w:lang w:eastAsia="tr-TR"/>
        </w:rPr>
        <w:pict>
          <v:shape id="_x0000_s1090" type="#_x0000_t32" style="position:absolute;left:0;text-align:left;margin-left:263.05pt;margin-top:1.4pt;width:8.25pt;height:10.55pt;z-index:251645440" o:connectortype="straight"/>
        </w:pict>
      </w:r>
      <w:r>
        <w:rPr>
          <w:noProof/>
          <w:lang w:eastAsia="tr-TR"/>
        </w:rPr>
        <w:pict>
          <v:shape id="_x0000_s1091" type="#_x0000_t32" style="position:absolute;left:0;text-align:left;margin-left:63.55pt;margin-top:11.95pt;width:0;height:14.15pt;z-index:251641344" o:connectortype="straight"/>
        </w:pict>
      </w:r>
      <w:r>
        <w:rPr>
          <w:noProof/>
          <w:lang w:eastAsia="tr-TR"/>
        </w:rPr>
        <w:pict>
          <v:shape id="_x0000_s1092" type="#_x0000_t32" style="position:absolute;left:0;text-align:left;margin-left:168.9pt;margin-top:8.1pt;width:10.9pt;height:7.55pt;flip:y;z-index:251639296" o:connectortype="straight"/>
        </w:pict>
      </w:r>
      <w:r>
        <w:rPr>
          <w:noProof/>
          <w:lang w:eastAsia="tr-TR"/>
        </w:rPr>
        <w:pict>
          <v:shape id="_x0000_s1093" type="#_x0000_t32" style="position:absolute;left:0;text-align:left;margin-left:116.8pt;margin-top:8.1pt;width:10.5pt;height:7.55pt;flip:x y;z-index:251640320" o:connectortype="straight"/>
        </w:pict>
      </w:r>
      <w:r>
        <w:rPr>
          <w:noProof/>
          <w:lang w:eastAsia="tr-TR"/>
        </w:rPr>
        <w:pict>
          <v:shape id="_x0000_s1094" type="#_x0000_t32" style="position:absolute;left:0;text-align:left;margin-left:32.8pt;margin-top:1.4pt;width:10.6pt;height:10.5pt;flip:x y;z-index:251638272" o:connectortype="straight"/>
        </w:pict>
      </w:r>
      <w:r>
        <w:rPr>
          <w:noProof/>
          <w:lang w:eastAsia="tr-TR"/>
        </w:rPr>
        <w:pict>
          <v:shape id="_x0000_s1095" type="#_x0000_t32" style="position:absolute;left:0;text-align:left;margin-left:82.3pt;margin-top:1.4pt;width:12.75pt;height:10.5pt;flip:y;z-index:251637248" o:connectortype="straight"/>
        </w:pict>
      </w:r>
      <w:r>
        <w:rPr>
          <w:noProof/>
          <w:lang w:eastAsia="tr-TR"/>
        </w:rPr>
        <w:pict>
          <v:shape id="_x0000_s1096" type="#_x0000_t32" style="position:absolute;left:0;text-align:left;margin-left:41.8pt;margin-top:11.9pt;width:40.5pt;height:.05pt;z-index:251635200" o:connectortype="straight"/>
        </w:pict>
      </w:r>
      <w:r>
        <w:rPr>
          <w:rFonts w:ascii="Comic Sans MS" w:hAnsi="Comic Sans MS"/>
          <w:sz w:val="20"/>
          <w:szCs w:val="20"/>
        </w:rPr>
        <w:t xml:space="preserve">   189+445</w:t>
      </w:r>
      <w:r>
        <w:rPr>
          <w:rFonts w:ascii="Comic Sans MS" w:hAnsi="Comic Sans MS"/>
          <w:sz w:val="20"/>
          <w:szCs w:val="20"/>
        </w:rPr>
        <w:tab/>
        <w:t xml:space="preserve">        384+259                        B)       403+216                     305+309</w:t>
      </w:r>
    </w:p>
    <w:p w:rsidR="00743E40" w:rsidRPr="00083B46" w:rsidRDefault="00743E40" w:rsidP="00646CAA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_x0000_s1097" type="#_x0000_t5" style="position:absolute;margin-left:339.55pt;margin-top:12.9pt;width:9.75pt;height:11.25pt;z-index:251654656"/>
        </w:pict>
      </w:r>
      <w:r>
        <w:rPr>
          <w:noProof/>
          <w:lang w:eastAsia="tr-TR"/>
        </w:rPr>
        <w:pict>
          <v:shape id="_x0000_s1098" type="#_x0000_t32" style="position:absolute;margin-left:289.3pt;margin-top:12.15pt;width:111pt;height:0;z-index:251653632" o:connectortype="straight"/>
        </w:pict>
      </w:r>
      <w:r>
        <w:rPr>
          <w:noProof/>
          <w:lang w:eastAsia="tr-TR"/>
        </w:rPr>
        <w:pict>
          <v:shape id="_x0000_s1099" type="#_x0000_t5" style="position:absolute;margin-left:107.05pt;margin-top:12.15pt;width:9.75pt;height:11.25pt;z-index:251644416"/>
        </w:pict>
      </w:r>
      <w:r>
        <w:rPr>
          <w:noProof/>
          <w:lang w:eastAsia="tr-TR"/>
        </w:rPr>
        <w:pict>
          <v:shape id="_x0000_s1100" type="#_x0000_t32" style="position:absolute;margin-left:63.55pt;margin-top:12.15pt;width:85.1pt;height:0;z-index:251643392" o:connectortype="straight"/>
        </w:pict>
      </w:r>
      <w:r>
        <w:rPr>
          <w:noProof/>
          <w:lang w:eastAsia="tr-TR"/>
        </w:rPr>
        <w:pict>
          <v:shape id="_x0000_s1101" type="#_x0000_t32" style="position:absolute;margin-left:148.65pt;margin-top:1.7pt;width:0;height:10.45pt;z-index:251642368" o:connectortype="straight"/>
        </w:pict>
      </w:r>
      <w:r>
        <w:rPr>
          <w:noProof/>
          <w:lang w:eastAsia="tr-TR"/>
        </w:rPr>
        <w:pict>
          <v:shape id="_x0000_s1102" type="#_x0000_t32" style="position:absolute;margin-left:127.3pt;margin-top:1.7pt;width:41.6pt;height:0;z-index:251636224" o:connectortype="straight"/>
        </w:pict>
      </w:r>
      <w:r>
        <w:rPr>
          <w:rFonts w:ascii="Comic Sans MS" w:hAnsi="Comic Sans MS"/>
          <w:sz w:val="20"/>
          <w:szCs w:val="20"/>
        </w:rPr>
        <w:t xml:space="preserve"> </w:t>
      </w:r>
    </w:p>
    <w:p w:rsidR="00743E40" w:rsidRPr="00083B46" w:rsidRDefault="00743E40" w:rsidP="00646CAA">
      <w:pPr>
        <w:pStyle w:val="NoSpacing"/>
        <w:rPr>
          <w:rFonts w:ascii="Comic Sans MS" w:hAnsi="Comic Sans MS"/>
          <w:sz w:val="20"/>
          <w:szCs w:val="20"/>
        </w:rPr>
      </w:pPr>
    </w:p>
    <w:p w:rsidR="00743E40" w:rsidRDefault="00743E40" w:rsidP="00646CAA">
      <w:pPr>
        <w:pStyle w:val="NoSpacing"/>
        <w:rPr>
          <w:rFonts w:ascii="Comic Sans MS" w:hAnsi="Comic Sans MS"/>
          <w:sz w:val="20"/>
          <w:szCs w:val="20"/>
        </w:rPr>
      </w:pPr>
    </w:p>
    <w:p w:rsidR="00743E40" w:rsidRDefault="00743E40" w:rsidP="00D43649">
      <w:pPr>
        <w:pStyle w:val="NoSpacing"/>
        <w:ind w:left="720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_x0000_s1103" type="#_x0000_t5" style="position:absolute;left:0;text-align:left;margin-left:271.3pt;margin-top:23.15pt;width:9.75pt;height:11.25pt;z-index:251664896"/>
        </w:pict>
      </w:r>
      <w:r>
        <w:rPr>
          <w:noProof/>
          <w:lang w:eastAsia="tr-TR"/>
        </w:rPr>
        <w:pict>
          <v:shape id="_x0000_s1104" type="#_x0000_t32" style="position:absolute;left:0;text-align:left;margin-left:252.55pt;margin-top:3.65pt;width:8.25pt;height:9pt;flip:y;z-index:251657728" o:connectortype="straight"/>
        </w:pict>
      </w:r>
      <w:r>
        <w:rPr>
          <w:noProof/>
          <w:lang w:eastAsia="tr-TR"/>
        </w:rPr>
        <w:pict>
          <v:shape id="_x0000_s1105" type="#_x0000_t32" style="position:absolute;left:0;text-align:left;margin-left:205.3pt;margin-top:12.65pt;width:47.25pt;height:0;z-index:251656704" o:connectortype="straight"/>
        </w:pict>
      </w:r>
      <w:r>
        <w:rPr>
          <w:noProof/>
          <w:lang w:eastAsia="tr-TR"/>
        </w:rPr>
        <w:pict>
          <v:shape id="_x0000_s1106" type="#_x0000_t32" style="position:absolute;left:0;text-align:left;margin-left:224.05pt;margin-top:23.15pt;width:102pt;height:0;z-index:251663872" o:connectortype="straight"/>
        </w:pict>
      </w:r>
      <w:r>
        <w:rPr>
          <w:noProof/>
          <w:lang w:eastAsia="tr-TR"/>
        </w:rPr>
        <w:pict>
          <v:shape id="_x0000_s1107" type="#_x0000_t32" style="position:absolute;left:0;text-align:left;margin-left:320.8pt;margin-top:12.7pt;width:0;height:10.45pt;z-index:251662848" o:connectortype="straight"/>
        </w:pict>
      </w:r>
      <w:r>
        <w:rPr>
          <w:noProof/>
          <w:lang w:eastAsia="tr-TR"/>
        </w:rPr>
        <w:pict>
          <v:shape id="_x0000_s1108" type="#_x0000_t32" style="position:absolute;left:0;text-align:left;margin-left:224.05pt;margin-top:12.7pt;width:0;height:10.45pt;z-index:251661824" o:connectortype="straight"/>
        </w:pict>
      </w:r>
      <w:r>
        <w:rPr>
          <w:noProof/>
          <w:lang w:eastAsia="tr-TR"/>
        </w:rPr>
        <w:pict>
          <v:shape id="_x0000_s1109" type="#_x0000_t32" style="position:absolute;left:0;text-align:left;margin-left:302.8pt;margin-top:12.65pt;width:42.75pt;height:.05pt;z-index:251660800" o:connectortype="straight"/>
        </w:pict>
      </w:r>
      <w:r>
        <w:rPr>
          <w:noProof/>
          <w:lang w:eastAsia="tr-TR"/>
        </w:rPr>
        <w:pict>
          <v:shape id="_x0000_s1110" type="#_x0000_t32" style="position:absolute;left:0;text-align:left;margin-left:345.55pt;margin-top:3.65pt;width:13.5pt;height:9pt;flip:x;z-index:251659776" o:connectortype="straight"/>
        </w:pict>
      </w:r>
      <w:r>
        <w:rPr>
          <w:noProof/>
          <w:lang w:eastAsia="tr-TR"/>
        </w:rPr>
        <w:pict>
          <v:shape id="_x0000_s1111" type="#_x0000_t32" style="position:absolute;left:0;text-align:left;margin-left:289.3pt;margin-top:3.65pt;width:13.5pt;height:9pt;z-index:251658752" o:connectortype="straight"/>
        </w:pict>
      </w:r>
      <w:r>
        <w:rPr>
          <w:noProof/>
          <w:lang w:eastAsia="tr-TR"/>
        </w:rPr>
        <w:pict>
          <v:shape id="_x0000_s1112" type="#_x0000_t32" style="position:absolute;left:0;text-align:left;margin-left:200.05pt;margin-top:3.65pt;width:5.25pt;height:9pt;z-index:251655680" o:connectortype="straight"/>
        </w:pict>
      </w:r>
      <w:r>
        <w:rPr>
          <w:rFonts w:ascii="Comic Sans MS" w:hAnsi="Comic Sans MS"/>
          <w:sz w:val="20"/>
          <w:szCs w:val="20"/>
        </w:rPr>
        <w:t xml:space="preserve">                                               C)         513+211                  473+202</w:t>
      </w:r>
    </w:p>
    <w:p w:rsidR="00743E40" w:rsidRDefault="00743E40" w:rsidP="00D43649">
      <w:pPr>
        <w:pStyle w:val="NoSpacing"/>
        <w:rPr>
          <w:rFonts w:ascii="Comic Sans MS" w:hAnsi="Comic Sans MS"/>
          <w:sz w:val="20"/>
          <w:szCs w:val="20"/>
        </w:rPr>
      </w:pPr>
    </w:p>
    <w:p w:rsidR="00743E40" w:rsidRDefault="00743E40" w:rsidP="00D43649">
      <w:pPr>
        <w:pStyle w:val="NoSpacing"/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page" w:tblpX="1528" w:tblpY="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26"/>
        <w:gridCol w:w="1559"/>
        <w:gridCol w:w="1701"/>
      </w:tblGrid>
      <w:tr w:rsidR="00743E40" w:rsidRPr="00AE2822" w:rsidTr="00AE2822">
        <w:trPr>
          <w:trHeight w:val="255"/>
        </w:trPr>
        <w:tc>
          <w:tcPr>
            <w:tcW w:w="1526" w:type="dxa"/>
          </w:tcPr>
          <w:p w:rsidR="00743E40" w:rsidRPr="00AE2822" w:rsidRDefault="00743E40" w:rsidP="00AE282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AE2822">
              <w:rPr>
                <w:rFonts w:ascii="Comic Sans MS" w:hAnsi="Comic Sans MS"/>
                <w:sz w:val="20"/>
                <w:szCs w:val="20"/>
              </w:rPr>
              <w:t>103+173  Mor</w:t>
            </w:r>
          </w:p>
        </w:tc>
        <w:tc>
          <w:tcPr>
            <w:tcW w:w="1559" w:type="dxa"/>
          </w:tcPr>
          <w:p w:rsidR="00743E40" w:rsidRPr="00AE2822" w:rsidRDefault="00743E40" w:rsidP="00AE282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AE2822">
              <w:rPr>
                <w:rFonts w:ascii="Comic Sans MS" w:hAnsi="Comic Sans MS"/>
                <w:sz w:val="20"/>
                <w:szCs w:val="20"/>
              </w:rPr>
              <w:t xml:space="preserve">177+115 sarı </w:t>
            </w:r>
          </w:p>
        </w:tc>
        <w:tc>
          <w:tcPr>
            <w:tcW w:w="1701" w:type="dxa"/>
          </w:tcPr>
          <w:p w:rsidR="00743E40" w:rsidRPr="00AE2822" w:rsidRDefault="00743E40" w:rsidP="00AE282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AE2822">
              <w:rPr>
                <w:rFonts w:ascii="Comic Sans MS" w:hAnsi="Comic Sans MS"/>
                <w:sz w:val="20"/>
                <w:szCs w:val="20"/>
              </w:rPr>
              <w:t>192+102 kırmızı</w:t>
            </w:r>
          </w:p>
        </w:tc>
      </w:tr>
      <w:tr w:rsidR="00743E40" w:rsidRPr="00AE2822" w:rsidTr="00AE2822">
        <w:trPr>
          <w:trHeight w:val="270"/>
        </w:trPr>
        <w:tc>
          <w:tcPr>
            <w:tcW w:w="1526" w:type="dxa"/>
          </w:tcPr>
          <w:p w:rsidR="00743E40" w:rsidRPr="00AE2822" w:rsidRDefault="00743E40" w:rsidP="00AE282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AE2822">
              <w:rPr>
                <w:rFonts w:ascii="Comic Sans MS" w:hAnsi="Comic Sans MS"/>
                <w:sz w:val="20"/>
                <w:szCs w:val="20"/>
              </w:rPr>
              <w:t>108+179 Mavi</w:t>
            </w:r>
          </w:p>
        </w:tc>
        <w:tc>
          <w:tcPr>
            <w:tcW w:w="1559" w:type="dxa"/>
          </w:tcPr>
          <w:p w:rsidR="00743E40" w:rsidRPr="00AE2822" w:rsidRDefault="00743E40" w:rsidP="00AE282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AE2822">
              <w:rPr>
                <w:rFonts w:ascii="Comic Sans MS" w:hAnsi="Comic Sans MS"/>
                <w:sz w:val="20"/>
                <w:szCs w:val="20"/>
              </w:rPr>
              <w:t>181+98 pembe</w:t>
            </w:r>
          </w:p>
        </w:tc>
        <w:tc>
          <w:tcPr>
            <w:tcW w:w="1701" w:type="dxa"/>
          </w:tcPr>
          <w:p w:rsidR="00743E40" w:rsidRPr="00AE2822" w:rsidRDefault="00743E40" w:rsidP="00AE282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AE2822">
              <w:rPr>
                <w:rFonts w:ascii="Comic Sans MS" w:hAnsi="Comic Sans MS"/>
                <w:sz w:val="20"/>
                <w:szCs w:val="20"/>
              </w:rPr>
              <w:t>165+112 yeşil</w:t>
            </w:r>
          </w:p>
        </w:tc>
      </w:tr>
    </w:tbl>
    <w:p w:rsidR="00743E40" w:rsidRPr="00083B46" w:rsidRDefault="00743E40" w:rsidP="00D43649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11-</w:t>
      </w:r>
    </w:p>
    <w:p w:rsidR="00743E40" w:rsidRDefault="00743E40" w:rsidP="00D43649">
      <w:pPr>
        <w:pStyle w:val="NoSpacing"/>
        <w:rPr>
          <w:rFonts w:ascii="Comic Sans MS" w:hAnsi="Comic Sans MS"/>
          <w:sz w:val="20"/>
          <w:szCs w:val="20"/>
        </w:rPr>
      </w:pPr>
    </w:p>
    <w:p w:rsidR="00743E40" w:rsidRDefault="00743E40" w:rsidP="00D43649">
      <w:pPr>
        <w:pStyle w:val="NoSpacing"/>
        <w:rPr>
          <w:rFonts w:ascii="Comic Sans MS" w:hAnsi="Comic Sans MS"/>
          <w:sz w:val="20"/>
          <w:szCs w:val="20"/>
        </w:rPr>
      </w:pPr>
    </w:p>
    <w:p w:rsidR="00743E40" w:rsidRDefault="00743E40" w:rsidP="00D43649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Meltem tablodaki toplama işlemleri yaparak sonuçları en yakın onluğa yuvarlıyor. Yuvarlama işlemi sonucunda 280 sayısına ulaştığı renk kutucuklarını seçiyor. Aşağıdski seçeneklerden hangisi Meltem’in seçtiği kutucuklardır?</w:t>
      </w:r>
    </w:p>
    <w:p w:rsidR="00743E40" w:rsidRDefault="00743E40" w:rsidP="00D43649">
      <w:pPr>
        <w:pStyle w:val="NoSpacing"/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Mor-sarı-yeşil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mor-pembe-yeşil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mavi-sarı-kırmızı</w:t>
      </w:r>
    </w:p>
    <w:p w:rsidR="00743E40" w:rsidRDefault="00743E40" w:rsidP="00D43649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rect id="_x0000_s1113" style="position:absolute;margin-left:84.55pt;margin-top:12.45pt;width:15.75pt;height:7.15pt;z-index:251682304"/>
        </w:pict>
      </w:r>
      <w:r>
        <w:rPr>
          <w:noProof/>
          <w:lang w:eastAsia="tr-TR"/>
        </w:rPr>
        <w:pict>
          <v:rect id="_x0000_s1114" style="position:absolute;margin-left:64.7pt;margin-top:11.75pt;width:12.75pt;height:7.85pt;z-index:251681280"/>
        </w:pict>
      </w:r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115" type="#_x0000_t12" style="position:absolute;margin-left:43.4pt;margin-top:5.75pt;width:14.15pt;height:13.85pt;z-index:251680256"/>
        </w:pict>
      </w:r>
      <w:r>
        <w:rPr>
          <w:noProof/>
          <w:lang w:eastAsia="tr-TR"/>
        </w:rPr>
        <w:pict>
          <v:shape id="_x0000_s1116" type="#_x0000_t12" style="position:absolute;margin-left:22.4pt;margin-top:11.75pt;width:16.4pt;height:15pt;z-index:251679232"/>
        </w:pict>
      </w:r>
    </w:p>
    <w:p w:rsidR="00743E40" w:rsidRDefault="00743E40" w:rsidP="00D43649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_x0000_s1117" type="#_x0000_t12" style="position:absolute;margin-left:263.05pt;margin-top:12.8pt;width:14.15pt;height:13.85pt;z-index:251685376"/>
        </w:pict>
      </w:r>
      <w:r>
        <w:rPr>
          <w:noProof/>
          <w:lang w:eastAsia="tr-TR"/>
        </w:rPr>
        <w:pict>
          <v:shape id="_x0000_s1118" type="#_x0000_t5" style="position:absolute;margin-left:77.05pt;margin-top:5.65pt;width:10.5pt;height:7.15pt;z-index:251678208"/>
        </w:pict>
      </w:r>
      <w:r>
        <w:rPr>
          <w:noProof/>
          <w:lang w:eastAsia="tr-TR"/>
        </w:rPr>
        <w:pict>
          <v:shape id="_x0000_s1119" type="#_x0000_t5" style="position:absolute;margin-left:57.55pt;margin-top:5.65pt;width:7.15pt;height:7.15pt;z-index:251677184"/>
        </w:pict>
      </w:r>
      <w:r>
        <w:rPr>
          <w:noProof/>
          <w:lang w:eastAsia="tr-TR"/>
        </w:rPr>
        <w:pict>
          <v:shape id="_x0000_s1120" type="#_x0000_t5" style="position:absolute;margin-left:41.8pt;margin-top:5.65pt;width:7.15pt;height:7.15pt;z-index:251676160"/>
        </w:pict>
      </w:r>
      <w:r>
        <w:rPr>
          <w:noProof/>
          <w:lang w:eastAsia="tr-TR"/>
        </w:rPr>
        <w:pict>
          <v:shape id="_x0000_s1121" type="#_x0000_t5" style="position:absolute;margin-left:134.4pt;margin-top:30.8pt;width:14.25pt;height:8.25pt;z-index:251675136"/>
        </w:pict>
      </w:r>
      <w:r>
        <w:rPr>
          <w:noProof/>
          <w:lang w:eastAsia="tr-TR"/>
        </w:rPr>
        <w:pict>
          <v:shape id="_x0000_s1122" type="#_x0000_t32" style="position:absolute;margin-left:57.55pt;margin-top:30.8pt;width:152.65pt;height:0;z-index:251674112" o:connectortype="straight"/>
        </w:pict>
      </w:r>
      <w:r>
        <w:rPr>
          <w:noProof/>
          <w:lang w:eastAsia="tr-TR"/>
        </w:rPr>
        <w:pict>
          <v:shape id="_x0000_s1123" type="#_x0000_t32" style="position:absolute;margin-left:248.8pt;margin-top:12.8pt;width:8.25pt;height:9pt;flip:x;z-index:251671040" o:connectortype="straight"/>
        </w:pict>
      </w:r>
      <w:r>
        <w:rPr>
          <w:noProof/>
          <w:lang w:eastAsia="tr-TR"/>
        </w:rPr>
        <w:pict>
          <v:shape id="_x0000_s1124" type="#_x0000_t32" style="position:absolute;margin-left:210.2pt;margin-top:21.8pt;width:0;height:9pt;z-index:251673088" o:connectortype="straight"/>
        </w:pict>
      </w:r>
      <w:r>
        <w:rPr>
          <w:noProof/>
          <w:lang w:eastAsia="tr-TR"/>
        </w:rPr>
        <w:pict>
          <v:shape id="_x0000_s1125" type="#_x0000_t32" style="position:absolute;margin-left:57.55pt;margin-top:21.8pt;width:0;height:9pt;z-index:251672064" o:connectortype="straight"/>
        </w:pict>
      </w:r>
      <w:r>
        <w:rPr>
          <w:noProof/>
          <w:lang w:eastAsia="tr-TR"/>
        </w:rPr>
        <w:pict>
          <v:shape id="_x0000_s1126" type="#_x0000_t32" style="position:absolute;margin-left:17.8pt;margin-top:12.8pt;width:10.4pt;height:9pt;z-index:251665920" o:connectortype="straight"/>
        </w:pict>
      </w:r>
      <w:r>
        <w:rPr>
          <w:noProof/>
          <w:lang w:eastAsia="tr-TR"/>
        </w:rPr>
        <w:pict>
          <v:shape id="_x0000_s1127" type="#_x0000_t32" style="position:absolute;margin-left:179.8pt;margin-top:21.8pt;width:69pt;height:0;z-index:251670016" o:connectortype="straight"/>
        </w:pict>
      </w:r>
      <w:r>
        <w:rPr>
          <w:noProof/>
          <w:lang w:eastAsia="tr-TR"/>
        </w:rPr>
        <w:pict>
          <v:shape id="_x0000_s1128" type="#_x0000_t32" style="position:absolute;margin-left:168.9pt;margin-top:12.8pt;width:10.9pt;height:8.25pt;z-index:251668992" o:connectortype="straight"/>
        </w:pict>
      </w:r>
      <w:r>
        <w:rPr>
          <w:noProof/>
          <w:lang w:eastAsia="tr-TR"/>
        </w:rPr>
        <w:pict>
          <v:shape id="_x0000_s1129" type="#_x0000_t32" style="position:absolute;margin-left:91.3pt;margin-top:12.8pt;width:9pt;height:8.25pt;flip:x;z-index:251666944" o:connectortype="straight"/>
        </w:pict>
      </w:r>
      <w:r>
        <w:rPr>
          <w:noProof/>
          <w:lang w:eastAsia="tr-TR"/>
        </w:rPr>
        <w:pict>
          <v:shape id="_x0000_s1130" type="#_x0000_t32" style="position:absolute;margin-left:28.2pt;margin-top:21.05pt;width:63.1pt;height:0;z-index:251667968" o:connectortype="straight"/>
        </w:pict>
      </w:r>
      <w:r>
        <w:rPr>
          <w:rFonts w:ascii="Comic Sans MS" w:hAnsi="Comic Sans MS"/>
          <w:sz w:val="20"/>
          <w:szCs w:val="20"/>
        </w:rPr>
        <w:t>12-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?</w:t>
      </w:r>
    </w:p>
    <w:p w:rsidR="00743E40" w:rsidRDefault="00743E40" w:rsidP="00D43649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_x0000_s1131" type="#_x0000_t5" style="position:absolute;margin-left:425.05pt;margin-top:5.6pt;width:10.5pt;height:7.15pt;z-index:251683328"/>
        </w:pict>
      </w:r>
      <w:r>
        <w:rPr>
          <w:noProof/>
          <w:lang w:eastAsia="tr-TR"/>
        </w:rPr>
        <w:pict>
          <v:rect id="_x0000_s1132" style="position:absolute;margin-left:346.3pt;margin-top:4.9pt;width:12.75pt;height:7.85pt;z-index:251684352"/>
        </w:pic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= </w:t>
      </w:r>
      <w:smartTag w:uri="urn:schemas-microsoft-com:office:smarttags" w:element="metricconverter">
        <w:smartTagPr>
          <w:attr w:name="ProductID" w:val="25 kg"/>
        </w:smartTagPr>
        <w:r>
          <w:rPr>
            <w:rFonts w:ascii="Comic Sans MS" w:hAnsi="Comic Sans MS"/>
            <w:sz w:val="20"/>
            <w:szCs w:val="20"/>
          </w:rPr>
          <w:t>25 kg</w:t>
        </w:r>
      </w:smartTag>
      <w:r>
        <w:rPr>
          <w:rFonts w:ascii="Comic Sans MS" w:hAnsi="Comic Sans MS"/>
          <w:sz w:val="20"/>
          <w:szCs w:val="20"/>
        </w:rPr>
        <w:t xml:space="preserve">                = </w:t>
      </w:r>
      <w:smartTag w:uri="urn:schemas-microsoft-com:office:smarttags" w:element="metricconverter">
        <w:smartTagPr>
          <w:attr w:name="ProductID" w:val="50 kg"/>
        </w:smartTagPr>
        <w:r>
          <w:rPr>
            <w:rFonts w:ascii="Comic Sans MS" w:hAnsi="Comic Sans MS"/>
            <w:sz w:val="20"/>
            <w:szCs w:val="20"/>
          </w:rPr>
          <w:t>50 kg</w:t>
        </w:r>
      </w:smartTag>
      <w:r>
        <w:rPr>
          <w:rFonts w:ascii="Comic Sans MS" w:hAnsi="Comic Sans MS"/>
          <w:sz w:val="20"/>
          <w:szCs w:val="20"/>
        </w:rPr>
        <w:tab/>
        <w:t xml:space="preserve">       = </w:t>
      </w:r>
      <w:smartTag w:uri="urn:schemas-microsoft-com:office:smarttags" w:element="metricconverter">
        <w:smartTagPr>
          <w:attr w:name="ProductID" w:val="100 kg"/>
        </w:smartTagPr>
        <w:r>
          <w:rPr>
            <w:rFonts w:ascii="Comic Sans MS" w:hAnsi="Comic Sans MS"/>
            <w:sz w:val="20"/>
            <w:szCs w:val="20"/>
          </w:rPr>
          <w:t>100 kg</w:t>
        </w:r>
      </w:smartTag>
    </w:p>
    <w:p w:rsidR="00743E40" w:rsidRDefault="00743E40" w:rsidP="00D43649">
      <w:pPr>
        <w:pStyle w:val="NoSpacing"/>
        <w:rPr>
          <w:rFonts w:ascii="Comic Sans MS" w:hAnsi="Comic Sans MS"/>
          <w:sz w:val="20"/>
          <w:szCs w:val="20"/>
        </w:rPr>
      </w:pPr>
    </w:p>
    <w:p w:rsidR="00743E40" w:rsidRDefault="00743E40" w:rsidP="00D43649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Yukarıdaki terazinin dengede durabilmesi için 2 numaralı kefeye kaç kg ağırlık konulmalıdır?</w:t>
      </w:r>
    </w:p>
    <w:p w:rsidR="00743E40" w:rsidRDefault="00743E40" w:rsidP="009C206F">
      <w:pPr>
        <w:pStyle w:val="NoSpacing"/>
        <w:numPr>
          <w:ilvl w:val="0"/>
          <w:numId w:val="1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400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425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450</w:t>
      </w:r>
    </w:p>
    <w:p w:rsidR="00743E40" w:rsidRDefault="00743E40" w:rsidP="009C206F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_x0000_s1133" type="#_x0000_t5" style="position:absolute;margin-left:22.4pt;margin-top:12.15pt;width:16.4pt;height:12.75pt;z-index:251686400"/>
        </w:pict>
      </w:r>
      <w:r>
        <w:rPr>
          <w:noProof/>
          <w:lang w:eastAsia="tr-TR"/>
        </w:rPr>
        <w:pict>
          <v:rect id="_x0000_s1134" style="position:absolute;margin-left:121.65pt;margin-top:12.9pt;width:12.75pt;height:12pt;z-index:251687424"/>
        </w:pict>
      </w:r>
      <w:r>
        <w:rPr>
          <w:noProof/>
          <w:lang w:eastAsia="tr-TR"/>
        </w:rPr>
        <w:pict>
          <v:shape id="_x0000_s1135" type="#_x0000_t74" style="position:absolute;margin-left:179.8pt;margin-top:12.9pt;width:15.75pt;height:12pt;z-index:251688448"/>
        </w:pict>
      </w:r>
      <w:r>
        <w:rPr>
          <w:noProof/>
          <w:lang w:eastAsia="tr-TR"/>
        </w:rPr>
        <w:pict>
          <v:oval id="_x0000_s1136" style="position:absolute;margin-left:70.3pt;margin-top:12.15pt;width:12pt;height:12.75pt;z-index:251689472"/>
        </w:pict>
      </w:r>
    </w:p>
    <w:p w:rsidR="00743E40" w:rsidRDefault="00743E40" w:rsidP="009C206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=7           = 9             = 3                 =6</w:t>
      </w:r>
    </w:p>
    <w:p w:rsidR="00743E40" w:rsidRDefault="00743E40" w:rsidP="009C206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Yukarıda semboller ve bunlara karşılık gelen sayılar verilmiştir. 13-14-15. Soruları bu bilgileri kullanarak yanıtlayınız.</w:t>
      </w:r>
    </w:p>
    <w:p w:rsidR="00743E40" w:rsidRDefault="00743E40" w:rsidP="009C206F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_x0000_s1137" type="#_x0000_t5" style="position:absolute;margin-left:232.4pt;margin-top:12.35pt;width:16.4pt;height:12.75pt;z-index:251694592"/>
        </w:pict>
      </w:r>
    </w:p>
    <w:p w:rsidR="00743E40" w:rsidRDefault="00743E40" w:rsidP="009C206F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rect id="_x0000_s1138" style="position:absolute;margin-left:264.45pt;margin-top:.35pt;width:12.75pt;height:12pt;z-index:251690496"/>
        </w:pict>
      </w:r>
      <w:r>
        <w:rPr>
          <w:noProof/>
          <w:lang w:eastAsia="tr-TR"/>
        </w:rPr>
        <w:pict>
          <v:oval id="_x0000_s1139" style="position:absolute;margin-left:251.05pt;margin-top:.35pt;width:12pt;height:12.75pt;z-index:251691520"/>
        </w:pict>
      </w:r>
      <w:r>
        <w:rPr>
          <w:noProof/>
          <w:lang w:eastAsia="tr-TR"/>
        </w:rPr>
        <w:pict>
          <v:shape id="_x0000_s1140" type="#_x0000_t74" style="position:absolute;margin-left:47.8pt;margin-top:1.1pt;width:15.75pt;height:12pt;z-index:251693568"/>
        </w:pict>
      </w:r>
      <w:r>
        <w:rPr>
          <w:noProof/>
          <w:lang w:eastAsia="tr-TR"/>
        </w:rPr>
        <w:pict>
          <v:oval id="_x0000_s1141" style="position:absolute;margin-left:32.8pt;margin-top:.35pt;width:12pt;height:12.75pt;z-index:251692544"/>
        </w:pict>
      </w:r>
      <w:r>
        <w:rPr>
          <w:noProof/>
          <w:lang w:eastAsia="tr-TR"/>
        </w:rPr>
        <w:pict>
          <v:rect id="_x0000_s1142" style="position:absolute;margin-left:15.45pt;margin-top:.35pt;width:12.75pt;height:12pt;z-index:251695616"/>
        </w:pict>
      </w:r>
      <w:r>
        <w:rPr>
          <w:rFonts w:ascii="Comic Sans MS" w:hAnsi="Comic Sans MS"/>
          <w:sz w:val="20"/>
          <w:szCs w:val="20"/>
        </w:rPr>
        <w:t>13-                  sayısının sayı değerleri toplamıyla                   sayısının basamak değerleri toplamı kaçtır?</w:t>
      </w:r>
    </w:p>
    <w:p w:rsidR="00743E40" w:rsidRDefault="00743E40" w:rsidP="00A5262B">
      <w:pPr>
        <w:pStyle w:val="NoSpacing"/>
        <w:numPr>
          <w:ilvl w:val="0"/>
          <w:numId w:val="1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615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811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989</w:t>
      </w:r>
    </w:p>
    <w:p w:rsidR="00743E40" w:rsidRDefault="00743E40" w:rsidP="00A5262B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14-Sembollerle oluşturulabilecek en küçük üç basamaklı tek doğal sayı ile 620 sayısının toplamı kaçtır?</w:t>
      </w:r>
    </w:p>
    <w:p w:rsidR="00743E40" w:rsidRDefault="00743E40" w:rsidP="00A5262B">
      <w:pPr>
        <w:pStyle w:val="NoSpacing"/>
        <w:numPr>
          <w:ilvl w:val="0"/>
          <w:numId w:val="1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987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980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975</w:t>
      </w:r>
    </w:p>
    <w:p w:rsidR="00743E40" w:rsidRDefault="00743E40" w:rsidP="00A5262B">
      <w:pPr>
        <w:pStyle w:val="NoSpacing"/>
        <w:rPr>
          <w:rFonts w:ascii="Comic Sans MS" w:hAnsi="Comic Sans MS"/>
          <w:sz w:val="20"/>
          <w:szCs w:val="20"/>
        </w:rPr>
      </w:pPr>
    </w:p>
    <w:p w:rsidR="00743E40" w:rsidRDefault="00743E40" w:rsidP="00A5262B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oval id="_x0000_s1143" style="position:absolute;margin-left:47.8pt;margin-top:2.35pt;width:12pt;height:12.75pt;z-index:251698688"/>
        </w:pict>
      </w:r>
      <w:r>
        <w:rPr>
          <w:noProof/>
          <w:lang w:eastAsia="tr-TR"/>
        </w:rPr>
        <w:pict>
          <v:rect id="_x0000_s1144" style="position:absolute;margin-left:35.05pt;margin-top:2.35pt;width:12.75pt;height:12pt;z-index:251697664"/>
        </w:pict>
      </w:r>
      <w:r>
        <w:rPr>
          <w:noProof/>
          <w:lang w:eastAsia="tr-TR"/>
        </w:rPr>
        <w:pict>
          <v:shape id="_x0000_s1145" type="#_x0000_t74" style="position:absolute;margin-left:17.8pt;margin-top:2.35pt;width:15.75pt;height:12pt;z-index:251696640"/>
        </w:pict>
      </w:r>
      <w:r>
        <w:rPr>
          <w:rFonts w:ascii="Comic Sans MS" w:hAnsi="Comic Sans MS"/>
          <w:sz w:val="20"/>
          <w:szCs w:val="20"/>
        </w:rPr>
        <w:t>15-                sayısıyla 130 sayısının sembollerle gösterimi aşağıdakilerden hangisidir?</w:t>
      </w:r>
    </w:p>
    <w:p w:rsidR="00743E40" w:rsidRDefault="00743E40" w:rsidP="00A5262B">
      <w:pPr>
        <w:pStyle w:val="NoSpacing"/>
        <w:ind w:left="720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_x0000_s1146" type="#_x0000_t5" style="position:absolute;left:0;text-align:left;margin-left:287.05pt;margin-top:11.7pt;width:15.75pt;height:12.75pt;z-index:251707904"/>
        </w:pict>
      </w:r>
      <w:r>
        <w:rPr>
          <w:noProof/>
          <w:lang w:eastAsia="tr-TR"/>
        </w:rPr>
        <w:pict>
          <v:oval id="_x0000_s1147" style="position:absolute;left:0;text-align:left;margin-left:326.05pt;margin-top:13.2pt;width:12pt;height:12.75pt;z-index:251704832"/>
        </w:pict>
      </w:r>
      <w:r>
        <w:rPr>
          <w:noProof/>
          <w:lang w:eastAsia="tr-TR"/>
        </w:rPr>
        <w:pict>
          <v:rect id="_x0000_s1148" style="position:absolute;left:0;text-align:left;margin-left:195.55pt;margin-top:13.2pt;width:12.75pt;height:12pt;z-index:251702784"/>
        </w:pict>
      </w:r>
      <w:r>
        <w:rPr>
          <w:noProof/>
          <w:lang w:eastAsia="tr-TR"/>
        </w:rPr>
        <w:pict>
          <v:oval id="_x0000_s1149" style="position:absolute;left:0;text-align:left;margin-left:63.55pt;margin-top:11.7pt;width:12pt;height:12.75pt;z-index:251706880"/>
        </w:pict>
      </w:r>
      <w:r>
        <w:rPr>
          <w:noProof/>
          <w:lang w:eastAsia="tr-TR"/>
        </w:rPr>
        <w:pict>
          <v:shape id="_x0000_s1150" type="#_x0000_t74" style="position:absolute;left:0;text-align:left;margin-left:48.95pt;margin-top:13.2pt;width:15.75pt;height:12pt;z-index:251701760"/>
        </w:pict>
      </w:r>
    </w:p>
    <w:p w:rsidR="00743E40" w:rsidRDefault="00743E40" w:rsidP="00A5262B">
      <w:pPr>
        <w:pStyle w:val="NoSpacing"/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_x0000_s1151" type="#_x0000_t74" style="position:absolute;left:0;text-align:left;margin-left:305.05pt;margin-top:0;width:15.75pt;height:12pt;z-index:251699712"/>
        </w:pict>
      </w:r>
      <w:r>
        <w:rPr>
          <w:noProof/>
          <w:lang w:eastAsia="tr-TR"/>
        </w:rPr>
        <w:pict>
          <v:shape id="_x0000_s1152" type="#_x0000_t74" style="position:absolute;left:0;text-align:left;margin-left:176.05pt;margin-top:.75pt;width:15.75pt;height:12pt;z-index:251700736"/>
        </w:pict>
      </w:r>
      <w:r>
        <w:rPr>
          <w:noProof/>
          <w:lang w:eastAsia="tr-TR"/>
        </w:rPr>
        <w:pict>
          <v:oval id="_x0000_s1153" style="position:absolute;left:0;text-align:left;margin-left:164.05pt;margin-top:0;width:12pt;height:12.75pt;z-index:251705856"/>
        </w:pict>
      </w:r>
      <w:r>
        <w:rPr>
          <w:noProof/>
          <w:lang w:eastAsia="tr-TR"/>
        </w:rPr>
        <w:pict>
          <v:rect id="_x0000_s1154" style="position:absolute;left:0;text-align:left;margin-left:33.55pt;margin-top:0;width:12.75pt;height:12pt;z-index:251703808"/>
        </w:pict>
      </w:r>
      <w:r>
        <w:rPr>
          <w:rFonts w:ascii="Comic Sans MS" w:hAnsi="Comic Sans MS"/>
          <w:sz w:val="20"/>
          <w:szCs w:val="20"/>
        </w:rPr>
        <w:t xml:space="preserve">                                     B)                                       C)                    </w:t>
      </w:r>
    </w:p>
    <w:p w:rsidR="00743E40" w:rsidRDefault="00743E40" w:rsidP="0095024D">
      <w:pPr>
        <w:pStyle w:val="NoSpacing"/>
        <w:rPr>
          <w:rFonts w:ascii="Comic Sans MS" w:hAnsi="Comic Sans MS"/>
          <w:sz w:val="20"/>
          <w:szCs w:val="20"/>
        </w:rPr>
      </w:pPr>
    </w:p>
    <w:p w:rsidR="00743E40" w:rsidRDefault="00743E40" w:rsidP="0095024D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155" type="#_x0000_t75" style="position:absolute;margin-left:45.55pt;margin-top:1.2pt;width:30pt;height:40.5pt;z-index:-251577856;visibility:visible" wrapcoords="-540 0 -540 21200 21600 21200 21600 0 -540 0">
            <v:imagedata r:id="rId6" o:title=""/>
            <w10:wrap type="tight"/>
          </v:shape>
        </w:pict>
      </w:r>
      <w:r>
        <w:rPr>
          <w:noProof/>
          <w:lang w:eastAsia="tr-TR"/>
        </w:rPr>
        <w:pict>
          <v:rect id="_x0000_s1156" style="position:absolute;margin-left:167.05pt;margin-top:9.45pt;width:12.75pt;height:12pt;z-index:251734528"/>
        </w:pict>
      </w:r>
    </w:p>
    <w:p w:rsidR="00743E40" w:rsidRDefault="00743E40" w:rsidP="0095024D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rect id="_x0000_s1157" style="position:absolute;margin-left:182.8pt;margin-top:12.05pt;width:12.75pt;height:12pt;z-index:251735552"/>
        </w:pict>
      </w:r>
      <w:r>
        <w:rPr>
          <w:noProof/>
          <w:lang w:eastAsia="tr-TR"/>
        </w:rPr>
        <w:pict>
          <v:rect id="_x0000_s1158" style="position:absolute;margin-left:164.05pt;margin-top:12.05pt;width:12.75pt;height:12pt;z-index:251736576"/>
        </w:pict>
      </w:r>
      <w:r>
        <w:rPr>
          <w:noProof/>
          <w:lang w:eastAsia="tr-TR"/>
        </w:rPr>
        <w:pict>
          <v:rect id="_x0000_s1159" style="position:absolute;margin-left:148.65pt;margin-top:11.65pt;width:12.75pt;height:12pt;z-index:251737600"/>
        </w:pict>
      </w:r>
      <w:r>
        <w:rPr>
          <w:noProof/>
          <w:lang w:eastAsia="tr-TR"/>
        </w:rPr>
        <w:pict>
          <v:oval id="_x0000_s1160" style="position:absolute;margin-left:444.95pt;margin-top:.4pt;width:12.75pt;height:11.25pt;z-index:251732480"/>
        </w:pict>
      </w:r>
      <w:r>
        <w:rPr>
          <w:noProof/>
          <w:lang w:eastAsia="tr-TR"/>
        </w:rPr>
        <w:pict>
          <v:oval id="_x0000_s1161" style="position:absolute;margin-left:463.3pt;margin-top:12.05pt;width:13.9pt;height:12pt;z-index:251731456"/>
        </w:pict>
      </w:r>
      <w:r>
        <w:rPr>
          <w:noProof/>
          <w:lang w:eastAsia="tr-TR"/>
        </w:rPr>
        <w:pict>
          <v:oval id="_x0000_s1162" style="position:absolute;margin-left:445.3pt;margin-top:11.65pt;width:12.4pt;height:12.4pt;z-index:251730432"/>
        </w:pict>
      </w:r>
      <w:r>
        <w:rPr>
          <w:noProof/>
          <w:lang w:eastAsia="tr-TR"/>
        </w:rPr>
        <w:pict>
          <v:oval id="_x0000_s1163" style="position:absolute;margin-left:425.8pt;margin-top:11.65pt;width:14.25pt;height:12.4pt;z-index:251729408"/>
        </w:pict>
      </w:r>
    </w:p>
    <w:p w:rsidR="00743E40" w:rsidRDefault="00743E40" w:rsidP="0095024D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_x0000_s1164" type="#_x0000_t32" style="position:absolute;margin-left:138.55pt;margin-top:2.6pt;width:10.1pt;height:9.75pt;z-index:251712000" o:connectortype="straight"/>
        </w:pict>
      </w:r>
      <w:r>
        <w:rPr>
          <w:noProof/>
          <w:lang w:eastAsia="tr-TR"/>
        </w:rPr>
        <w:pict>
          <v:shape id="_x0000_s1165" type="#_x0000_t32" style="position:absolute;margin-left:200.05pt;margin-top:4.85pt;width:8.25pt;height:9.75pt;flip:x;z-index:251714048" o:connectortype="straight"/>
        </w:pict>
      </w:r>
      <w:r>
        <w:rPr>
          <w:noProof/>
          <w:lang w:eastAsia="tr-TR"/>
        </w:rPr>
        <w:pict>
          <v:shape id="_x0000_s1166" type="#_x0000_t32" style="position:absolute;margin-left:148.65pt;margin-top:12.35pt;width:51.4pt;height:0;z-index:251713024" o:connectortype="straight"/>
        </w:pict>
      </w:r>
      <w:r>
        <w:rPr>
          <w:noProof/>
          <w:lang w:eastAsia="tr-TR"/>
        </w:rPr>
        <w:pict>
          <v:rect id="_x0000_s1167" style="position:absolute;margin-left:296.05pt;margin-top:.35pt;width:12.75pt;height:12pt;z-index:251733504"/>
        </w:pict>
      </w:r>
      <w:r>
        <w:rPr>
          <w:noProof/>
          <w:lang w:eastAsia="tr-TR"/>
        </w:rPr>
        <w:pict>
          <v:shape id="_x0000_s1168" type="#_x0000_t5" style="position:absolute;margin-left:381.55pt;margin-top:29.6pt;width:10.5pt;height:13.5pt;z-index:251728384"/>
        </w:pict>
      </w:r>
      <w:r>
        <w:rPr>
          <w:noProof/>
          <w:lang w:eastAsia="tr-TR"/>
        </w:rPr>
        <w:pict>
          <v:shape id="_x0000_s1169" type="#_x0000_t32" style="position:absolute;margin-left:308.8pt;margin-top:29.6pt;width:147.75pt;height:0;z-index:251727360" o:connectortype="straight"/>
        </w:pict>
      </w:r>
      <w:r>
        <w:rPr>
          <w:noProof/>
          <w:lang w:eastAsia="tr-TR"/>
        </w:rPr>
        <w:pict>
          <v:shape id="_x0000_s1170" type="#_x0000_t32" style="position:absolute;margin-left:456.55pt;margin-top:14.6pt;width:0;height:15pt;z-index:251726336" o:connectortype="straight"/>
        </w:pict>
      </w:r>
      <w:r>
        <w:rPr>
          <w:noProof/>
          <w:lang w:eastAsia="tr-TR"/>
        </w:rPr>
        <w:pict>
          <v:shape id="_x0000_s1171" type="#_x0000_t32" style="position:absolute;margin-left:308.8pt;margin-top:14.6pt;width:0;height:15pt;z-index:251725312" o:connectortype="straight"/>
        </w:pict>
      </w:r>
      <w:r>
        <w:rPr>
          <w:noProof/>
          <w:lang w:eastAsia="tr-TR"/>
        </w:rPr>
        <w:pict>
          <v:shape id="_x0000_s1172" type="#_x0000_t32" style="position:absolute;margin-left:489.55pt;margin-top:4.85pt;width:11.25pt;height:9.75pt;flip:x;z-index:251723264" o:connectortype="straight"/>
        </w:pict>
      </w:r>
      <w:r>
        <w:rPr>
          <w:noProof/>
          <w:lang w:eastAsia="tr-TR"/>
        </w:rPr>
        <w:pict>
          <v:shape id="_x0000_s1173" type="#_x0000_t32" style="position:absolute;margin-left:421.3pt;margin-top:14.6pt;width:68.25pt;height:0;z-index:251724288" o:connectortype="straight"/>
        </w:pict>
      </w:r>
      <w:r>
        <w:rPr>
          <w:noProof/>
          <w:lang w:eastAsia="tr-TR"/>
        </w:rPr>
        <w:pict>
          <v:shape id="_x0000_s1174" type="#_x0000_t32" style="position:absolute;margin-left:410.8pt;margin-top:4.85pt;width:10.5pt;height:9.75pt;z-index:251722240" o:connectortype="straight"/>
        </w:pict>
      </w:r>
      <w:r>
        <w:rPr>
          <w:noProof/>
          <w:lang w:eastAsia="tr-TR"/>
        </w:rPr>
        <w:pict>
          <v:shape id="_x0000_s1175" type="#_x0000_t32" style="position:absolute;margin-left:264.45pt;margin-top:4.85pt;width:16.6pt;height:9.75pt;z-index:251719168" o:connectortype="straight"/>
        </w:pict>
      </w:r>
      <w:r>
        <w:rPr>
          <w:noProof/>
          <w:lang w:eastAsia="tr-TR"/>
        </w:rPr>
        <w:pict>
          <v:shape id="_x0000_s1176" type="#_x0000_t32" style="position:absolute;margin-left:336.55pt;margin-top:4.85pt;width:12.75pt;height:9.75pt;flip:x;z-index:251720192" o:connectortype="straight"/>
        </w:pict>
      </w:r>
      <w:r>
        <w:rPr>
          <w:noProof/>
          <w:lang w:eastAsia="tr-TR"/>
        </w:rPr>
        <w:pict>
          <v:shape id="_x0000_s1177" type="#_x0000_t32" style="position:absolute;margin-left:281.05pt;margin-top:14.6pt;width:57pt;height:0;z-index:251721216" o:connectortype="straight"/>
        </w:pict>
      </w:r>
      <w:r>
        <w:rPr>
          <w:noProof/>
          <w:lang w:eastAsia="tr-TR"/>
        </w:rPr>
        <w:pict>
          <v:shape id="_x0000_s1178" type="#_x0000_t5" style="position:absolute;margin-left:116.8pt;margin-top:22.85pt;width:10.5pt;height:13.5pt;z-index:251718144"/>
        </w:pict>
      </w:r>
      <w:r>
        <w:rPr>
          <w:noProof/>
          <w:lang w:eastAsia="tr-TR"/>
        </w:rPr>
        <w:pict>
          <v:shape id="_x0000_s1179" type="#_x0000_t32" style="position:absolute;margin-left:64.7pt;margin-top:22.85pt;width:104.2pt;height:0;z-index:251717120" o:connectortype="straight"/>
        </w:pict>
      </w:r>
      <w:r>
        <w:rPr>
          <w:noProof/>
          <w:lang w:eastAsia="tr-TR"/>
        </w:rPr>
        <w:pict>
          <v:shape id="_x0000_s1180" type="#_x0000_t32" style="position:absolute;margin-left:64.7pt;margin-top:10.1pt;width:0;height:12.75pt;z-index:251715072" o:connectortype="straight"/>
        </w:pict>
      </w:r>
      <w:r>
        <w:rPr>
          <w:noProof/>
          <w:lang w:eastAsia="tr-TR"/>
        </w:rPr>
        <w:pict>
          <v:shape id="_x0000_s1181" type="#_x0000_t32" style="position:absolute;margin-left:168.9pt;margin-top:10.1pt;width:0;height:12.75pt;z-index:251716096" o:connectortype="straight"/>
        </w:pict>
      </w:r>
      <w:r>
        <w:rPr>
          <w:noProof/>
          <w:lang w:eastAsia="tr-TR"/>
        </w:rPr>
        <w:pict>
          <v:shape id="_x0000_s1182" type="#_x0000_t32" style="position:absolute;margin-left:85.3pt;margin-top:.35pt;width:12pt;height:9.75pt;flip:x;z-index:251709952" o:connectortype="straight"/>
        </w:pict>
      </w:r>
      <w:r>
        <w:rPr>
          <w:noProof/>
          <w:lang w:eastAsia="tr-TR"/>
        </w:rPr>
        <w:pict>
          <v:shape id="_x0000_s1183" type="#_x0000_t32" style="position:absolute;margin-left:41.8pt;margin-top:10.1pt;width:43.5pt;height:0;z-index:251710976" o:connectortype="straight"/>
        </w:pict>
      </w:r>
      <w:r>
        <w:rPr>
          <w:noProof/>
          <w:lang w:eastAsia="tr-TR"/>
        </w:rPr>
        <w:pict>
          <v:shape id="_x0000_s1184" type="#_x0000_t32" style="position:absolute;margin-left:32.8pt;margin-top:.35pt;width:10.6pt;height:9.75pt;z-index:251708928" o:connectortype="straight"/>
        </w:pict>
      </w:r>
      <w:r>
        <w:rPr>
          <w:rFonts w:ascii="Comic Sans MS" w:hAnsi="Comic Sans MS"/>
          <w:sz w:val="20"/>
          <w:szCs w:val="20"/>
        </w:rPr>
        <w:t>16-</w:t>
      </w:r>
    </w:p>
    <w:p w:rsidR="00743E40" w:rsidRDefault="00743E40" w:rsidP="0095024D">
      <w:pPr>
        <w:pStyle w:val="NoSpacing"/>
        <w:rPr>
          <w:rFonts w:ascii="Comic Sans MS" w:hAnsi="Comic Sans MS"/>
          <w:sz w:val="20"/>
          <w:szCs w:val="20"/>
        </w:rPr>
      </w:pPr>
    </w:p>
    <w:p w:rsidR="00743E40" w:rsidRDefault="00743E40" w:rsidP="0095024D">
      <w:pPr>
        <w:pStyle w:val="NoSpacing"/>
        <w:rPr>
          <w:rFonts w:ascii="Comic Sans MS" w:hAnsi="Comic Sans MS"/>
          <w:sz w:val="20"/>
          <w:szCs w:val="20"/>
        </w:rPr>
      </w:pPr>
    </w:p>
    <w:p w:rsidR="00743E40" w:rsidRDefault="00743E40" w:rsidP="0095024D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Şekillerdeki 1 ve 2 numaralı teraziler dengededir. 1 numaralı terazideki çuval dairelerle tartılırsa terazinin sağ kefesine kaç daire konmalıdır?</w:t>
      </w:r>
    </w:p>
    <w:p w:rsidR="00743E40" w:rsidRPr="00083B46" w:rsidRDefault="00743E40" w:rsidP="001C7B35">
      <w:pPr>
        <w:pStyle w:val="NoSpacing"/>
        <w:numPr>
          <w:ilvl w:val="0"/>
          <w:numId w:val="2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12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16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20</w:t>
      </w:r>
    </w:p>
    <w:sectPr w:rsidR="00743E40" w:rsidRPr="00083B46" w:rsidSect="006640A5">
      <w:pgSz w:w="11906" w:h="16838"/>
      <w:pgMar w:top="426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77719"/>
    <w:multiLevelType w:val="hybridMultilevel"/>
    <w:tmpl w:val="3CF6328E"/>
    <w:lvl w:ilvl="0" w:tplc="333E528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1A32DC"/>
    <w:multiLevelType w:val="hybridMultilevel"/>
    <w:tmpl w:val="C6B47CBC"/>
    <w:lvl w:ilvl="0" w:tplc="6688D25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E65B7B"/>
    <w:multiLevelType w:val="hybridMultilevel"/>
    <w:tmpl w:val="5EE84C5E"/>
    <w:lvl w:ilvl="0" w:tplc="5018361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EA90A1C"/>
    <w:multiLevelType w:val="hybridMultilevel"/>
    <w:tmpl w:val="26087D84"/>
    <w:lvl w:ilvl="0" w:tplc="C106AC3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4D270EF"/>
    <w:multiLevelType w:val="hybridMultilevel"/>
    <w:tmpl w:val="43A80D0E"/>
    <w:lvl w:ilvl="0" w:tplc="317E142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9307172"/>
    <w:multiLevelType w:val="hybridMultilevel"/>
    <w:tmpl w:val="4FB2DC86"/>
    <w:lvl w:ilvl="0" w:tplc="580E884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1B96238"/>
    <w:multiLevelType w:val="hybridMultilevel"/>
    <w:tmpl w:val="72C0A3CE"/>
    <w:lvl w:ilvl="0" w:tplc="7CAAEED2">
      <w:start w:val="1"/>
      <w:numFmt w:val="upperLetter"/>
      <w:lvlText w:val="%1)"/>
      <w:lvlJc w:val="left"/>
      <w:pPr>
        <w:ind w:left="5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  <w:rPr>
        <w:rFonts w:cs="Times New Roman"/>
      </w:rPr>
    </w:lvl>
  </w:abstractNum>
  <w:abstractNum w:abstractNumId="7">
    <w:nsid w:val="3939021D"/>
    <w:multiLevelType w:val="hybridMultilevel"/>
    <w:tmpl w:val="BB7AED0A"/>
    <w:lvl w:ilvl="0" w:tplc="33AA4F6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AB0224B"/>
    <w:multiLevelType w:val="hybridMultilevel"/>
    <w:tmpl w:val="BDDAD6CC"/>
    <w:lvl w:ilvl="0" w:tplc="4752ACA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74F5E88"/>
    <w:multiLevelType w:val="hybridMultilevel"/>
    <w:tmpl w:val="25BAB5B8"/>
    <w:lvl w:ilvl="0" w:tplc="540E26F0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47D2767D"/>
    <w:multiLevelType w:val="hybridMultilevel"/>
    <w:tmpl w:val="60B0C034"/>
    <w:lvl w:ilvl="0" w:tplc="4E5E017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9DE500F"/>
    <w:multiLevelType w:val="hybridMultilevel"/>
    <w:tmpl w:val="E19229FE"/>
    <w:lvl w:ilvl="0" w:tplc="B6DA4FE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C213A6E"/>
    <w:multiLevelType w:val="hybridMultilevel"/>
    <w:tmpl w:val="EAF0B096"/>
    <w:lvl w:ilvl="0" w:tplc="21DEC7E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F370F09"/>
    <w:multiLevelType w:val="hybridMultilevel"/>
    <w:tmpl w:val="3992E5EE"/>
    <w:lvl w:ilvl="0" w:tplc="87E00856">
      <w:start w:val="1"/>
      <w:numFmt w:val="upperLetter"/>
      <w:lvlText w:val="%1)"/>
      <w:lvlJc w:val="left"/>
      <w:pPr>
        <w:ind w:left="46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53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60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67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74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82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89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96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10365" w:hanging="180"/>
      </w:pPr>
      <w:rPr>
        <w:rFonts w:cs="Times New Roman"/>
      </w:rPr>
    </w:lvl>
  </w:abstractNum>
  <w:abstractNum w:abstractNumId="14">
    <w:nsid w:val="5FC677D0"/>
    <w:multiLevelType w:val="hybridMultilevel"/>
    <w:tmpl w:val="F598619C"/>
    <w:lvl w:ilvl="0" w:tplc="395841F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3950A69"/>
    <w:multiLevelType w:val="hybridMultilevel"/>
    <w:tmpl w:val="D59407EE"/>
    <w:lvl w:ilvl="0" w:tplc="9FA28B4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3CC5FB8"/>
    <w:multiLevelType w:val="hybridMultilevel"/>
    <w:tmpl w:val="2F704672"/>
    <w:lvl w:ilvl="0" w:tplc="9B5469E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A7E2BF1"/>
    <w:multiLevelType w:val="hybridMultilevel"/>
    <w:tmpl w:val="46E8A9BC"/>
    <w:lvl w:ilvl="0" w:tplc="DE2E365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2D7728C"/>
    <w:multiLevelType w:val="hybridMultilevel"/>
    <w:tmpl w:val="8AAC6BB8"/>
    <w:lvl w:ilvl="0" w:tplc="23FE544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369478E"/>
    <w:multiLevelType w:val="hybridMultilevel"/>
    <w:tmpl w:val="EAE2894C"/>
    <w:lvl w:ilvl="0" w:tplc="485A2F3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37B7C2D"/>
    <w:multiLevelType w:val="hybridMultilevel"/>
    <w:tmpl w:val="D484707A"/>
    <w:lvl w:ilvl="0" w:tplc="E5E8B75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6"/>
  </w:num>
  <w:num w:numId="3">
    <w:abstractNumId w:val="17"/>
  </w:num>
  <w:num w:numId="4">
    <w:abstractNumId w:val="10"/>
  </w:num>
  <w:num w:numId="5">
    <w:abstractNumId w:val="4"/>
  </w:num>
  <w:num w:numId="6">
    <w:abstractNumId w:val="18"/>
  </w:num>
  <w:num w:numId="7">
    <w:abstractNumId w:val="14"/>
  </w:num>
  <w:num w:numId="8">
    <w:abstractNumId w:val="6"/>
  </w:num>
  <w:num w:numId="9">
    <w:abstractNumId w:val="12"/>
  </w:num>
  <w:num w:numId="10">
    <w:abstractNumId w:val="3"/>
  </w:num>
  <w:num w:numId="11">
    <w:abstractNumId w:val="7"/>
  </w:num>
  <w:num w:numId="12">
    <w:abstractNumId w:val="13"/>
  </w:num>
  <w:num w:numId="13">
    <w:abstractNumId w:val="20"/>
  </w:num>
  <w:num w:numId="14">
    <w:abstractNumId w:val="8"/>
  </w:num>
  <w:num w:numId="15">
    <w:abstractNumId w:val="5"/>
  </w:num>
  <w:num w:numId="16">
    <w:abstractNumId w:val="2"/>
  </w:num>
  <w:num w:numId="17">
    <w:abstractNumId w:val="0"/>
  </w:num>
  <w:num w:numId="18">
    <w:abstractNumId w:val="15"/>
  </w:num>
  <w:num w:numId="19">
    <w:abstractNumId w:val="9"/>
  </w:num>
  <w:num w:numId="20">
    <w:abstractNumId w:val="1"/>
  </w:num>
  <w:num w:numId="2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7322"/>
    <w:rsid w:val="00026412"/>
    <w:rsid w:val="00083B46"/>
    <w:rsid w:val="000B7322"/>
    <w:rsid w:val="001451C8"/>
    <w:rsid w:val="001C7B35"/>
    <w:rsid w:val="002410E9"/>
    <w:rsid w:val="00314CAA"/>
    <w:rsid w:val="0064353A"/>
    <w:rsid w:val="00646CAA"/>
    <w:rsid w:val="006640A5"/>
    <w:rsid w:val="00731F57"/>
    <w:rsid w:val="00743E40"/>
    <w:rsid w:val="008B09BA"/>
    <w:rsid w:val="008D73E1"/>
    <w:rsid w:val="0095024D"/>
    <w:rsid w:val="00976BA1"/>
    <w:rsid w:val="009C206F"/>
    <w:rsid w:val="00A5262B"/>
    <w:rsid w:val="00AE2822"/>
    <w:rsid w:val="00B51929"/>
    <w:rsid w:val="00BC1563"/>
    <w:rsid w:val="00CF21A8"/>
    <w:rsid w:val="00D43649"/>
    <w:rsid w:val="00DA3EC3"/>
    <w:rsid w:val="00DE0205"/>
    <w:rsid w:val="00E50CC6"/>
    <w:rsid w:val="00EA4EAD"/>
    <w:rsid w:val="00F37211"/>
    <w:rsid w:val="00F46A23"/>
    <w:rsid w:val="00F77D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1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1C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6640A5"/>
    <w:rPr>
      <w:lang w:eastAsia="en-US"/>
    </w:rPr>
  </w:style>
  <w:style w:type="table" w:styleId="TableGrid">
    <w:name w:val="Table Grid"/>
    <w:basedOn w:val="TableNormal"/>
    <w:uiPriority w:val="99"/>
    <w:rsid w:val="00646CA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731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31F5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8D73E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527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7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135</TotalTime>
  <Pages>2</Pages>
  <Words>677</Words>
  <Characters>3864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LG</dc:creator>
  <cp:keywords>www.sorubak.com</cp:keywords>
  <dc:description>www.sorubak.com</dc:description>
  <cp:lastModifiedBy>edanur</cp:lastModifiedBy>
  <cp:revision>50</cp:revision>
  <dcterms:created xsi:type="dcterms:W3CDTF">2012-11-28T20:39:00Z</dcterms:created>
  <dcterms:modified xsi:type="dcterms:W3CDTF">2012-12-09T18:11:00Z</dcterms:modified>
</cp:coreProperties>
</file>