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26" w:rsidRPr="001A0545" w:rsidRDefault="00260526" w:rsidP="00D02D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A0545">
        <w:rPr>
          <w:sz w:val="24"/>
          <w:szCs w:val="24"/>
        </w:rPr>
        <w:t xml:space="preserve">           B+C=4</w:t>
      </w:r>
    </w:p>
    <w:p w:rsidR="00260526" w:rsidRPr="001A0545" w:rsidRDefault="00260526" w:rsidP="00D02D19">
      <w:pPr>
        <w:pStyle w:val="ListParagraph"/>
        <w:rPr>
          <w:sz w:val="24"/>
          <w:szCs w:val="24"/>
        </w:rPr>
      </w:pPr>
      <w:r w:rsidRPr="001A0545">
        <w:rPr>
          <w:sz w:val="24"/>
          <w:szCs w:val="24"/>
        </w:rPr>
        <w:t xml:space="preserve">    A+C= 12 </w:t>
      </w:r>
    </w:p>
    <w:p w:rsidR="00260526" w:rsidRPr="001A0545" w:rsidRDefault="00260526" w:rsidP="00D02D19">
      <w:pPr>
        <w:pStyle w:val="ListParagraph"/>
        <w:rPr>
          <w:sz w:val="24"/>
          <w:szCs w:val="24"/>
        </w:rPr>
      </w:pPr>
      <w:r w:rsidRPr="001A0545">
        <w:rPr>
          <w:sz w:val="24"/>
          <w:szCs w:val="24"/>
        </w:rPr>
        <w:t xml:space="preserve">     A+B= 7</w:t>
      </w:r>
    </w:p>
    <w:p w:rsidR="00260526" w:rsidRPr="001A0545" w:rsidRDefault="00260526" w:rsidP="00D02D19">
      <w:pPr>
        <w:rPr>
          <w:sz w:val="24"/>
          <w:szCs w:val="24"/>
        </w:rPr>
      </w:pPr>
      <w:r w:rsidRPr="001A0545">
        <w:rPr>
          <w:sz w:val="24"/>
          <w:szCs w:val="24"/>
        </w:rPr>
        <w:t>Yukarıdaki bilgilere göre ACB + BAA işleminin sonucu kaçtır?</w:t>
      </w:r>
    </w:p>
    <w:p w:rsidR="00260526" w:rsidRPr="001A0545" w:rsidRDefault="00260526" w:rsidP="00D02D19">
      <w:pPr>
        <w:rPr>
          <w:sz w:val="24"/>
          <w:szCs w:val="24"/>
        </w:rPr>
      </w:pPr>
    </w:p>
    <w:p w:rsidR="00260526" w:rsidRPr="001A0545" w:rsidRDefault="00260526" w:rsidP="00D02D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A0545">
        <w:rPr>
          <w:sz w:val="24"/>
          <w:szCs w:val="24"/>
        </w:rPr>
        <w:t xml:space="preserve">         “338 &lt; ……..&lt;</w:t>
      </w:r>
      <w:smartTag w:uri="urn:schemas-microsoft-com:office:smarttags" w:element="metricconverter">
        <w:smartTagPr>
          <w:attr w:name="ProductID" w:val="342”"/>
        </w:smartTagPr>
        <w:r w:rsidRPr="001A0545">
          <w:rPr>
            <w:sz w:val="24"/>
            <w:szCs w:val="24"/>
          </w:rPr>
          <w:t>342”</w:t>
        </w:r>
      </w:smartTag>
      <w:r w:rsidRPr="001A0545">
        <w:rPr>
          <w:sz w:val="24"/>
          <w:szCs w:val="24"/>
        </w:rPr>
        <w:t xml:space="preserve"> </w:t>
      </w:r>
    </w:p>
    <w:p w:rsidR="00260526" w:rsidRPr="001A0545" w:rsidRDefault="00260526" w:rsidP="00D02D19">
      <w:pPr>
        <w:ind w:left="360"/>
        <w:rPr>
          <w:sz w:val="24"/>
          <w:szCs w:val="24"/>
        </w:rPr>
      </w:pPr>
      <w:r w:rsidRPr="001A0545">
        <w:rPr>
          <w:sz w:val="24"/>
          <w:szCs w:val="24"/>
        </w:rPr>
        <w:t>Yukarıdaki ifadeye göre noktalı yere yazılacak tek sayıların toplamı kaçtır?</w:t>
      </w:r>
    </w:p>
    <w:p w:rsidR="00260526" w:rsidRPr="001A0545" w:rsidRDefault="00260526" w:rsidP="00D02D19">
      <w:pPr>
        <w:ind w:left="360"/>
        <w:rPr>
          <w:sz w:val="24"/>
          <w:szCs w:val="24"/>
        </w:rPr>
      </w:pPr>
    </w:p>
    <w:p w:rsidR="00260526" w:rsidRPr="001A0545" w:rsidRDefault="00260526" w:rsidP="00D02D19">
      <w:pPr>
        <w:ind w:left="360"/>
        <w:rPr>
          <w:sz w:val="24"/>
          <w:szCs w:val="24"/>
        </w:rPr>
      </w:pPr>
    </w:p>
    <w:tbl>
      <w:tblPr>
        <w:tblpPr w:leftFromText="141" w:rightFromText="141" w:vertAnchor="text" w:horzAnchor="page" w:tblpX="1334" w:tblpY="2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"/>
        <w:gridCol w:w="875"/>
        <w:gridCol w:w="875"/>
        <w:gridCol w:w="875"/>
        <w:gridCol w:w="875"/>
      </w:tblGrid>
      <w:tr w:rsidR="00260526" w:rsidRPr="006A0E36" w:rsidTr="006A0E36"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 xml:space="preserve">   +</w: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6" type="#_x0000_t5" style="position:absolute;margin-left:4.35pt;margin-top:.9pt;width:24.3pt;height:11.7pt;z-index:251653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" filled="f" strokeweight="1pt"/>
              </w:pic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>71</w: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5-Nokta Yıldız 2" o:spid="_x0000_s1027" style="position:absolute;margin-left:10.6pt;margin-top:.9pt;width:17.6pt;height:11.7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3283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" path="m,56756r85287,1l111642,r26354,56757l223283,56756,154284,91833r26356,56757l111642,113512,42643,148590,68999,91833,,56756xe" filled="f" strokeweight="1pt">
                  <v:path arrowok="t" o:connecttype="custom" o:connectlocs="0,56756;85287,56757;111642,0;137996,56757;223283,56756;154284,91833;180640,148590;111642,113512;42643,148590;68999,91833;0,56756" o:connectangles="0,0,0,0,0,0,0,0,0,0,0"/>
                </v:shape>
              </w:pict>
            </w:r>
          </w:p>
        </w:tc>
      </w:tr>
      <w:tr w:rsidR="00260526" w:rsidRPr="006A0E36" w:rsidTr="006A0E36"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>29</w: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>86</w: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260526" w:rsidRPr="006A0E36" w:rsidTr="006A0E36"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>35</w:t>
            </w: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260526" w:rsidRPr="006A0E36" w:rsidRDefault="00260526" w:rsidP="006A0E36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6A0E36">
              <w:rPr>
                <w:sz w:val="24"/>
                <w:szCs w:val="24"/>
              </w:rPr>
              <w:t>49</w:t>
            </w:r>
          </w:p>
        </w:tc>
      </w:tr>
    </w:tbl>
    <w:p w:rsidR="00260526" w:rsidRPr="001A0545" w:rsidRDefault="00260526" w:rsidP="00D02D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noProof/>
          <w:lang w:eastAsia="tr-TR"/>
        </w:rPr>
        <w:pict>
          <v:shape id="5-Nokta Yıldız 4" o:spid="_x0000_s1028" style="position:absolute;left:0;text-align:left;margin-left:146.15pt;margin-top:61.1pt;width:17.55pt;height:11.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" path="m,56756r85135,1l111443,r26307,56757l222885,56756,154009,91833r26309,56757l111443,113512,42567,148590,68876,91833,,56756xe" filled="f" strokeweight="1pt">
            <v:path arrowok="t" o:connecttype="custom" o:connectlocs="0,56756;85135,56757;111443,0;137750,56757;222885,56756;154009,91833;180318,148590;111443,113512;42567,148590;68876,91833;0,56756" o:connectangles="0,0,0,0,0,0,0,0,0,0,0"/>
          </v:shape>
        </w:pict>
      </w:r>
      <w:r>
        <w:rPr>
          <w:noProof/>
          <w:lang w:eastAsia="tr-TR"/>
        </w:rPr>
        <w:pict>
          <v:shape id="İkizkenar Üçgen 3" o:spid="_x0000_s1029" type="#_x0000_t5" style="position:absolute;left:0;text-align:left;margin-left:111.8pt;margin-top:61.05pt;width:24.25pt;height:11.7pt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" filled="f" strokeweight="1pt"/>
        </w:pict>
      </w:r>
      <w:r w:rsidRPr="001A0545">
        <w:rPr>
          <w:sz w:val="24"/>
          <w:szCs w:val="24"/>
        </w:rPr>
        <w:t xml:space="preserve">Yukarıdaki tabloda          ve           yerine hangi sayılar gelmelidir? </w:t>
      </w:r>
    </w:p>
    <w:p w:rsidR="00260526" w:rsidRPr="001A0545" w:rsidRDefault="00260526" w:rsidP="00D02D19">
      <w:pPr>
        <w:rPr>
          <w:sz w:val="24"/>
          <w:szCs w:val="24"/>
        </w:rPr>
      </w:pPr>
    </w:p>
    <w:p w:rsidR="00260526" w:rsidRPr="001A0545" w:rsidRDefault="00260526" w:rsidP="00D02D19">
      <w:pPr>
        <w:rPr>
          <w:sz w:val="24"/>
          <w:szCs w:val="24"/>
        </w:rPr>
      </w:pPr>
    </w:p>
    <w:p w:rsidR="00260526" w:rsidRPr="001A0545" w:rsidRDefault="00260526" w:rsidP="00D02D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noProof/>
          <w:lang w:eastAsia="tr-TR"/>
        </w:rPr>
        <w:pict>
          <v:line id="Düz Bağlayıcı 9" o:spid="_x0000_s1030" style="position:absolute;left:0;text-align:left;flip:y;z-index:251661824;visibility:visible" from="67.2pt,3pt" to="67.2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"/>
        </w:pict>
      </w:r>
      <w:r>
        <w:rPr>
          <w:noProof/>
          <w:lang w:eastAsia="tr-TR"/>
        </w:rPr>
        <w:pict>
          <v:line id="Düz Bağlayıcı 8" o:spid="_x0000_s1031" style="position:absolute;left:0;text-align:left;flip:y;z-index:251660800;visibility:visible" from="246.6pt,1.55pt" to="246.6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"/>
        </w:pict>
      </w:r>
      <w:r>
        <w:rPr>
          <w:noProof/>
          <w:lang w:eastAsia="tr-TR"/>
        </w:rPr>
        <w:pict>
          <v:line id="Düz Bağlayıcı 7" o:spid="_x0000_s1032" style="position:absolute;left:0;text-align:left;flip:y;z-index:251659776;visibility:visible" from="131.65pt,2.1pt" to="131.6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"/>
        </w:pict>
      </w:r>
      <w:r>
        <w:rPr>
          <w:noProof/>
          <w:lang w:eastAsia="tr-TR"/>
        </w:rPr>
        <w:pict>
          <v:line id="Düz Bağlayıcı 6" o:spid="_x0000_s1033" style="position:absolute;left:0;text-align:left;flip:y;z-index:251658752;visibility:visible" from="36.85pt,1.85pt" to="36.8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"/>
        </w:pict>
      </w:r>
      <w:r>
        <w:rPr>
          <w:noProof/>
          <w:lang w:eastAsia="tr-TR"/>
        </w:rPr>
        <w:pict>
          <v:line id="Düz Bağlayıcı 5" o:spid="_x0000_s1034" style="position:absolute;left:0;text-align:left;z-index:251657728;visibility:visible" from="36.85pt,13.6pt" to="247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"/>
        </w:pict>
      </w:r>
      <w:r w:rsidRPr="001A0545">
        <w:rPr>
          <w:sz w:val="24"/>
          <w:szCs w:val="24"/>
        </w:rPr>
        <w:t xml:space="preserve"> </w:t>
      </w:r>
    </w:p>
    <w:p w:rsidR="00260526" w:rsidRPr="001A0545" w:rsidRDefault="00260526" w:rsidP="00D02D19">
      <w:pPr>
        <w:pStyle w:val="ListParagraph"/>
        <w:rPr>
          <w:sz w:val="24"/>
          <w:szCs w:val="24"/>
        </w:rPr>
      </w:pPr>
      <w:r w:rsidRPr="001A0545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9 km"/>
        </w:smartTagPr>
        <w:r w:rsidRPr="001A0545">
          <w:rPr>
            <w:sz w:val="24"/>
            <w:szCs w:val="24"/>
          </w:rPr>
          <w:t>29 km</w:t>
        </w:r>
      </w:smartTag>
      <w:r w:rsidRPr="001A0545">
        <w:rPr>
          <w:sz w:val="24"/>
          <w:szCs w:val="24"/>
        </w:rPr>
        <w:t xml:space="preserve">       </w:t>
      </w:r>
      <w:smartTag w:uri="urn:schemas-microsoft-com:office:smarttags" w:element="metricconverter">
        <w:smartTagPr>
          <w:attr w:name="ProductID" w:val="76 km"/>
        </w:smartTagPr>
        <w:r w:rsidRPr="001A0545">
          <w:rPr>
            <w:sz w:val="24"/>
            <w:szCs w:val="24"/>
          </w:rPr>
          <w:t>76 km</w:t>
        </w:r>
      </w:smartTag>
      <w:r w:rsidRPr="001A0545">
        <w:rPr>
          <w:sz w:val="24"/>
          <w:szCs w:val="24"/>
        </w:rPr>
        <w:t xml:space="preserve"> </w:t>
      </w:r>
    </w:p>
    <w:p w:rsidR="00260526" w:rsidRPr="001A0545" w:rsidRDefault="00260526" w:rsidP="00D02D19">
      <w:pPr>
        <w:rPr>
          <w:sz w:val="24"/>
          <w:szCs w:val="24"/>
        </w:rPr>
      </w:pPr>
      <w:r w:rsidRPr="001A0545">
        <w:rPr>
          <w:sz w:val="24"/>
          <w:szCs w:val="24"/>
        </w:rPr>
        <w:t xml:space="preserve">Bir otobüs bir şehirden diğerine gidebilmek için yola çıkıyor. </w:t>
      </w:r>
      <w:smartTag w:uri="urn:schemas-microsoft-com:office:smarttags" w:element="metricconverter">
        <w:smartTagPr>
          <w:attr w:name="ProductID" w:val="29 km"/>
        </w:smartTagPr>
        <w:r w:rsidRPr="001A0545">
          <w:rPr>
            <w:sz w:val="24"/>
            <w:szCs w:val="24"/>
          </w:rPr>
          <w:t>29 km</w:t>
        </w:r>
      </w:smartTag>
      <w:r w:rsidRPr="001A0545">
        <w:rPr>
          <w:sz w:val="24"/>
          <w:szCs w:val="24"/>
        </w:rPr>
        <w:t xml:space="preserve"> gidip mola veriyor. </w:t>
      </w:r>
      <w:smartTag w:uri="urn:schemas-microsoft-com:office:smarttags" w:element="metricconverter">
        <w:smartTagPr>
          <w:attr w:name="ProductID" w:val="75 km"/>
        </w:smartTagPr>
        <w:r w:rsidRPr="001A0545">
          <w:rPr>
            <w:sz w:val="24"/>
            <w:szCs w:val="24"/>
          </w:rPr>
          <w:t>75 km</w:t>
        </w:r>
      </w:smartTag>
      <w:r w:rsidRPr="001A0545">
        <w:rPr>
          <w:sz w:val="24"/>
          <w:szCs w:val="24"/>
        </w:rPr>
        <w:t xml:space="preserve"> daha gidince yolun yarısına gelmiş oluyor. Buna göre otobüsün gideceği yolun tamamı kaç km’dir?</w:t>
      </w:r>
    </w:p>
    <w:p w:rsidR="00260526" w:rsidRPr="001A0545" w:rsidRDefault="00260526" w:rsidP="00D02D19">
      <w:pPr>
        <w:rPr>
          <w:sz w:val="24"/>
          <w:szCs w:val="24"/>
        </w:rPr>
      </w:pPr>
    </w:p>
    <w:p w:rsidR="00260526" w:rsidRPr="001A0545" w:rsidRDefault="00260526" w:rsidP="00D02D19">
      <w:pPr>
        <w:rPr>
          <w:sz w:val="24"/>
          <w:szCs w:val="24"/>
        </w:rPr>
      </w:pPr>
    </w:p>
    <w:p w:rsidR="00260526" w:rsidRPr="001A0545" w:rsidRDefault="00260526" w:rsidP="00D02D19">
      <w:pPr>
        <w:rPr>
          <w:sz w:val="24"/>
          <w:szCs w:val="24"/>
        </w:rPr>
      </w:pPr>
    </w:p>
    <w:p w:rsidR="00260526" w:rsidRPr="001A0545" w:rsidRDefault="00260526" w:rsidP="00D02D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A0545">
        <w:rPr>
          <w:sz w:val="24"/>
          <w:szCs w:val="24"/>
        </w:rPr>
        <w:t xml:space="preserve">                “ 597 + </w:t>
      </w:r>
      <w:smartTag w:uri="urn:schemas-microsoft-com:office:smarttags" w:element="metricconverter">
        <w:smartTagPr>
          <w:attr w:name="ProductID" w:val="269”"/>
        </w:smartTagPr>
        <w:r w:rsidRPr="001A0545">
          <w:rPr>
            <w:sz w:val="24"/>
            <w:szCs w:val="24"/>
          </w:rPr>
          <w:t>269”</w:t>
        </w:r>
      </w:smartTag>
    </w:p>
    <w:p w:rsidR="00260526" w:rsidRPr="001A0545" w:rsidRDefault="00260526" w:rsidP="00D02D19">
      <w:pPr>
        <w:rPr>
          <w:sz w:val="24"/>
          <w:szCs w:val="24"/>
        </w:rPr>
      </w:pPr>
      <w:r w:rsidRPr="001A0545">
        <w:rPr>
          <w:sz w:val="24"/>
          <w:szCs w:val="24"/>
        </w:rPr>
        <w:t>Yukarıdaki işlemin tahmini sonucu ile gerçek sonucu arasındaki farkı bulunuz.</w:t>
      </w:r>
    </w:p>
    <w:p w:rsidR="00260526" w:rsidRPr="001A0545" w:rsidRDefault="00260526" w:rsidP="00DC4E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A0545">
        <w:rPr>
          <w:sz w:val="24"/>
          <w:szCs w:val="24"/>
        </w:rPr>
        <w:t>Tahmini sonuç ile gerçek sonuç aynıdır.</w:t>
      </w:r>
    </w:p>
    <w:p w:rsidR="00260526" w:rsidRPr="001A0545" w:rsidRDefault="00260526" w:rsidP="00DC4E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A0545">
        <w:rPr>
          <w:sz w:val="24"/>
          <w:szCs w:val="24"/>
        </w:rPr>
        <w:t>Tahmini sonuç gerçek sonuçtan 6 fazladır.</w:t>
      </w:r>
    </w:p>
    <w:p w:rsidR="00260526" w:rsidRPr="001A0545" w:rsidRDefault="00260526" w:rsidP="00DC4E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A0545">
        <w:rPr>
          <w:sz w:val="24"/>
          <w:szCs w:val="24"/>
        </w:rPr>
        <w:t>Gerçek sonuç tahmini sonuçtan 6 fazladır.</w:t>
      </w:r>
    </w:p>
    <w:p w:rsidR="00260526" w:rsidRPr="001A0545" w:rsidRDefault="00260526" w:rsidP="00DC4EEA">
      <w:pPr>
        <w:rPr>
          <w:sz w:val="24"/>
          <w:szCs w:val="24"/>
        </w:rPr>
      </w:pPr>
    </w:p>
    <w:p w:rsidR="00260526" w:rsidRPr="001A0545" w:rsidRDefault="00260526" w:rsidP="00DC4E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A0545">
        <w:rPr>
          <w:sz w:val="24"/>
          <w:szCs w:val="24"/>
        </w:rPr>
        <w:t>Bir toplama işleminde toplananlardan biri verilmemiş ise hangi işlemi yaparsınız? Bir örnekle gösteriniz.</w:t>
      </w:r>
    </w:p>
    <w:p w:rsidR="00260526" w:rsidRPr="001A0545" w:rsidRDefault="00260526" w:rsidP="00DC4EEA">
      <w:pPr>
        <w:rPr>
          <w:sz w:val="24"/>
          <w:szCs w:val="24"/>
        </w:rPr>
      </w:pPr>
    </w:p>
    <w:p w:rsidR="00260526" w:rsidRPr="001A0545" w:rsidRDefault="00260526" w:rsidP="00DC4E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A0545">
        <w:rPr>
          <w:sz w:val="24"/>
          <w:szCs w:val="24"/>
        </w:rPr>
        <w:t xml:space="preserve">           “ 58 +</w:t>
      </w:r>
      <w:smartTag w:uri="urn:schemas-microsoft-com:office:smarttags" w:element="metricconverter">
        <w:smartTagPr>
          <w:attr w:name="ProductID" w:val="47”"/>
        </w:smartTagPr>
        <w:r w:rsidRPr="001A0545">
          <w:rPr>
            <w:sz w:val="24"/>
            <w:szCs w:val="24"/>
          </w:rPr>
          <w:t>47”</w:t>
        </w:r>
      </w:smartTag>
    </w:p>
    <w:p w:rsidR="00260526" w:rsidRPr="001A0545" w:rsidRDefault="00260526" w:rsidP="00DC4EEA">
      <w:pPr>
        <w:rPr>
          <w:sz w:val="24"/>
          <w:szCs w:val="24"/>
        </w:rPr>
      </w:pPr>
      <w:r w:rsidRPr="001A0545">
        <w:rPr>
          <w:sz w:val="24"/>
          <w:szCs w:val="24"/>
        </w:rPr>
        <w:t>Yukarıdaki işlemin sonucunu zihinden yapmak isteyen Emre hangi yolu kullanmalıdır?</w:t>
      </w:r>
    </w:p>
    <w:p w:rsidR="00260526" w:rsidRPr="001A0545" w:rsidRDefault="00260526" w:rsidP="00DC4E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A0545">
        <w:rPr>
          <w:sz w:val="24"/>
          <w:szCs w:val="24"/>
        </w:rPr>
        <w:t>Sayıları en yakın onluğa yuvarlayıp toplarım.</w:t>
      </w:r>
    </w:p>
    <w:p w:rsidR="00260526" w:rsidRPr="001A0545" w:rsidRDefault="00260526" w:rsidP="00DC4EEA">
      <w:pPr>
        <w:pStyle w:val="ListParagraph"/>
        <w:rPr>
          <w:sz w:val="24"/>
          <w:szCs w:val="24"/>
        </w:rPr>
      </w:pPr>
    </w:p>
    <w:p w:rsidR="00260526" w:rsidRPr="001A0545" w:rsidRDefault="00260526" w:rsidP="00DC4E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A0545">
        <w:rPr>
          <w:sz w:val="24"/>
          <w:szCs w:val="24"/>
        </w:rPr>
        <w:t>Önce onlukları toplarım. Sonra birlikleri toplarım. Onlukların toplamı ile birliklerin toplamını birbirine toplarım.</w:t>
      </w:r>
    </w:p>
    <w:p w:rsidR="00260526" w:rsidRPr="001A0545" w:rsidRDefault="00260526" w:rsidP="00DC4EEA">
      <w:pPr>
        <w:pStyle w:val="ListParagraph"/>
        <w:rPr>
          <w:sz w:val="24"/>
          <w:szCs w:val="24"/>
        </w:rPr>
      </w:pPr>
    </w:p>
    <w:p w:rsidR="00260526" w:rsidRPr="001A0545" w:rsidRDefault="00260526" w:rsidP="00DC4E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A0545">
        <w:rPr>
          <w:sz w:val="24"/>
          <w:szCs w:val="24"/>
        </w:rPr>
        <w:t>Önce birlikleri toplarım. Birliklerin sayısına onlukların sayısını eklerim.</w:t>
      </w:r>
    </w:p>
    <w:p w:rsidR="00260526" w:rsidRPr="001A0545" w:rsidRDefault="00260526" w:rsidP="00DC4EEA">
      <w:pPr>
        <w:pStyle w:val="ListParagraph"/>
        <w:rPr>
          <w:sz w:val="24"/>
          <w:szCs w:val="24"/>
        </w:rPr>
      </w:pPr>
    </w:p>
    <w:p w:rsidR="00260526" w:rsidRPr="001A0545" w:rsidRDefault="00260526" w:rsidP="00DC4EEA">
      <w:pPr>
        <w:rPr>
          <w:sz w:val="24"/>
          <w:szCs w:val="24"/>
        </w:rPr>
      </w:pPr>
    </w:p>
    <w:p w:rsidR="00260526" w:rsidRPr="001A0545" w:rsidRDefault="00260526" w:rsidP="00DC4E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A0545">
        <w:rPr>
          <w:sz w:val="24"/>
          <w:szCs w:val="24"/>
        </w:rPr>
        <w:t xml:space="preserve"> </w:t>
      </w:r>
      <w:r w:rsidRPr="001A0545">
        <w:rPr>
          <w:sz w:val="24"/>
          <w:szCs w:val="24"/>
        </w:rPr>
        <w:tab/>
      </w:r>
      <w:r w:rsidRPr="001A0545">
        <w:rPr>
          <w:sz w:val="24"/>
          <w:szCs w:val="24"/>
        </w:rPr>
        <w:tab/>
        <w:t>ABC + 218 = 451</w:t>
      </w:r>
    </w:p>
    <w:p w:rsidR="00260526" w:rsidRPr="001A0545" w:rsidRDefault="00260526" w:rsidP="001A0545">
      <w:pPr>
        <w:pStyle w:val="ListParagraph"/>
        <w:ind w:left="1068" w:firstLine="348"/>
        <w:rPr>
          <w:sz w:val="24"/>
          <w:szCs w:val="24"/>
        </w:rPr>
      </w:pPr>
      <w:r w:rsidRPr="001A0545">
        <w:rPr>
          <w:sz w:val="24"/>
          <w:szCs w:val="24"/>
        </w:rPr>
        <w:t>KLM + 125 = 298</w:t>
      </w:r>
    </w:p>
    <w:p w:rsidR="00260526" w:rsidRPr="001A0545" w:rsidRDefault="00260526" w:rsidP="001A0545">
      <w:pPr>
        <w:rPr>
          <w:sz w:val="24"/>
          <w:szCs w:val="24"/>
        </w:rPr>
      </w:pPr>
    </w:p>
    <w:p w:rsidR="00260526" w:rsidRPr="001A0545" w:rsidRDefault="00260526" w:rsidP="001A0545">
      <w:pPr>
        <w:rPr>
          <w:sz w:val="24"/>
          <w:szCs w:val="24"/>
        </w:rPr>
      </w:pPr>
      <w:r w:rsidRPr="001A0545">
        <w:rPr>
          <w:sz w:val="24"/>
          <w:szCs w:val="24"/>
        </w:rPr>
        <w:t>Yukarıdaki işlemlere göre ABC + KLM kaçtır?</w:t>
      </w:r>
    </w:p>
    <w:p w:rsidR="00260526" w:rsidRPr="001A0545" w:rsidRDefault="00260526" w:rsidP="001A0545">
      <w:pPr>
        <w:rPr>
          <w:sz w:val="24"/>
          <w:szCs w:val="24"/>
        </w:rPr>
      </w:pPr>
    </w:p>
    <w:p w:rsidR="00260526" w:rsidRPr="001A0545" w:rsidRDefault="00260526" w:rsidP="001A0545">
      <w:pPr>
        <w:rPr>
          <w:sz w:val="24"/>
          <w:szCs w:val="24"/>
        </w:rPr>
      </w:pPr>
    </w:p>
    <w:p w:rsidR="00260526" w:rsidRDefault="00260526" w:rsidP="001A054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583 + ABC= 826 </w:t>
      </w:r>
    </w:p>
    <w:p w:rsidR="00260526" w:rsidRDefault="00260526" w:rsidP="001A0545">
      <w:pPr>
        <w:pStyle w:val="ListParagraph"/>
        <w:ind w:left="360"/>
        <w:rPr>
          <w:sz w:val="24"/>
          <w:szCs w:val="24"/>
        </w:rPr>
      </w:pPr>
      <w:r>
        <w:rPr>
          <w:sz w:val="24"/>
          <w:szCs w:val="24"/>
        </w:rPr>
        <w:t>Yukarıdaki işlemde A, B ve C birer rakamı göstermektedir. Buna göre BCA + CBA kaçtır?</w:t>
      </w:r>
    </w:p>
    <w:p w:rsidR="00260526" w:rsidRDefault="00260526" w:rsidP="001A0545">
      <w:pPr>
        <w:rPr>
          <w:sz w:val="24"/>
          <w:szCs w:val="24"/>
        </w:rPr>
      </w:pPr>
    </w:p>
    <w:p w:rsidR="00260526" w:rsidRDefault="00260526" w:rsidP="001A0545">
      <w:pPr>
        <w:rPr>
          <w:sz w:val="24"/>
          <w:szCs w:val="24"/>
        </w:rPr>
      </w:pPr>
    </w:p>
    <w:p w:rsidR="00260526" w:rsidRDefault="00260526" w:rsidP="001A0545">
      <w:pPr>
        <w:rPr>
          <w:sz w:val="24"/>
          <w:szCs w:val="24"/>
        </w:rPr>
      </w:pPr>
    </w:p>
    <w:p w:rsidR="00260526" w:rsidRDefault="00260526" w:rsidP="001A054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374 +193 &lt; K</w:t>
      </w:r>
    </w:p>
    <w:p w:rsidR="00260526" w:rsidRPr="001A0545" w:rsidRDefault="00260526" w:rsidP="001A0545">
      <w:pPr>
        <w:rPr>
          <w:sz w:val="24"/>
          <w:szCs w:val="24"/>
        </w:rPr>
      </w:pPr>
      <w:r>
        <w:rPr>
          <w:sz w:val="24"/>
          <w:szCs w:val="24"/>
        </w:rPr>
        <w:t>Yukarıdaki ifadeye göre K’nin alabileceği en küçük değer kaçtır?</w:t>
      </w:r>
    </w:p>
    <w:p w:rsidR="00260526" w:rsidRPr="001A0545" w:rsidRDefault="00260526" w:rsidP="001A0545">
      <w:pPr>
        <w:pStyle w:val="ListParagraph"/>
        <w:ind w:left="360"/>
        <w:rPr>
          <w:sz w:val="24"/>
          <w:szCs w:val="24"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260526" w:rsidRPr="001A0545" w:rsidRDefault="00260526" w:rsidP="001A0545">
      <w:pPr>
        <w:pStyle w:val="ListParagraph"/>
        <w:ind w:left="360"/>
        <w:rPr>
          <w:sz w:val="24"/>
          <w:szCs w:val="24"/>
        </w:rPr>
      </w:pPr>
      <w:r w:rsidRPr="001A0545">
        <w:rPr>
          <w:sz w:val="24"/>
          <w:szCs w:val="24"/>
        </w:rPr>
        <w:t xml:space="preserve"> </w:t>
      </w:r>
      <w:bookmarkStart w:id="0" w:name="_GoBack"/>
      <w:bookmarkEnd w:id="0"/>
    </w:p>
    <w:sectPr w:rsidR="00260526" w:rsidRPr="001A0545" w:rsidSect="00D02D1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C2169"/>
    <w:multiLevelType w:val="hybridMultilevel"/>
    <w:tmpl w:val="252A054C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04806A2"/>
    <w:multiLevelType w:val="hybridMultilevel"/>
    <w:tmpl w:val="5CEE77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C207D1"/>
    <w:multiLevelType w:val="hybridMultilevel"/>
    <w:tmpl w:val="733C5C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D19"/>
    <w:rsid w:val="00104257"/>
    <w:rsid w:val="001A0545"/>
    <w:rsid w:val="00260526"/>
    <w:rsid w:val="00306A64"/>
    <w:rsid w:val="0060532B"/>
    <w:rsid w:val="006A0E36"/>
    <w:rsid w:val="008D0863"/>
    <w:rsid w:val="00D02D19"/>
    <w:rsid w:val="00DC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25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2D19"/>
    <w:pPr>
      <w:ind w:left="720"/>
      <w:contextualSpacing/>
    </w:pPr>
  </w:style>
  <w:style w:type="table" w:styleId="TableGrid">
    <w:name w:val="Table Grid"/>
    <w:basedOn w:val="TableNormal"/>
    <w:uiPriority w:val="99"/>
    <w:rsid w:val="00D02D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0532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233</Words>
  <Characters>1333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tr</dc:creator>
  <cp:keywords>www.sorubak.com</cp:keywords>
  <dc:description>www.sorubak.com</dc:description>
  <cp:lastModifiedBy>edanur</cp:lastModifiedBy>
  <cp:revision>2</cp:revision>
  <dcterms:created xsi:type="dcterms:W3CDTF">2012-11-29T19:08:00Z</dcterms:created>
  <dcterms:modified xsi:type="dcterms:W3CDTF">2012-12-09T18:08:00Z</dcterms:modified>
</cp:coreProperties>
</file>