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69A" w:rsidRDefault="00B9069A" w:rsidP="00D4261B">
      <w:r w:rsidRPr="003A3EBF">
        <w:rPr>
          <w:rFonts w:ascii="Comic Sans MS" w:hAnsi="Comic Sans MS"/>
          <w:sz w:val="20"/>
          <w:szCs w:val="20"/>
        </w:rPr>
        <w:t>PARALARIMIZ</w:t>
      </w:r>
      <w:r>
        <w:rPr>
          <w:rFonts w:ascii="Comic Sans MS" w:hAnsi="Comic Sans MS"/>
          <w:sz w:val="20"/>
          <w:szCs w:val="20"/>
        </w:rPr>
        <w:t xml:space="preserve"> </w:t>
      </w:r>
      <w:hyperlink r:id="rId7" w:history="1">
        <w:r w:rsidRPr="005420B9">
          <w:rPr>
            <w:rStyle w:val="Hyperlink"/>
          </w:rPr>
          <w:t>www.sorubak.com</w:t>
        </w:r>
      </w:hyperlink>
      <w:r>
        <w:t xml:space="preserve"> </w:t>
      </w:r>
    </w:p>
    <w:p w:rsidR="00B9069A" w:rsidRPr="003A3EBF" w:rsidRDefault="00B9069A" w:rsidP="009738F3">
      <w:pPr>
        <w:pStyle w:val="NoSpacing"/>
        <w:jc w:val="center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738F3">
      <w:pPr>
        <w:pStyle w:val="NoSpacing"/>
        <w:jc w:val="center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16C86">
      <w:pPr>
        <w:pStyle w:val="NoSpacing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3A3EBF">
        <w:rPr>
          <w:rFonts w:ascii="Comic Sans MS" w:hAnsi="Comic Sans MS"/>
          <w:sz w:val="20"/>
          <w:szCs w:val="20"/>
        </w:rPr>
        <w:t>Kağıt ve madeni paralarımızın neler olduğunu yazınız.</w:t>
      </w: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oundrect id="_x0000_s1026" style="position:absolute;margin-left:273.75pt;margin-top:7.6pt;width:226.5pt;height:89.25pt;z-index:251662336" arcsize="10923f">
            <v:textbox>
              <w:txbxContent>
                <w:p w:rsidR="00B9069A" w:rsidRPr="00916C86" w:rsidRDefault="00B9069A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 w:rsidRPr="00916C86">
                    <w:rPr>
                      <w:rFonts w:ascii="Comic Sans MS" w:hAnsi="Comic Sans MS"/>
                      <w:b/>
                      <w:u w:val="single"/>
                    </w:rPr>
                    <w:t>Madeni paralar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31.5pt;margin-top:7.6pt;width:226.5pt;height:89.25pt;z-index:251661312" arcsize="10923f">
            <v:textbox>
              <w:txbxContent>
                <w:p w:rsidR="00B9069A" w:rsidRPr="00916C86" w:rsidRDefault="00B9069A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 w:rsidRPr="00916C86">
                    <w:rPr>
                      <w:rFonts w:ascii="Comic Sans MS" w:hAnsi="Comic Sans MS"/>
                      <w:b/>
                      <w:u w:val="single"/>
                    </w:rPr>
                    <w:t>Kağıt paralar</w:t>
                  </w:r>
                </w:p>
              </w:txbxContent>
            </v:textbox>
          </v:roundrect>
        </w:pict>
      </w: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16C86">
      <w:pPr>
        <w:pStyle w:val="NoSpacing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3A3EBF">
        <w:rPr>
          <w:rFonts w:ascii="Comic Sans MS" w:hAnsi="Comic Sans MS"/>
          <w:sz w:val="20"/>
          <w:szCs w:val="20"/>
        </w:rPr>
        <w:t>En büyük kağıt paramız nedir? Yazınız.</w:t>
      </w:r>
    </w:p>
    <w:p w:rsidR="00B9069A" w:rsidRPr="003A3EBF" w:rsidRDefault="00B9069A" w:rsidP="00916C86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16C86">
      <w:pPr>
        <w:pStyle w:val="NoSpacing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3A3EBF">
        <w:rPr>
          <w:rFonts w:ascii="Comic Sans MS" w:hAnsi="Comic Sans MS"/>
          <w:sz w:val="20"/>
          <w:szCs w:val="20"/>
        </w:rPr>
        <w:t>En büyük madeni paramız nedir? Yazınız.</w:t>
      </w:r>
    </w:p>
    <w:p w:rsidR="00B9069A" w:rsidRPr="003A3EBF" w:rsidRDefault="00B9069A" w:rsidP="00916C86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16C86">
      <w:pPr>
        <w:pStyle w:val="NoSpacing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3A3EBF">
        <w:rPr>
          <w:rFonts w:ascii="Comic Sans MS" w:hAnsi="Comic Sans MS"/>
          <w:sz w:val="20"/>
          <w:szCs w:val="20"/>
        </w:rPr>
        <w:t>En küçük madeni paramız nedir? Yazınız.</w:t>
      </w: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16C86">
      <w:pPr>
        <w:pStyle w:val="NoSpacing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3A3EBF">
        <w:rPr>
          <w:rFonts w:ascii="Comic Sans MS" w:hAnsi="Comic Sans MS"/>
          <w:sz w:val="20"/>
          <w:szCs w:val="20"/>
        </w:rPr>
        <w:t>Aşağıda verilen paraların kaç lira ve kaç kuruş olduğunu yazınız.</w:t>
      </w: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oundrect id="_x0000_s1028" style="position:absolute;margin-left:273.75pt;margin-top:3.1pt;width:251.25pt;height:87.6pt;z-index:251654144" arcsize="10923f">
            <v:textbox style="mso-next-textbox:#_x0000_s1028">
              <w:txbxContent>
                <w:p w:rsidR="00B9069A" w:rsidRDefault="00B9069A" w:rsidP="00623890">
                  <w:r w:rsidRPr="00741036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85" o:spid="_x0000_i1030" type="#_x0000_t75" alt="images.jpg" style="width:66.75pt;height:31.5pt;visibility:visible">
                        <v:imagedata r:id="rId8" o:title="" croptop="22411f" cropbottom="21053f" cropright="33020f"/>
                      </v:shape>
                    </w:pic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_x0000_i1031" type="#_x0000_t75" alt="images.jpg" style="width:70.5pt;height:33pt;visibility:visible">
                        <v:imagedata r:id="rId8" o:title="" croptop="22411f" cropbottom="21053f" cropright="33020f"/>
                      </v:shape>
                    </w:pic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Picture 19" o:spid="_x0000_i1032" type="#_x0000_t75" alt="images.jpg" style="width:66.75pt;height:34.5pt;visibility:visible">
                        <v:imagedata r:id="rId8" o:title="" cropbottom="42446f" cropright="33020f"/>
                      </v:shape>
                    </w:pic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Picture 5" o:spid="_x0000_i1033" type="#_x0000_t75" alt="images (1).jpg" style="width:25.5pt;height:27.75pt;visibility:visible">
                        <v:imagedata r:id="rId9" o:title="" croptop="32015f" cropleft="44447f"/>
                      </v:shape>
                    </w:pic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_x0000_i1034" type="#_x0000_t75" alt="images (1).jpg" style="width:25.5pt;height:27.75pt;visibility:visible">
                        <v:imagedata r:id="rId9" o:title="" croptop="32015f" cropleft="44447f"/>
                      </v:shape>
                    </w:pict>
                  </w:r>
                  <w:r>
                    <w:t xml:space="preserve"> ……………………………………………………..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3pt;margin-top:3.1pt;width:251.25pt;height:87pt;z-index:251653120" arcsize="10923f">
            <v:textbox style="mso-next-textbox:#_x0000_s1029">
              <w:txbxContent>
                <w:p w:rsidR="00B9069A" w:rsidRDefault="00B9069A">
                  <w:r w:rsidRPr="00741036">
                    <w:rPr>
                      <w:noProof/>
                      <w:lang w:eastAsia="tr-TR"/>
                    </w:rPr>
                    <w:pict>
                      <v:shape id="Picture 4" o:spid="_x0000_i1040" type="#_x0000_t75" alt="images (1).jpg" style="width:39pt;height:39pt;visibility:visible">
                        <v:imagedata r:id="rId9" o:title="" croptop="33898f" cropleft="22450f" cropright="23130f"/>
                      </v:shape>
                    </w:pic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Picture 11" o:spid="_x0000_i1041" type="#_x0000_t75" alt="images (1).jpg" style="width:36.75pt;height:40.5pt;visibility:visible">
                        <v:imagedata r:id="rId9" o:title="" cropbottom="34275f" cropleft="23811f" cropright="24491f"/>
                      </v:shape>
                    </w:pict>
                  </w:r>
                  <w:r>
                    <w:t xml:space="preserve">  </w: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Picture 3" o:spid="_x0000_i1042" type="#_x0000_t75" alt="images (1).jpg" style="width:39pt;height:37.5pt;visibility:visible">
                        <v:imagedata r:id="rId9" o:title="" croptop="32015f" cropbottom="1883f" cropright="45580f"/>
                      </v:shape>
                    </w:pict>
                  </w:r>
                  <w:r>
                    <w:t xml:space="preserve">  </w: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_x0000_i1043" type="#_x0000_t75" alt="images (1).jpg" style="width:39pt;height:37.5pt;visibility:visible">
                        <v:imagedata r:id="rId9" o:title="" croptop="32015f" cropbottom="1883f" cropright="45580f"/>
                      </v:shape>
                    </w:pict>
                  </w:r>
                  <w:r>
                    <w:t xml:space="preserve"> </w: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Picture 0" o:spid="_x0000_i1044" type="#_x0000_t75" alt="images (1).jpg" style="width:39pt;height:35.25pt;visibility:visible">
                        <v:imagedata r:id="rId9" o:title="" cropbottom="34651f" cropright="44900f"/>
                      </v:shape>
                    </w:pict>
                  </w:r>
                </w:p>
                <w:p w:rsidR="00B9069A" w:rsidRDefault="00B9069A">
                  <w:r>
                    <w:t>……………………………………………………………………………...</w:t>
                  </w:r>
                </w:p>
              </w:txbxContent>
            </v:textbox>
          </v:roundrect>
        </w:pict>
      </w: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oundrect id="_x0000_s1030" style="position:absolute;margin-left:277.5pt;margin-top:1.95pt;width:255pt;height:82.5pt;z-index:251655168" arcsize="10923f">
            <v:textbox style="mso-next-textbox:#_x0000_s1030">
              <w:txbxContent>
                <w:p w:rsidR="00B9069A" w:rsidRDefault="00B9069A" w:rsidP="00623890">
                  <w:r w:rsidRPr="00741036">
                    <w:rPr>
                      <w:noProof/>
                      <w:lang w:eastAsia="tr-TR"/>
                    </w:rPr>
                    <w:pict>
                      <v:shape id="Picture 13" o:spid="_x0000_i1051" type="#_x0000_t75" alt="indir.jpg" style="width:66pt;height:30pt;visibility:visible">
                        <v:imagedata r:id="rId10" o:title="" croptop="43139f" cropright="32275f"/>
                      </v:shape>
                    </w:pic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_x0000_i1052" type="#_x0000_t75" alt="images.jpg" style="width:57.75pt;height:28.5pt;visibility:visible">
                        <v:imagedata r:id="rId8" o:title="" croptop="22411f" cropbottom="21053f" cropright="33020f"/>
                      </v:shape>
                    </w:pic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_x0000_i1053" type="#_x0000_t75" alt="images (1).jpg" style="width:30.75pt;height:30pt;visibility:visible">
                        <v:imagedata r:id="rId9" o:title="" croptop="32015f" cropleft="44447f"/>
                      </v:shape>
                    </w:pic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_x0000_i1054" type="#_x0000_t75" alt="images (1).jpg" style="width:30pt;height:30pt;visibility:visible">
                        <v:imagedata r:id="rId9" o:title="" croptop="33898f" cropleft="22450f" cropright="23130f"/>
                      </v:shape>
                    </w:pic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_x0000_i1055" type="#_x0000_t75" alt="images (1).jpg" style="width:30pt;height:30pt;visibility:visible">
                        <v:imagedata r:id="rId9" o:title="" croptop="33898f" cropleft="22450f" cropright="23130f"/>
                      </v:shape>
                    </w:pic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_x0000_i1056" type="#_x0000_t75" alt="images (1).jpg" style="width:30pt;height:30pt;visibility:visible">
                        <v:imagedata r:id="rId9" o:title="" croptop="33898f" cropleft="22450f" cropright="23130f"/>
                      </v:shape>
                    </w:pict>
                  </w:r>
                  <w:r>
                    <w:t xml:space="preserve"> ……………………………………………………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3pt;margin-top:1.95pt;width:255pt;height:82.5pt;z-index:251656192" arcsize="10923f">
            <v:textbox style="mso-next-textbox:#_x0000_s1031">
              <w:txbxContent>
                <w:p w:rsidR="00B9069A" w:rsidRDefault="00B9069A" w:rsidP="00623890">
                  <w:r w:rsidRPr="00741036">
                    <w:rPr>
                      <w:noProof/>
                      <w:lang w:eastAsia="tr-TR"/>
                    </w:rPr>
                    <w:pict>
                      <v:shape id="Picture 147" o:spid="_x0000_i1064" type="#_x0000_t75" alt="indir.jpg" style="width:67.5pt;height:31.5pt;visibility:visible">
                        <v:imagedata r:id="rId10" o:title="" cropbottom="43116f" cropright="33261f"/>
                      </v:shape>
                    </w:pic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Picture 112" o:spid="_x0000_i1065" type="#_x0000_t75" alt="images.jpg" style="width:70.5pt;height:30pt;visibility:visible">
                        <v:imagedata r:id="rId8" o:title="" croptop="44483f" cropright="32264f"/>
                      </v:shape>
                    </w:pict>
                  </w:r>
                  <w:r>
                    <w:t xml:space="preserve">  </w: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Picture 2" o:spid="_x0000_i1066" type="#_x0000_t75" alt="images (1).jpg" style="width:33pt;height:33pt;visibility:visible">
                        <v:imagedata r:id="rId9" o:title="" cropbottom="33145f" cropleft="45807f"/>
                      </v:shape>
                    </w:pic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_x0000_i1067" type="#_x0000_t75" alt="images (1).jpg" style="width:34.5pt;height:35.25pt;visibility:visible">
                        <v:imagedata r:id="rId9" o:title="" cropbottom="33145f" cropleft="45807f"/>
                      </v:shape>
                    </w:pic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_x0000_i1068" type="#_x0000_t75" alt="images (1).jpg" style="width:30pt;height:30pt;visibility:visible">
                        <v:imagedata r:id="rId9" o:title="" croptop="33898f" cropleft="22450f" cropright="23130f"/>
                      </v:shape>
                    </w:pic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_x0000_i1069" type="#_x0000_t75" alt="images (1).jpg" style="width:30pt;height:29.25pt;visibility:visible">
                        <v:imagedata r:id="rId9" o:title="" croptop="32015f" cropbottom="1883f" cropright="45580f"/>
                      </v:shape>
                    </w:pict>
                  </w:r>
                  <w:r w:rsidRPr="00741036">
                    <w:rPr>
                      <w:noProof/>
                      <w:lang w:eastAsia="tr-TR"/>
                    </w:rPr>
                    <w:pict>
                      <v:shape id="_x0000_i1070" type="#_x0000_t75" alt="images (1).jpg" style="width:30pt;height:29.25pt;visibility:visible">
                        <v:imagedata r:id="rId9" o:title="" croptop="32015f" cropbottom="1883f" cropright="45580f"/>
                      </v:shape>
                    </w:pict>
                  </w:r>
                  <w:r>
                    <w:t xml:space="preserve">  …………………………………………..</w:t>
                  </w:r>
                </w:p>
              </w:txbxContent>
            </v:textbox>
          </v:roundrect>
        </w:pict>
      </w: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9738F3">
      <w:pPr>
        <w:pStyle w:val="NoSpacing"/>
        <w:rPr>
          <w:rFonts w:ascii="Comic Sans MS" w:hAnsi="Comic Sans MS"/>
          <w:sz w:val="20"/>
          <w:szCs w:val="20"/>
        </w:rPr>
      </w:pPr>
    </w:p>
    <w:p w:rsidR="00B9069A" w:rsidRDefault="00B9069A" w:rsidP="003A3EBF">
      <w:pPr>
        <w:pStyle w:val="NoSpacing"/>
        <w:ind w:left="720"/>
        <w:rPr>
          <w:rFonts w:ascii="Comic Sans MS" w:hAnsi="Comic Sans MS"/>
          <w:sz w:val="20"/>
          <w:szCs w:val="20"/>
        </w:rPr>
      </w:pPr>
    </w:p>
    <w:p w:rsidR="00B9069A" w:rsidRDefault="00B9069A" w:rsidP="003A3EBF">
      <w:pPr>
        <w:pStyle w:val="NoSpacing"/>
        <w:rPr>
          <w:rFonts w:ascii="Comic Sans MS" w:hAnsi="Comic Sans MS"/>
          <w:sz w:val="20"/>
          <w:szCs w:val="20"/>
        </w:rPr>
      </w:pPr>
    </w:p>
    <w:p w:rsidR="00B9069A" w:rsidRPr="003A3EBF" w:rsidRDefault="00B9069A" w:rsidP="003A3EBF">
      <w:pPr>
        <w:pStyle w:val="NoSpacing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3A3EBF">
        <w:rPr>
          <w:rFonts w:ascii="Comic Sans MS" w:hAnsi="Comic Sans MS"/>
          <w:sz w:val="20"/>
          <w:szCs w:val="20"/>
        </w:rPr>
        <w:t>Aşağıdaki ürünleri almak için hangi paraları kullanmanız gerekir? Çizerek gösteriniz.</w:t>
      </w:r>
    </w:p>
    <w:p w:rsidR="00B9069A" w:rsidRPr="003A3EBF" w:rsidRDefault="00B9069A" w:rsidP="009738F3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32" style="position:absolute;margin-left:70.5pt;margin-top:12.85pt;width:187.5pt;height:131.9pt;z-index:251657216" arcsize="10923f"/>
        </w:pict>
      </w:r>
      <w:r>
        <w:rPr>
          <w:noProof/>
          <w:lang w:eastAsia="tr-TR"/>
        </w:rPr>
        <w:pict>
          <v:roundrect id="_x0000_s1033" style="position:absolute;margin-left:355.5pt;margin-top:12.85pt;width:183.75pt;height:135.65pt;z-index:251658240" arcsize="10923f"/>
        </w:pict>
      </w:r>
    </w:p>
    <w:p w:rsidR="00B9069A" w:rsidRPr="003A3EBF" w:rsidRDefault="00B9069A" w:rsidP="009738F3">
      <w:pPr>
        <w:pStyle w:val="NoSpacing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9C3454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Picture 1" o:spid="_x0000_i1071" type="#_x0000_t75" style="width:52.5pt;height:52.5pt;visibility:visible">
            <v:imagedata r:id="rId11" o:title=""/>
          </v:shape>
        </w:pict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  <w:t xml:space="preserve">      </w:t>
      </w:r>
      <w:r w:rsidRPr="009C3454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i1072" type="#_x0000_t75" style="width:60.75pt;height:46.5pt;visibility:visible">
            <v:imagedata r:id="rId12" o:title=""/>
          </v:shape>
        </w:pict>
      </w:r>
    </w:p>
    <w:p w:rsidR="00B9069A" w:rsidRPr="003A3EBF" w:rsidRDefault="00B9069A" w:rsidP="009738F3">
      <w:pPr>
        <w:pStyle w:val="NoSpacing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roundrect id="_x0000_s1034" style="position:absolute;margin-left:286.5pt;margin-top:6.8pt;width:47.25pt;height:23.1pt;z-index:251660288" arcsize="10923f">
            <v:textbox style="mso-next-textbox:#_x0000_s1034">
              <w:txbxContent>
                <w:p w:rsidR="00B9069A" w:rsidRDefault="00B9069A">
                  <w:r>
                    <w:t>256 TL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-11.25pt;margin-top:6.8pt;width:66pt;height:25.5pt;z-index:251659264" arcsize="10923f">
            <v:textbox style="mso-next-textbox:#_x0000_s1035">
              <w:txbxContent>
                <w:p w:rsidR="00B9069A" w:rsidRDefault="00B9069A">
                  <w:r>
                    <w:t>6 TL  30 kr</w:t>
                  </w:r>
                </w:p>
              </w:txbxContent>
            </v:textbox>
          </v:roundrect>
        </w:pict>
      </w:r>
    </w:p>
    <w:p w:rsidR="00B9069A" w:rsidRPr="003A3EBF" w:rsidRDefault="00B9069A" w:rsidP="009738F3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9069A" w:rsidRPr="003A3EBF" w:rsidRDefault="00B9069A" w:rsidP="009E1ADB">
      <w:pPr>
        <w:pStyle w:val="NoSpacing"/>
        <w:rPr>
          <w:rFonts w:ascii="Comic Sans MS" w:hAnsi="Comic Sans MS"/>
          <w:b/>
          <w:sz w:val="20"/>
          <w:szCs w:val="20"/>
        </w:rPr>
      </w:pP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  <w:r w:rsidRPr="003A3EBF">
        <w:rPr>
          <w:rFonts w:ascii="Comic Sans MS" w:hAnsi="Comic Sans MS"/>
          <w:b/>
          <w:sz w:val="20"/>
          <w:szCs w:val="20"/>
        </w:rPr>
        <w:tab/>
      </w:r>
    </w:p>
    <w:p w:rsidR="00B9069A" w:rsidRPr="003A3EBF" w:rsidRDefault="00B9069A" w:rsidP="009E1ADB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9069A" w:rsidRDefault="00B9069A" w:rsidP="003A3EBF">
      <w:pPr>
        <w:pStyle w:val="NoSpacing"/>
        <w:ind w:left="720"/>
        <w:rPr>
          <w:rFonts w:ascii="Comic Sans MS" w:hAnsi="Comic Sans MS"/>
          <w:b/>
          <w:sz w:val="20"/>
          <w:szCs w:val="20"/>
        </w:rPr>
      </w:pPr>
    </w:p>
    <w:p w:rsidR="00B9069A" w:rsidRDefault="00B9069A" w:rsidP="003A3EBF">
      <w:pPr>
        <w:pStyle w:val="NoSpacing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Ali bakkaldan alacağı ürünler için satıcıya 2 tane 5 TL, 4 tane 1 TL, iki tane 50 kr vermiştir. Ali’nin alacağı ürünlerin toplamı kaç TL’dir?</w:t>
      </w:r>
      <w:r w:rsidRPr="003A3EBF">
        <w:rPr>
          <w:rFonts w:ascii="Comic Sans MS" w:hAnsi="Comic Sans MS"/>
          <w:sz w:val="20"/>
          <w:szCs w:val="20"/>
        </w:rPr>
        <w:tab/>
      </w:r>
      <w:r w:rsidRPr="003A3EBF">
        <w:rPr>
          <w:rFonts w:ascii="Comic Sans MS" w:hAnsi="Comic Sans MS"/>
          <w:sz w:val="20"/>
          <w:szCs w:val="20"/>
        </w:rPr>
        <w:tab/>
      </w:r>
    </w:p>
    <w:p w:rsidR="00B9069A" w:rsidRDefault="00B9069A" w:rsidP="003A3EBF">
      <w:pPr>
        <w:pStyle w:val="NoSpacing"/>
        <w:rPr>
          <w:rFonts w:ascii="Comic Sans MS" w:hAnsi="Comic Sans MS"/>
          <w:sz w:val="20"/>
          <w:szCs w:val="20"/>
        </w:rPr>
      </w:pPr>
    </w:p>
    <w:p w:rsidR="00B9069A" w:rsidRDefault="00B9069A" w:rsidP="003A3EBF">
      <w:pPr>
        <w:pStyle w:val="NoSpacing"/>
        <w:rPr>
          <w:rFonts w:ascii="Comic Sans MS" w:hAnsi="Comic Sans MS"/>
          <w:sz w:val="20"/>
          <w:szCs w:val="20"/>
        </w:rPr>
      </w:pPr>
    </w:p>
    <w:p w:rsidR="00B9069A" w:rsidRDefault="00B9069A" w:rsidP="003A3EBF">
      <w:pPr>
        <w:pStyle w:val="NoSpacing"/>
        <w:rPr>
          <w:rFonts w:ascii="Comic Sans MS" w:hAnsi="Comic Sans MS"/>
          <w:sz w:val="20"/>
          <w:szCs w:val="20"/>
        </w:rPr>
      </w:pPr>
    </w:p>
    <w:p w:rsidR="00B9069A" w:rsidRDefault="00B9069A" w:rsidP="003A3EBF">
      <w:pPr>
        <w:pStyle w:val="NoSpacing"/>
        <w:rPr>
          <w:rFonts w:ascii="Comic Sans MS" w:hAnsi="Comic Sans MS"/>
          <w:sz w:val="20"/>
          <w:szCs w:val="20"/>
        </w:rPr>
      </w:pPr>
    </w:p>
    <w:p w:rsidR="00B9069A" w:rsidRDefault="00B9069A" w:rsidP="003A3EBF">
      <w:pPr>
        <w:pStyle w:val="NoSpacing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Ayşe her gün aşağıdaki kadar para biriktirmektedir. Ayşe bir haftada kaç TL para biriktirir?</w:t>
      </w:r>
    </w:p>
    <w:p w:rsidR="00B9069A" w:rsidRDefault="00B9069A" w:rsidP="003A3EBF">
      <w:pPr>
        <w:pStyle w:val="NoSpacing"/>
        <w:ind w:left="360"/>
        <w:rPr>
          <w:rFonts w:ascii="Comic Sans MS" w:hAnsi="Comic Sans MS"/>
          <w:sz w:val="20"/>
          <w:szCs w:val="20"/>
        </w:rPr>
      </w:pPr>
      <w:r w:rsidRPr="003A3EBF">
        <w:rPr>
          <w:rFonts w:ascii="Comic Sans MS" w:hAnsi="Comic Sans MS"/>
          <w:sz w:val="20"/>
          <w:szCs w:val="20"/>
        </w:rPr>
        <w:tab/>
      </w:r>
      <w:r w:rsidRPr="009C3454">
        <w:rPr>
          <w:rFonts w:ascii="Comic Sans MS" w:hAnsi="Comic Sans MS"/>
          <w:noProof/>
          <w:sz w:val="20"/>
          <w:szCs w:val="20"/>
          <w:lang w:eastAsia="tr-TR"/>
        </w:rPr>
        <w:pict>
          <v:shape id="_x0000_i1073" type="#_x0000_t75" alt="images (1).jpg" style="width:48pt;height:48.75pt;visibility:visible">
            <v:imagedata r:id="rId9" o:title="" cropbottom="33145f" cropleft="45807f"/>
          </v:shape>
        </w:pict>
      </w:r>
      <w:r w:rsidRPr="009C3454">
        <w:rPr>
          <w:rFonts w:ascii="Comic Sans MS" w:hAnsi="Comic Sans MS"/>
          <w:noProof/>
          <w:sz w:val="20"/>
          <w:szCs w:val="20"/>
          <w:lang w:eastAsia="tr-TR"/>
        </w:rPr>
        <w:pict>
          <v:shape id="_x0000_i1074" type="#_x0000_t75" alt="images (1).jpg" style="width:43.5pt;height:40.5pt;visibility:visible">
            <v:imagedata r:id="rId9" o:title="" croptop="33898f" cropleft="22450f" cropright="23130f"/>
          </v:shape>
        </w:pict>
      </w:r>
    </w:p>
    <w:p w:rsidR="00B9069A" w:rsidRPr="003A3EBF" w:rsidRDefault="00B9069A" w:rsidP="003A3EBF">
      <w:pPr>
        <w:pStyle w:val="NoSpacing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Ayşe’nin bir günde biriktirdiği para</w:t>
      </w:r>
      <w:r w:rsidRPr="003A3EBF">
        <w:rPr>
          <w:rFonts w:ascii="Comic Sans MS" w:hAnsi="Comic Sans MS"/>
          <w:sz w:val="20"/>
          <w:szCs w:val="20"/>
        </w:rPr>
        <w:tab/>
      </w:r>
      <w:r w:rsidRPr="003A3EBF">
        <w:rPr>
          <w:rFonts w:ascii="Comic Sans MS" w:hAnsi="Comic Sans MS"/>
          <w:sz w:val="20"/>
          <w:szCs w:val="20"/>
        </w:rPr>
        <w:tab/>
      </w:r>
      <w:r w:rsidRPr="003A3EBF">
        <w:rPr>
          <w:rFonts w:ascii="Comic Sans MS" w:hAnsi="Comic Sans MS"/>
          <w:sz w:val="20"/>
          <w:szCs w:val="20"/>
        </w:rPr>
        <w:tab/>
      </w:r>
      <w:r w:rsidRPr="003A3EBF">
        <w:rPr>
          <w:rFonts w:ascii="Comic Sans MS" w:hAnsi="Comic Sans MS"/>
          <w:sz w:val="20"/>
          <w:szCs w:val="20"/>
        </w:rPr>
        <w:tab/>
      </w:r>
    </w:p>
    <w:sectPr w:rsidR="00B9069A" w:rsidRPr="003A3EBF" w:rsidSect="009738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69A" w:rsidRDefault="00B9069A" w:rsidP="007C3C69">
      <w:pPr>
        <w:spacing w:after="0" w:line="240" w:lineRule="auto"/>
      </w:pPr>
      <w:r>
        <w:separator/>
      </w:r>
    </w:p>
  </w:endnote>
  <w:endnote w:type="continuationSeparator" w:id="0">
    <w:p w:rsidR="00B9069A" w:rsidRDefault="00B9069A" w:rsidP="007C3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69A" w:rsidRDefault="00B9069A" w:rsidP="007C3C69">
      <w:pPr>
        <w:spacing w:after="0" w:line="240" w:lineRule="auto"/>
      </w:pPr>
      <w:r>
        <w:separator/>
      </w:r>
    </w:p>
  </w:footnote>
  <w:footnote w:type="continuationSeparator" w:id="0">
    <w:p w:rsidR="00B9069A" w:rsidRDefault="00B9069A" w:rsidP="007C3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957B1"/>
    <w:multiLevelType w:val="hybridMultilevel"/>
    <w:tmpl w:val="B44682C4"/>
    <w:lvl w:ilvl="0" w:tplc="339AEB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38F3"/>
    <w:rsid w:val="000D731A"/>
    <w:rsid w:val="00191B4C"/>
    <w:rsid w:val="002877BC"/>
    <w:rsid w:val="003058DC"/>
    <w:rsid w:val="003616FC"/>
    <w:rsid w:val="003A3EBF"/>
    <w:rsid w:val="003C7E5B"/>
    <w:rsid w:val="003F4CE7"/>
    <w:rsid w:val="004439D8"/>
    <w:rsid w:val="004B6C4E"/>
    <w:rsid w:val="004C5D4B"/>
    <w:rsid w:val="004F1EBA"/>
    <w:rsid w:val="0052307E"/>
    <w:rsid w:val="00536CEF"/>
    <w:rsid w:val="005420B9"/>
    <w:rsid w:val="00623890"/>
    <w:rsid w:val="006E3295"/>
    <w:rsid w:val="006F68F6"/>
    <w:rsid w:val="00741036"/>
    <w:rsid w:val="007C3C69"/>
    <w:rsid w:val="00852D03"/>
    <w:rsid w:val="00907EB4"/>
    <w:rsid w:val="00916C86"/>
    <w:rsid w:val="009738F3"/>
    <w:rsid w:val="009C3454"/>
    <w:rsid w:val="009E1ADB"/>
    <w:rsid w:val="00A24846"/>
    <w:rsid w:val="00A71410"/>
    <w:rsid w:val="00AF5A03"/>
    <w:rsid w:val="00B8452B"/>
    <w:rsid w:val="00B9069A"/>
    <w:rsid w:val="00D4261B"/>
    <w:rsid w:val="00E4247F"/>
    <w:rsid w:val="00EA739E"/>
    <w:rsid w:val="00FF3836"/>
    <w:rsid w:val="00FF6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52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738F3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73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38F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7C3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C3C6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C3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C3C69"/>
    <w:rPr>
      <w:rFonts w:cs="Times New Roman"/>
    </w:rPr>
  </w:style>
  <w:style w:type="paragraph" w:styleId="ListParagraph">
    <w:name w:val="List Paragraph"/>
    <w:basedOn w:val="Normal"/>
    <w:uiPriority w:val="99"/>
    <w:qFormat/>
    <w:rsid w:val="00916C8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4261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112</Words>
  <Characters>644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Hülya</dc:creator>
  <cp:keywords>www.sorubak.com</cp:keywords>
  <dc:description>www.sorubak.com</dc:description>
  <cp:lastModifiedBy>edanur</cp:lastModifiedBy>
  <cp:revision>5</cp:revision>
  <dcterms:created xsi:type="dcterms:W3CDTF">2012-12-21T16:41:00Z</dcterms:created>
  <dcterms:modified xsi:type="dcterms:W3CDTF">2012-12-25T21:10:00Z</dcterms:modified>
  <cp:category>www.sorubak.com</cp:category>
</cp:coreProperties>
</file>