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765" w:rsidRDefault="00EA3765" w:rsidP="009738F3">
      <w:pPr>
        <w:pStyle w:val="NoSpacing"/>
        <w:jc w:val="center"/>
        <w:rPr>
          <w:rFonts w:ascii="Comic Sans MS" w:hAnsi="Comic Sans MS"/>
          <w:b/>
          <w:sz w:val="24"/>
          <w:szCs w:val="24"/>
        </w:rPr>
      </w:pPr>
      <w:r w:rsidRPr="009738F3">
        <w:rPr>
          <w:rFonts w:ascii="Comic Sans MS" w:hAnsi="Comic Sans MS"/>
          <w:b/>
          <w:sz w:val="24"/>
          <w:szCs w:val="24"/>
        </w:rPr>
        <w:t>PARALARIMIZ</w:t>
      </w:r>
    </w:p>
    <w:p w:rsidR="00EA3765" w:rsidRDefault="00EA3765" w:rsidP="00A64831"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EA3765" w:rsidRPr="009738F3" w:rsidRDefault="00EA3765" w:rsidP="009738F3">
      <w:pPr>
        <w:pStyle w:val="NoSpacing"/>
        <w:jc w:val="center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  <w:r w:rsidRPr="009738F3">
        <w:rPr>
          <w:rFonts w:ascii="Comic Sans MS" w:hAnsi="Comic Sans MS"/>
          <w:b/>
          <w:sz w:val="24"/>
          <w:szCs w:val="24"/>
        </w:rPr>
        <w:t>1.Aşağıda verilen paraların kaç lira ve kaç kuruş olduğunu yazınız.</w:t>
      </w: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oundrect id="_x0000_s1026" style="position:absolute;margin-left:3pt;margin-top:3.1pt;width:251.25pt;height:87pt;z-index:251649536" arcsize="10923f">
            <v:textbox style="mso-next-textbox:#_x0000_s1026">
              <w:txbxContent>
                <w:p w:rsidR="00EA3765" w:rsidRDefault="00EA3765">
                  <w:r w:rsidRPr="002E2E6A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i1030" type="#_x0000_t75" alt="images (1).jpg" style="width:45.75pt;height:45.75pt;visibility:visible">
                        <v:imagedata r:id="rId7" o:title="" cropbottom="33145f" cropleft="45807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31" type="#_x0000_t75" alt="images (1).jpg" style="width:45.75pt;height:45.75pt;visibility:visible">
                        <v:imagedata r:id="rId7" o:title="" cropbottom="33145f" cropleft="45807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Picture 4" o:spid="_x0000_i1032" type="#_x0000_t75" alt="images (1).jpg" style="width:39pt;height:39pt;visibility:visible">
                        <v:imagedata r:id="rId7" o:title="" croptop="33898f" cropleft="22450f" cropright="23130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Picture 11" o:spid="_x0000_i1033" type="#_x0000_t75" alt="images (1).jpg" style="width:36.75pt;height:40.5pt;visibility:visible">
                        <v:imagedata r:id="rId7" o:title="" cropbottom="34275f" cropleft="23811f" cropright="24491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Picture 0" o:spid="_x0000_i1034" type="#_x0000_t75" alt="images (1).jpg" style="width:39pt;height:35.25pt;visibility:visible">
                        <v:imagedata r:id="rId7" o:title="" cropbottom="34651f" cropright="44900f"/>
                      </v:shape>
                    </w:pict>
                  </w:r>
                </w:p>
                <w:p w:rsidR="00EA3765" w:rsidRDefault="00EA3765">
                  <w:r>
                    <w:t>……………………………………………………………………………...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266.25pt;margin-top:3.1pt;width:251.25pt;height:90.75pt;z-index:251650560" arcsize="10923f">
            <v:textbox style="mso-next-textbox:#_x0000_s1027">
              <w:txbxContent>
                <w:p w:rsidR="00EA3765" w:rsidRDefault="00EA3765" w:rsidP="00623890">
                  <w:r w:rsidRPr="002E2E6A">
                    <w:rPr>
                      <w:noProof/>
                      <w:lang w:eastAsia="tr-TR"/>
                    </w:rPr>
                    <w:pict>
                      <v:shape id="Picture 5" o:spid="_x0000_i1040" type="#_x0000_t75" alt="images (1).jpg" style="width:43.5pt;height:43.5pt;visibility:visible">
                        <v:imagedata r:id="rId7" o:title="" croptop="32015f" cropleft="44447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41" type="#_x0000_t75" alt="images (1).jpg" style="width:43.5pt;height:43.5pt;visibility:visible">
                        <v:imagedata r:id="rId7" o:title="" croptop="32015f" cropleft="44447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42" type="#_x0000_t75" alt="images (1).jpg" style="width:39pt;height:39pt;visibility:visible">
                        <v:imagedata r:id="rId7" o:title="" croptop="33898f" cropleft="22450f" cropright="23130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43" type="#_x0000_t75" alt="images (1).jpg" style="width:39pt;height:39pt;visibility:visible">
                        <v:imagedata r:id="rId7" o:title="" croptop="33898f" cropleft="22450f" cropright="23130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Picture 3" o:spid="_x0000_i1044" type="#_x0000_t75" alt="images (1).jpg" style="width:39pt;height:37.5pt;visibility:visible">
                        <v:imagedata r:id="rId7" o:title="" croptop="32015f" cropbottom="1883f" cropright="45580f"/>
                      </v:shape>
                    </w:pict>
                  </w:r>
                </w:p>
                <w:p w:rsidR="00EA3765" w:rsidRDefault="00EA3765" w:rsidP="00623890">
                  <w:r>
                    <w:t>……………………………………………………………………………..</w:t>
                  </w:r>
                </w:p>
              </w:txbxContent>
            </v:textbox>
          </v:roundrect>
        </w:pict>
      </w: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oundrect id="_x0000_s1028" style="position:absolute;margin-left:270pt;margin-top:10.75pt;width:251.25pt;height:81.75pt;z-index:251652608" arcsize="10923f">
            <v:textbox style="mso-next-textbox:#_x0000_s1028">
              <w:txbxContent>
                <w:p w:rsidR="00EA3765" w:rsidRDefault="00EA3765" w:rsidP="00623890">
                  <w:r w:rsidRPr="002E2E6A">
                    <w:rPr>
                      <w:noProof/>
                      <w:lang w:eastAsia="tr-TR"/>
                    </w:rPr>
                    <w:pict>
                      <v:shape id="Picture 85" o:spid="_x0000_i1049" type="#_x0000_t75" alt="images.jpg" style="width:70.5pt;height:33pt;visibility:visible">
                        <v:imagedata r:id="rId8" o:title="" croptop="22411f" cropbottom="21053f" cropright="33020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Picture 19" o:spid="_x0000_i1050" type="#_x0000_t75" alt="images.jpg" style="width:66.75pt;height:34.5pt;visibility:visible">
                        <v:imagedata r:id="rId8" o:title="" cropbottom="42446f" cropright="33020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51" type="#_x0000_t75" alt="images (1).jpg" style="width:36.75pt;height:35.25pt;visibility:visible">
                        <v:imagedata r:id="rId7" o:title="" croptop="33898f" cropleft="22450f" cropright="23130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52" type="#_x0000_t75" alt="images (1).jpg" style="width:35.25pt;height:33.75pt;visibility:visible">
                        <v:imagedata r:id="rId7" o:title="" croptop="33898f" cropleft="22450f" cropright="23130f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6.75pt;margin-top:7pt;width:251.25pt;height:85.5pt;z-index:251651584" arcsize="10923f">
            <v:textbox style="mso-next-textbox:#_x0000_s1029">
              <w:txbxContent>
                <w:p w:rsidR="00EA3765" w:rsidRDefault="00EA3765" w:rsidP="00623890">
                  <w:r w:rsidRPr="002E2E6A">
                    <w:rPr>
                      <w:noProof/>
                      <w:lang w:eastAsia="tr-TR"/>
                    </w:rPr>
                    <w:pict>
                      <v:shape id="_x0000_i1057" type="#_x0000_t75" alt="images.jpg" style="width:72.75pt;height:37.5pt;visibility:visible">
                        <v:imagedata r:id="rId8" o:title="" cropbottom="42446f" cropright="33020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58" type="#_x0000_t75" alt="images (1).jpg" style="width:43.5pt;height:43.5pt;visibility:visible">
                        <v:imagedata r:id="rId7" o:title="" croptop="32015f" cropleft="44447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59" type="#_x0000_t75" alt="images (1).jpg" style="width:43.5pt;height:43.5pt;visibility:visible">
                        <v:imagedata r:id="rId7" o:title="" croptop="32015f" cropleft="44447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60" type="#_x0000_t75" alt="images (1).jpg" style="width:41.25pt;height:43.5pt;visibility:visible">
                        <v:imagedata r:id="rId7" o:title="" cropbottom="33145f" cropleft="45807f"/>
                      </v:shape>
                    </w:pict>
                  </w:r>
                </w:p>
              </w:txbxContent>
            </v:textbox>
          </v:roundrect>
        </w:pict>
      </w: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oundrect id="_x0000_s1030" style="position:absolute;margin-left:270pt;margin-top:10.15pt;width:255pt;height:82.5pt;z-index:251653632" arcsize="10923f">
            <v:textbox style="mso-next-textbox:#_x0000_s1030">
              <w:txbxContent>
                <w:p w:rsidR="00EA3765" w:rsidRDefault="00EA3765" w:rsidP="00623890">
                  <w:r w:rsidRPr="002E2E6A">
                    <w:rPr>
                      <w:noProof/>
                      <w:lang w:eastAsia="tr-TR"/>
                    </w:rPr>
                    <w:pict>
                      <v:shape id="Picture 112" o:spid="_x0000_i1066" type="#_x0000_t75" alt="images.jpg" style="width:60.75pt;height:27.75pt;visibility:visible">
                        <v:imagedata r:id="rId8" o:title="" croptop="44483f" cropright="32264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67" type="#_x0000_t75" alt="images.jpg" style="width:56.25pt;height:27pt;visibility:visible">
                        <v:imagedata r:id="rId8" o:title="" croptop="22411f" cropbottom="21053f" cropright="33020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68" type="#_x0000_t75" alt="images (1).jpg" style="width:30.75pt;height:30pt;visibility:visible">
                        <v:imagedata r:id="rId7" o:title="" croptop="32015f" cropleft="44447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69" type="#_x0000_t75" alt="images (1).jpg" style="width:30.75pt;height:30pt;visibility:visible">
                        <v:imagedata r:id="rId7" o:title="" croptop="32015f" cropleft="44447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70" type="#_x0000_t75" alt="images (1).jpg" style="width:26.25pt;height:31.5pt;visibility:visible">
                        <v:imagedata r:id="rId7" o:title="" cropbottom="34275f" cropleft="23811f" cropright="24491f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3pt;margin-top:10.15pt;width:255pt;height:82.5pt;z-index:251654656" arcsize="10923f">
            <v:textbox style="mso-next-textbox:#_x0000_s1031">
              <w:txbxContent>
                <w:p w:rsidR="00EA3765" w:rsidRDefault="00EA3765" w:rsidP="00623890">
                  <w:r w:rsidRPr="002E2E6A">
                    <w:rPr>
                      <w:noProof/>
                      <w:lang w:eastAsia="tr-TR"/>
                    </w:rPr>
                    <w:pict>
                      <v:shape id="Picture 147" o:spid="_x0000_i1075" type="#_x0000_t75" alt="indir.jpg" style="width:67.5pt;height:31.5pt;visibility:visible">
                        <v:imagedata r:id="rId9" o:title="" cropbottom="43116f" cropright="33261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76" type="#_x0000_t75" alt="images.jpg" style="width:66.75pt;height:34.5pt;visibility:visible">
                        <v:imagedata r:id="rId8" o:title="" cropbottom="42446f" cropright="33020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77" type="#_x0000_t75" alt="images (1).jpg" style="width:33pt;height:33pt;visibility:visible">
                        <v:imagedata r:id="rId7" o:title="" cropbottom="33145f" cropleft="45807f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78" type="#_x0000_t75" alt="images (1).jpg" style="width:34.5pt;height:35.25pt;visibility:visible">
                        <v:imagedata r:id="rId7" o:title="" cropbottom="33145f" cropleft="45807f"/>
                      </v:shape>
                    </w:pict>
                  </w:r>
                </w:p>
              </w:txbxContent>
            </v:textbox>
          </v:roundrect>
        </w:pict>
      </w: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 Aşağıdaki ürünlerin ücretlerini ekte verilen paralar ile ödeme yaparak alınız.Paraları ilgili yerlere yapıştırınız.</w:t>
      </w: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oundrect id="_x0000_s1032" style="position:absolute;margin-left:328.5pt;margin-top:12.85pt;width:210.75pt;height:84.75pt;z-index:251656704" arcsize="10923f"/>
        </w:pict>
      </w: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oundrect id="_x0000_s1033" style="position:absolute;margin-left:47.25pt;margin-top:-.1pt;width:210.75pt;height:84.75pt;z-index:251655680" arcsize="10923f"/>
        </w:pict>
      </w:r>
      <w:r w:rsidRPr="0007435F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Picture 1" o:spid="_x0000_i1079" type="#_x0000_t75" style="width:32.25pt;height:72.75pt;visibility:visible">
            <v:imagedata r:id="rId10" o:title=""/>
          </v:shape>
        </w:pic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  </w:t>
      </w:r>
      <w:r w:rsidRPr="0007435F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i1080" type="#_x0000_t75" style="width:44.25pt;height:66pt;visibility:visible">
            <v:imagedata r:id="rId11" o:title="" cropleft="9563f" cropright="11772f"/>
          </v:shape>
        </w:pict>
      </w: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oundrect id="_x0000_s1034" style="position:absolute;margin-left:285.75pt;margin-top:2.7pt;width:47.25pt;height:18.75pt;z-index:251658752" arcsize="10923f">
            <v:textbox style="mso-next-textbox:#_x0000_s1034">
              <w:txbxContent>
                <w:p w:rsidR="00EA3765" w:rsidRDefault="00EA3765">
                  <w:r>
                    <w:t>87 kr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-13.5pt;margin-top:2.7pt;width:54pt;height:25.5pt;z-index:251657728" arcsize="10923f">
            <v:textbox style="mso-next-textbox:#_x0000_s1035">
              <w:txbxContent>
                <w:p w:rsidR="00EA3765" w:rsidRDefault="00EA3765">
                  <w:r>
                    <w:t>162 kr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</w:p>
    <w:p w:rsidR="00EA3765" w:rsidRDefault="00EA3765" w:rsidP="009738F3">
      <w:pPr>
        <w:pStyle w:val="NoSpacing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oundrect id="_x0000_s1036" style="position:absolute;margin-left:274.5pt;margin-top:53.75pt;width:54pt;height:22.5pt;z-index:251662848" arcsize="10923f">
            <v:textbox style="mso-next-textbox:#_x0000_s1036">
              <w:txbxContent>
                <w:p w:rsidR="00EA3765" w:rsidRDefault="00EA3765" w:rsidP="004B6C4E">
                  <w:r>
                    <w:t>126 TL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328.5pt;margin-top:.5pt;width:210.75pt;height:84.75pt;z-index:251661824" arcsize="10923f"/>
        </w:pict>
      </w:r>
      <w:r>
        <w:rPr>
          <w:noProof/>
          <w:lang w:eastAsia="tr-TR"/>
        </w:rPr>
        <w:pict>
          <v:roundrect id="_x0000_s1038" style="position:absolute;margin-left:-13.5pt;margin-top:47pt;width:54pt;height:22.5pt;z-index:251660800" arcsize="10923f">
            <v:textbox style="mso-next-textbox:#_x0000_s1038">
              <w:txbxContent>
                <w:p w:rsidR="00EA3765" w:rsidRDefault="00EA3765">
                  <w:r>
                    <w:t>357 TL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47.25pt;margin-top:.5pt;width:210.75pt;height:84.75pt;z-index:251659776" arcsize="10923f"/>
        </w:pict>
      </w:r>
      <w:r w:rsidRPr="0007435F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i1081" type="#_x0000_t75" style="width:39.75pt;height:50.25pt;visibility:visible">
            <v:imagedata r:id="rId12" o:title=""/>
          </v:shape>
        </w:pic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 </w:t>
      </w:r>
      <w:r w:rsidRPr="0007435F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i1082" type="#_x0000_t75" style="width:50.25pt;height:31.5pt;visibility:visible">
            <v:imagedata r:id="rId13" o:title=""/>
          </v:shape>
        </w:pict>
      </w:r>
    </w:p>
    <w:p w:rsidR="00EA3765" w:rsidRPr="004B6C4E" w:rsidRDefault="00EA3765" w:rsidP="004B6C4E"/>
    <w:p w:rsidR="00EA3765" w:rsidRDefault="00EA3765" w:rsidP="004B6C4E"/>
    <w:p w:rsidR="00EA3765" w:rsidRDefault="00EA3765" w:rsidP="004B6C4E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oundrect id="_x0000_s1040" style="position:absolute;margin-left:238.5pt;margin-top:26.9pt;width:306.75pt;height:84.75pt;z-index:251665920" arcsize="10923f">
            <v:textbox style="mso-next-textbox:#_x0000_s1040">
              <w:txbxContent>
                <w:p w:rsidR="00EA3765" w:rsidRDefault="00EA3765" w:rsidP="00FF3836">
                  <w:r w:rsidRPr="002E2E6A">
                    <w:rPr>
                      <w:noProof/>
                      <w:lang w:eastAsia="tr-TR"/>
                    </w:rPr>
                    <w:pict>
                      <v:shape id="Picture 13" o:spid="_x0000_i1088" type="#_x0000_t75" style="width:48.75pt;height:48pt;visibility:visible">
                        <v:imagedata r:id="rId14" o:title="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Picture 9" o:spid="_x0000_i1089" type="#_x0000_t75" style="width:49.5pt;height:48.75pt;visibility:visible">
                        <v:imagedata r:id="rId15" o:title="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Picture 12" o:spid="_x0000_i1090" type="#_x0000_t75" style="width:52.5pt;height:51.75pt;visibility:visible">
                        <v:imagedata r:id="rId15" o:title="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_x0000_i1091" type="#_x0000_t75" style="width:52.5pt;height:51.75pt;visibility:visible">
                        <v:imagedata r:id="rId16" o:title="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Picture 14" o:spid="_x0000_i1092" type="#_x0000_t75" style="width:58.5pt;height:55.5pt;visibility:visible">
                        <v:imagedata r:id="rId17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-3.75pt;margin-top:26.9pt;width:210.75pt;height:84.75pt;z-index:251663872" arcsize="10923f">
            <v:textbox style="mso-next-textbox:#_x0000_s1041">
              <w:txbxContent>
                <w:p w:rsidR="00EA3765" w:rsidRDefault="00EA3765">
                  <w:r w:rsidRPr="002E2E6A">
                    <w:rPr>
                      <w:noProof/>
                      <w:lang w:eastAsia="tr-TR"/>
                    </w:rPr>
                    <w:pict>
                      <v:shape id="Picture 7" o:spid="_x0000_i1095" type="#_x0000_t75" style="width:56.25pt;height:54pt;visibility:visible">
                        <v:imagedata r:id="rId18" o:title=""/>
                      </v:shape>
                    </w:pict>
                  </w:r>
                  <w:r w:rsidRPr="002E2E6A">
                    <w:rPr>
                      <w:noProof/>
                      <w:lang w:eastAsia="tr-TR"/>
                    </w:rPr>
                    <w:pict>
                      <v:shape id="Picture 8" o:spid="_x0000_i1096" type="#_x0000_t75" style="width:55.5pt;height:54.75pt;visibility:visible">
                        <v:imagedata r:id="rId16" o:title=""/>
                      </v:shape>
                    </w:pict>
                  </w:r>
                </w:p>
              </w:txbxContent>
            </v:textbox>
          </v:roundrect>
        </w:pict>
      </w:r>
      <w:r w:rsidRPr="002877BC">
        <w:rPr>
          <w:rFonts w:ascii="Comic Sans MS" w:hAnsi="Comic Sans MS"/>
          <w:b/>
        </w:rPr>
        <w:t xml:space="preserve">3. </w:t>
      </w:r>
      <w:r>
        <w:rPr>
          <w:rFonts w:ascii="Comic Sans MS" w:hAnsi="Comic Sans MS"/>
          <w:b/>
        </w:rPr>
        <w:t>Aşağıdaki paraları 1 TL olacak şekilde tamamlayınız.</w:t>
      </w:r>
    </w:p>
    <w:p w:rsidR="00EA3765" w:rsidRDefault="00EA3765" w:rsidP="004B6C4E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2" type="#_x0000_t120" style="position:absolute;margin-left:136.5pt;margin-top:6pt;width:58.5pt;height:55.5pt;z-index:251664896"/>
        </w:pict>
      </w:r>
    </w:p>
    <w:p w:rsidR="00EA3765" w:rsidRPr="007C3C69" w:rsidRDefault="00EA3765" w:rsidP="007C3C69">
      <w:pPr>
        <w:rPr>
          <w:rFonts w:ascii="Comic Sans MS" w:hAnsi="Comic Sans MS"/>
        </w:rPr>
      </w:pPr>
    </w:p>
    <w:p w:rsidR="00EA3765" w:rsidRDefault="00EA3765" w:rsidP="007C3C69">
      <w:pPr>
        <w:jc w:val="right"/>
        <w:rPr>
          <w:rFonts w:ascii="Comic Sans MS" w:hAnsi="Comic Sans MS"/>
        </w:rPr>
      </w:pPr>
    </w:p>
    <w:p w:rsidR="00EA3765" w:rsidRDefault="00EA3765" w:rsidP="007C3C69">
      <w:pPr>
        <w:jc w:val="right"/>
        <w:rPr>
          <w:rFonts w:ascii="Comic Sans MS" w:hAnsi="Comic Sans MS"/>
        </w:rPr>
      </w:pPr>
    </w:p>
    <w:p w:rsidR="00EA3765" w:rsidRDefault="00EA3765" w:rsidP="007C3C69">
      <w:pPr>
        <w:pStyle w:val="NoSpacing"/>
      </w:pPr>
      <w:r>
        <w:t>PARALARIMIZ- EK</w:t>
      </w:r>
    </w:p>
    <w:p w:rsidR="00EA3765" w:rsidRDefault="00EA3765" w:rsidP="007C3C69">
      <w:pPr>
        <w:pStyle w:val="NoSpacing"/>
      </w:pPr>
      <w:r w:rsidRPr="002E2E6A">
        <w:rPr>
          <w:noProof/>
          <w:lang w:eastAsia="tr-TR"/>
        </w:rPr>
        <w:pict>
          <v:shape id="_x0000_i1097" type="#_x0000_t75" alt="images (1).jpg" style="width:36.75pt;height:35.25pt;visibility:visible">
            <v:imagedata r:id="rId7" o:title="" croptop="32015f" cropleft="44447f"/>
          </v:shape>
        </w:pict>
      </w:r>
      <w:r w:rsidRPr="002E2E6A">
        <w:rPr>
          <w:noProof/>
          <w:lang w:eastAsia="tr-TR"/>
        </w:rPr>
        <w:pict>
          <v:shape id="_x0000_i1098" type="#_x0000_t75" alt="images (1).jpg" style="width:36.75pt;height:35.25pt;visibility:visible">
            <v:imagedata r:id="rId7" o:title="" croptop="32015f" cropleft="44447f"/>
          </v:shape>
        </w:pict>
      </w:r>
      <w:r w:rsidRPr="002E2E6A">
        <w:rPr>
          <w:noProof/>
          <w:lang w:eastAsia="tr-TR"/>
        </w:rPr>
        <w:pict>
          <v:shape id="_x0000_i1099" type="#_x0000_t75" alt="images (1).jpg" style="width:36.75pt;height:35.25pt;visibility:visible">
            <v:imagedata r:id="rId7" o:title="" croptop="32015f" cropleft="44447f"/>
          </v:shape>
        </w:pict>
      </w:r>
      <w:r w:rsidRPr="002E2E6A">
        <w:rPr>
          <w:noProof/>
          <w:lang w:eastAsia="tr-TR"/>
        </w:rPr>
        <w:pict>
          <v:shape id="_x0000_i1100" type="#_x0000_t75" alt="images (1).jpg" style="width:36.75pt;height:35.25pt;visibility:visible">
            <v:imagedata r:id="rId7" o:title="" croptop="32015f" cropleft="44447f"/>
          </v:shape>
        </w:pict>
      </w:r>
      <w:r w:rsidRPr="002E2E6A">
        <w:rPr>
          <w:noProof/>
          <w:lang w:eastAsia="tr-TR"/>
        </w:rPr>
        <w:pict>
          <v:shape id="_x0000_i1101" type="#_x0000_t75" alt="images (1).jpg" style="width:36.75pt;height:35.25pt;visibility:visible">
            <v:imagedata r:id="rId7" o:title="" croptop="33898f" cropleft="22450f" cropright="23130f"/>
          </v:shape>
        </w:pict>
      </w:r>
      <w:r w:rsidRPr="002E2E6A">
        <w:rPr>
          <w:noProof/>
          <w:lang w:eastAsia="tr-TR"/>
        </w:rPr>
        <w:pict>
          <v:shape id="_x0000_i1102" type="#_x0000_t75" alt="images (1).jpg" style="width:36.75pt;height:35.25pt;visibility:visible">
            <v:imagedata r:id="rId7" o:title="" croptop="33898f" cropleft="22450f" cropright="23130f"/>
          </v:shape>
        </w:pict>
      </w:r>
      <w:r w:rsidRPr="002E2E6A">
        <w:rPr>
          <w:noProof/>
          <w:lang w:eastAsia="tr-TR"/>
        </w:rPr>
        <w:pict>
          <v:shape id="_x0000_i1103" type="#_x0000_t75" alt="images (1).jpg" style="width:27.75pt;height:34.5pt;visibility:visible">
            <v:imagedata r:id="rId7" o:title="" cropbottom="34275f" cropleft="23811f" cropright="24491f"/>
          </v:shape>
        </w:pict>
      </w:r>
      <w:r w:rsidRPr="002E2E6A">
        <w:rPr>
          <w:noProof/>
          <w:lang w:eastAsia="tr-TR"/>
        </w:rPr>
        <w:pict>
          <v:shape id="_x0000_i1104" type="#_x0000_t75" alt="images (1).jpg" style="width:35.25pt;height:33pt;visibility:visible">
            <v:imagedata r:id="rId7" o:title="" croptop="32015f" cropbottom="1883f" cropright="45580f"/>
          </v:shape>
        </w:pict>
      </w:r>
      <w:r w:rsidRPr="002E2E6A">
        <w:rPr>
          <w:noProof/>
          <w:lang w:eastAsia="tr-TR"/>
        </w:rPr>
        <w:pict>
          <v:shape id="_x0000_i1105" type="#_x0000_t75" alt="images (1).jpg" style="width:35.25pt;height:33pt;visibility:visible">
            <v:imagedata r:id="rId7" o:title="" croptop="32015f" cropbottom="1883f" cropright="45580f"/>
          </v:shape>
        </w:pict>
      </w:r>
    </w:p>
    <w:p w:rsidR="00EA3765" w:rsidRDefault="00EA3765" w:rsidP="007C3C69">
      <w:pPr>
        <w:pStyle w:val="NoSpacing"/>
      </w:pPr>
      <w:r w:rsidRPr="002E2E6A">
        <w:rPr>
          <w:noProof/>
          <w:lang w:eastAsia="tr-TR"/>
        </w:rPr>
        <w:pict>
          <v:shape id="_x0000_i1106" type="#_x0000_t75" alt="images (1).jpg" style="width:34.5pt;height:36.75pt;visibility:visible">
            <v:imagedata r:id="rId7" o:title="" cropbottom="33145f" cropleft="45807f"/>
          </v:shape>
        </w:pict>
      </w:r>
      <w:r w:rsidRPr="002E2E6A">
        <w:rPr>
          <w:noProof/>
          <w:lang w:eastAsia="tr-TR"/>
        </w:rPr>
        <w:pict>
          <v:shape id="_x0000_i1107" type="#_x0000_t75" alt="images (1).jpg" style="width:34.5pt;height:36.75pt;visibility:visible">
            <v:imagedata r:id="rId7" o:title="" cropbottom="33145f" cropleft="45807f"/>
          </v:shape>
        </w:pict>
      </w:r>
      <w:r w:rsidRPr="002E2E6A">
        <w:rPr>
          <w:noProof/>
          <w:lang w:eastAsia="tr-TR"/>
        </w:rPr>
        <w:pict>
          <v:shape id="_x0000_i1108" type="#_x0000_t75" alt="images (1).jpg" style="width:36.75pt;height:32.25pt;visibility:visible">
            <v:imagedata r:id="rId7" o:title="" cropbottom="34651f" cropright="44900f"/>
          </v:shape>
        </w:pict>
      </w:r>
      <w:r w:rsidRPr="002E2E6A">
        <w:rPr>
          <w:noProof/>
          <w:lang w:eastAsia="tr-TR"/>
        </w:rPr>
        <w:pict>
          <v:shape id="_x0000_i1109" type="#_x0000_t75" alt="images (1).jpg" style="width:36.75pt;height:32.25pt;visibility:visible">
            <v:imagedata r:id="rId7" o:title="" cropbottom="34651f" cropright="44900f"/>
          </v:shape>
        </w:pict>
      </w:r>
      <w:r w:rsidRPr="002E2E6A">
        <w:rPr>
          <w:noProof/>
          <w:lang w:eastAsia="tr-TR"/>
        </w:rPr>
        <w:pict>
          <v:shape id="_x0000_i1110" type="#_x0000_t75" alt="images (1).jpg" style="width:36.75pt;height:32.25pt;visibility:visible">
            <v:imagedata r:id="rId7" o:title="" cropbottom="34651f" cropright="44900f"/>
          </v:shape>
        </w:pict>
      </w:r>
      <w:r w:rsidRPr="002E2E6A">
        <w:rPr>
          <w:noProof/>
          <w:lang w:eastAsia="tr-TR"/>
        </w:rPr>
        <w:pict>
          <v:shape id="_x0000_i1111" type="#_x0000_t75" alt="images (1).jpg" style="width:36.75pt;height:32.25pt;visibility:visible">
            <v:imagedata r:id="rId7" o:title="" cropbottom="34651f" cropright="44900f"/>
          </v:shape>
        </w:pict>
      </w: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  <w:r w:rsidRPr="002E2E6A">
        <w:rPr>
          <w:noProof/>
          <w:lang w:eastAsia="tr-TR"/>
        </w:rPr>
        <w:pict>
          <v:shape id="_x0000_i1112" type="#_x0000_t75" alt="indir.jpg" style="width:67.5pt;height:31.5pt;visibility:visible">
            <v:imagedata r:id="rId9" o:title="" cropbottom="43116f" cropright="33261f"/>
          </v:shape>
        </w:pict>
      </w:r>
      <w:r w:rsidRPr="002E2E6A">
        <w:rPr>
          <w:noProof/>
          <w:lang w:eastAsia="tr-TR"/>
        </w:rPr>
        <w:pict>
          <v:shape id="_x0000_i1113" type="#_x0000_t75" alt="indir.jpg" style="width:67.5pt;height:31.5pt;visibility:visible">
            <v:imagedata r:id="rId9" o:title="" cropbottom="43116f" cropright="33261f"/>
          </v:shape>
        </w:pict>
      </w:r>
      <w:r w:rsidRPr="002E2E6A">
        <w:rPr>
          <w:noProof/>
          <w:lang w:eastAsia="tr-TR"/>
        </w:rPr>
        <w:pict>
          <v:shape id="_x0000_i1114" type="#_x0000_t75" alt="indir.jpg" style="width:67.5pt;height:31.5pt;visibility:visible">
            <v:imagedata r:id="rId9" o:title="" cropbottom="43116f" cropright="33261f"/>
          </v:shape>
        </w:pict>
      </w:r>
      <w:r w:rsidRPr="002E2E6A">
        <w:rPr>
          <w:noProof/>
          <w:lang w:eastAsia="tr-TR"/>
        </w:rPr>
        <w:pict>
          <v:shape id="_x0000_i1115" type="#_x0000_t75" alt="images.jpg" style="width:66.75pt;height:34.5pt;visibility:visible">
            <v:imagedata r:id="rId8" o:title="" cropbottom="42446f" cropright="33020f"/>
          </v:shape>
        </w:pict>
      </w:r>
      <w:r w:rsidRPr="002E2E6A">
        <w:rPr>
          <w:noProof/>
          <w:lang w:eastAsia="tr-TR"/>
        </w:rPr>
        <w:pict>
          <v:shape id="_x0000_i1116" type="#_x0000_t75" alt="images.jpg" style="width:66.75pt;height:34.5pt;visibility:visible">
            <v:imagedata r:id="rId8" o:title="" cropbottom="42446f" cropright="33020f"/>
          </v:shape>
        </w:pict>
      </w:r>
      <w:r w:rsidRPr="002E2E6A">
        <w:rPr>
          <w:noProof/>
          <w:lang w:eastAsia="tr-TR"/>
        </w:rPr>
        <w:pict>
          <v:shape id="_x0000_i1117" type="#_x0000_t75" alt="indir.jpg" style="width:66pt;height:30pt;visibility:visible">
            <v:imagedata r:id="rId9" o:title="" croptop="43139f" cropright="32275f"/>
          </v:shape>
        </w:pict>
      </w:r>
      <w:r w:rsidRPr="002E2E6A">
        <w:rPr>
          <w:noProof/>
          <w:lang w:eastAsia="tr-TR"/>
        </w:rPr>
        <w:pict>
          <v:shape id="_x0000_i1118" type="#_x0000_t75" alt="images.jpg" style="width:66pt;height:28.5pt;visibility:visible">
            <v:imagedata r:id="rId8" o:title="" croptop="44483f" cropright="32264f"/>
          </v:shape>
        </w:pict>
      </w:r>
      <w:r w:rsidRPr="002E2E6A">
        <w:rPr>
          <w:noProof/>
          <w:lang w:eastAsia="tr-TR"/>
        </w:rPr>
        <w:pict>
          <v:shape id="_x0000_i1119" type="#_x0000_t75" alt="images.jpg" style="width:66pt;height:28.5pt;visibility:visible">
            <v:imagedata r:id="rId8" o:title="" croptop="44483f" cropright="32264f"/>
          </v:shape>
        </w:pict>
      </w:r>
      <w:r w:rsidRPr="002E2E6A">
        <w:rPr>
          <w:noProof/>
          <w:lang w:eastAsia="tr-TR"/>
        </w:rPr>
        <w:pict>
          <v:shape id="_x0000_i1120" type="#_x0000_t75" alt="indir.jpg" style="width:66pt;height:34.5pt;visibility:visible">
            <v:imagedata r:id="rId9" o:title="" croptop="21362f" cropbottom="19500f" cropright="32144f"/>
          </v:shape>
        </w:pict>
      </w: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  <w:r w:rsidRPr="002E2E6A">
        <w:rPr>
          <w:noProof/>
          <w:lang w:eastAsia="tr-TR"/>
        </w:rPr>
        <w:pict>
          <v:shape id="_x0000_i1121" type="#_x0000_t75" alt="images (1).jpg" style="width:36.75pt;height:35.25pt;visibility:visible">
            <v:imagedata r:id="rId7" o:title="" croptop="32015f" cropleft="44447f"/>
          </v:shape>
        </w:pict>
      </w:r>
      <w:r w:rsidRPr="002E2E6A">
        <w:rPr>
          <w:noProof/>
          <w:lang w:eastAsia="tr-TR"/>
        </w:rPr>
        <w:pict>
          <v:shape id="_x0000_i1122" type="#_x0000_t75" alt="images (1).jpg" style="width:36.75pt;height:35.25pt;visibility:visible">
            <v:imagedata r:id="rId7" o:title="" croptop="32015f" cropleft="44447f"/>
          </v:shape>
        </w:pict>
      </w:r>
      <w:r w:rsidRPr="002E2E6A">
        <w:rPr>
          <w:noProof/>
          <w:lang w:eastAsia="tr-TR"/>
        </w:rPr>
        <w:pict>
          <v:shape id="_x0000_i1123" type="#_x0000_t75" alt="images (1).jpg" style="width:36.75pt;height:35.25pt;visibility:visible">
            <v:imagedata r:id="rId7" o:title="" croptop="32015f" cropleft="44447f"/>
          </v:shape>
        </w:pict>
      </w:r>
      <w:r w:rsidRPr="002E2E6A">
        <w:rPr>
          <w:noProof/>
          <w:lang w:eastAsia="tr-TR"/>
        </w:rPr>
        <w:pict>
          <v:shape id="_x0000_i1124" type="#_x0000_t75" alt="images (1).jpg" style="width:36.75pt;height:35.25pt;visibility:visible">
            <v:imagedata r:id="rId7" o:title="" croptop="32015f" cropleft="44447f"/>
          </v:shape>
        </w:pict>
      </w:r>
      <w:r w:rsidRPr="002E2E6A">
        <w:rPr>
          <w:noProof/>
          <w:lang w:eastAsia="tr-TR"/>
        </w:rPr>
        <w:pict>
          <v:shape id="_x0000_i1125" type="#_x0000_t75" alt="images (1).jpg" style="width:36.75pt;height:35.25pt;visibility:visible">
            <v:imagedata r:id="rId7" o:title="" croptop="33898f" cropleft="22450f" cropright="23130f"/>
          </v:shape>
        </w:pict>
      </w:r>
      <w:r w:rsidRPr="002E2E6A">
        <w:rPr>
          <w:noProof/>
          <w:lang w:eastAsia="tr-TR"/>
        </w:rPr>
        <w:pict>
          <v:shape id="_x0000_i1126" type="#_x0000_t75" alt="images (1).jpg" style="width:36.75pt;height:35.25pt;visibility:visible">
            <v:imagedata r:id="rId7" o:title="" croptop="33898f" cropleft="22450f" cropright="23130f"/>
          </v:shape>
        </w:pict>
      </w:r>
      <w:r w:rsidRPr="002E2E6A">
        <w:rPr>
          <w:noProof/>
          <w:lang w:eastAsia="tr-TR"/>
        </w:rPr>
        <w:pict>
          <v:shape id="_x0000_i1127" type="#_x0000_t75" alt="images (1).jpg" style="width:27.75pt;height:34.5pt;visibility:visible">
            <v:imagedata r:id="rId7" o:title="" cropbottom="34275f" cropleft="23811f" cropright="24491f"/>
          </v:shape>
        </w:pict>
      </w:r>
      <w:r w:rsidRPr="002E2E6A">
        <w:rPr>
          <w:noProof/>
          <w:lang w:eastAsia="tr-TR"/>
        </w:rPr>
        <w:pict>
          <v:shape id="_x0000_i1128" type="#_x0000_t75" alt="images (1).jpg" style="width:35.25pt;height:33pt;visibility:visible">
            <v:imagedata r:id="rId7" o:title="" croptop="32015f" cropbottom="1883f" cropright="45580f"/>
          </v:shape>
        </w:pict>
      </w:r>
      <w:r w:rsidRPr="002E2E6A">
        <w:rPr>
          <w:noProof/>
          <w:lang w:eastAsia="tr-TR"/>
        </w:rPr>
        <w:pict>
          <v:shape id="_x0000_i1129" type="#_x0000_t75" alt="images (1).jpg" style="width:35.25pt;height:33pt;visibility:visible">
            <v:imagedata r:id="rId7" o:title="" croptop="32015f" cropbottom="1883f" cropright="45580f"/>
          </v:shape>
        </w:pict>
      </w:r>
    </w:p>
    <w:p w:rsidR="00EA3765" w:rsidRDefault="00EA3765" w:rsidP="007C3C69">
      <w:pPr>
        <w:pStyle w:val="NoSpacing"/>
      </w:pPr>
      <w:r w:rsidRPr="002E2E6A">
        <w:rPr>
          <w:noProof/>
          <w:lang w:eastAsia="tr-TR"/>
        </w:rPr>
        <w:pict>
          <v:shape id="_x0000_i1130" type="#_x0000_t75" alt="images (1).jpg" style="width:34.5pt;height:36.75pt;visibility:visible">
            <v:imagedata r:id="rId7" o:title="" cropbottom="33145f" cropleft="45807f"/>
          </v:shape>
        </w:pict>
      </w:r>
      <w:r w:rsidRPr="002E2E6A">
        <w:rPr>
          <w:noProof/>
          <w:lang w:eastAsia="tr-TR"/>
        </w:rPr>
        <w:pict>
          <v:shape id="_x0000_i1131" type="#_x0000_t75" alt="images (1).jpg" style="width:34.5pt;height:36.75pt;visibility:visible">
            <v:imagedata r:id="rId7" o:title="" cropbottom="33145f" cropleft="45807f"/>
          </v:shape>
        </w:pict>
      </w:r>
      <w:r w:rsidRPr="002E2E6A">
        <w:rPr>
          <w:noProof/>
          <w:lang w:eastAsia="tr-TR"/>
        </w:rPr>
        <w:pict>
          <v:shape id="_x0000_i1132" type="#_x0000_t75" alt="images (1).jpg" style="width:36.75pt;height:32.25pt;visibility:visible">
            <v:imagedata r:id="rId7" o:title="" cropbottom="34651f" cropright="44900f"/>
          </v:shape>
        </w:pict>
      </w:r>
      <w:r w:rsidRPr="002E2E6A">
        <w:rPr>
          <w:noProof/>
          <w:lang w:eastAsia="tr-TR"/>
        </w:rPr>
        <w:pict>
          <v:shape id="_x0000_i1133" type="#_x0000_t75" alt="images (1).jpg" style="width:36.75pt;height:32.25pt;visibility:visible">
            <v:imagedata r:id="rId7" o:title="" cropbottom="34651f" cropright="44900f"/>
          </v:shape>
        </w:pict>
      </w:r>
      <w:r w:rsidRPr="002E2E6A">
        <w:rPr>
          <w:noProof/>
          <w:lang w:eastAsia="tr-TR"/>
        </w:rPr>
        <w:pict>
          <v:shape id="_x0000_i1134" type="#_x0000_t75" alt="images (1).jpg" style="width:36.75pt;height:32.25pt;visibility:visible">
            <v:imagedata r:id="rId7" o:title="" cropbottom="34651f" cropright="44900f"/>
          </v:shape>
        </w:pict>
      </w:r>
      <w:r w:rsidRPr="002E2E6A">
        <w:rPr>
          <w:noProof/>
          <w:lang w:eastAsia="tr-TR"/>
        </w:rPr>
        <w:pict>
          <v:shape id="_x0000_i1135" type="#_x0000_t75" alt="images (1).jpg" style="width:36.75pt;height:32.25pt;visibility:visible">
            <v:imagedata r:id="rId7" o:title="" cropbottom="34651f" cropright="44900f"/>
          </v:shape>
        </w:pict>
      </w: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  <w:r w:rsidRPr="002E2E6A">
        <w:rPr>
          <w:noProof/>
          <w:lang w:eastAsia="tr-TR"/>
        </w:rPr>
        <w:pict>
          <v:shape id="_x0000_i1136" type="#_x0000_t75" alt="indir.jpg" style="width:67.5pt;height:31.5pt;visibility:visible">
            <v:imagedata r:id="rId9" o:title="" cropbottom="43116f" cropright="33261f"/>
          </v:shape>
        </w:pict>
      </w:r>
      <w:r w:rsidRPr="002E2E6A">
        <w:rPr>
          <w:noProof/>
          <w:lang w:eastAsia="tr-TR"/>
        </w:rPr>
        <w:pict>
          <v:shape id="_x0000_i1137" type="#_x0000_t75" alt="indir.jpg" style="width:67.5pt;height:31.5pt;visibility:visible">
            <v:imagedata r:id="rId9" o:title="" cropbottom="43116f" cropright="33261f"/>
          </v:shape>
        </w:pict>
      </w:r>
      <w:r w:rsidRPr="002E2E6A">
        <w:rPr>
          <w:noProof/>
          <w:lang w:eastAsia="tr-TR"/>
        </w:rPr>
        <w:pict>
          <v:shape id="_x0000_i1138" type="#_x0000_t75" alt="indir.jpg" style="width:67.5pt;height:31.5pt;visibility:visible">
            <v:imagedata r:id="rId9" o:title="" cropbottom="43116f" cropright="33261f"/>
          </v:shape>
        </w:pict>
      </w:r>
      <w:r w:rsidRPr="002E2E6A">
        <w:rPr>
          <w:noProof/>
          <w:lang w:eastAsia="tr-TR"/>
        </w:rPr>
        <w:pict>
          <v:shape id="_x0000_i1139" type="#_x0000_t75" alt="images.jpg" style="width:66.75pt;height:34.5pt;visibility:visible">
            <v:imagedata r:id="rId8" o:title="" cropbottom="42446f" cropright="33020f"/>
          </v:shape>
        </w:pict>
      </w:r>
      <w:r w:rsidRPr="002E2E6A">
        <w:rPr>
          <w:noProof/>
          <w:lang w:eastAsia="tr-TR"/>
        </w:rPr>
        <w:pict>
          <v:shape id="_x0000_i1140" type="#_x0000_t75" alt="images.jpg" style="width:66.75pt;height:34.5pt;visibility:visible">
            <v:imagedata r:id="rId8" o:title="" cropbottom="42446f" cropright="33020f"/>
          </v:shape>
        </w:pict>
      </w:r>
      <w:r w:rsidRPr="002E2E6A">
        <w:rPr>
          <w:noProof/>
          <w:lang w:eastAsia="tr-TR"/>
        </w:rPr>
        <w:pict>
          <v:shape id="_x0000_i1141" type="#_x0000_t75" alt="indir.jpg" style="width:66pt;height:30pt;visibility:visible">
            <v:imagedata r:id="rId9" o:title="" croptop="43139f" cropright="32275f"/>
          </v:shape>
        </w:pict>
      </w:r>
      <w:r w:rsidRPr="002E2E6A">
        <w:rPr>
          <w:noProof/>
          <w:lang w:eastAsia="tr-TR"/>
        </w:rPr>
        <w:pict>
          <v:shape id="_x0000_i1142" type="#_x0000_t75" alt="images.jpg" style="width:66pt;height:28.5pt;visibility:visible">
            <v:imagedata r:id="rId8" o:title="" croptop="44483f" cropright="32264f"/>
          </v:shape>
        </w:pict>
      </w:r>
      <w:r w:rsidRPr="002E2E6A">
        <w:rPr>
          <w:noProof/>
          <w:lang w:eastAsia="tr-TR"/>
        </w:rPr>
        <w:pict>
          <v:shape id="_x0000_i1143" type="#_x0000_t75" alt="images.jpg" style="width:66pt;height:28.5pt;visibility:visible">
            <v:imagedata r:id="rId8" o:title="" croptop="44483f" cropright="32264f"/>
          </v:shape>
        </w:pict>
      </w:r>
      <w:r w:rsidRPr="002E2E6A">
        <w:rPr>
          <w:noProof/>
          <w:lang w:eastAsia="tr-TR"/>
        </w:rPr>
        <w:pict>
          <v:shape id="_x0000_i1144" type="#_x0000_t75" alt="indir.jpg" style="width:66pt;height:34.5pt;visibility:visible">
            <v:imagedata r:id="rId9" o:title="" croptop="21362f" cropbottom="19500f" cropright="32144f"/>
          </v:shape>
        </w:pict>
      </w: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  <w:r w:rsidRPr="002E2E6A">
        <w:rPr>
          <w:noProof/>
          <w:lang w:eastAsia="tr-TR"/>
        </w:rPr>
        <w:pict>
          <v:shape id="_x0000_i1145" type="#_x0000_t75" alt="images (1).jpg" style="width:36.75pt;height:35.25pt;visibility:visible">
            <v:imagedata r:id="rId7" o:title="" croptop="32015f" cropleft="44447f"/>
          </v:shape>
        </w:pict>
      </w:r>
      <w:r w:rsidRPr="002E2E6A">
        <w:rPr>
          <w:noProof/>
          <w:lang w:eastAsia="tr-TR"/>
        </w:rPr>
        <w:pict>
          <v:shape id="_x0000_i1146" type="#_x0000_t75" alt="images (1).jpg" style="width:36.75pt;height:35.25pt;visibility:visible">
            <v:imagedata r:id="rId7" o:title="" croptop="32015f" cropleft="44447f"/>
          </v:shape>
        </w:pict>
      </w:r>
      <w:r w:rsidRPr="002E2E6A">
        <w:rPr>
          <w:noProof/>
          <w:lang w:eastAsia="tr-TR"/>
        </w:rPr>
        <w:pict>
          <v:shape id="_x0000_i1147" type="#_x0000_t75" alt="images (1).jpg" style="width:36.75pt;height:35.25pt;visibility:visible">
            <v:imagedata r:id="rId7" o:title="" croptop="32015f" cropleft="44447f"/>
          </v:shape>
        </w:pict>
      </w:r>
      <w:r w:rsidRPr="002E2E6A">
        <w:rPr>
          <w:noProof/>
          <w:lang w:eastAsia="tr-TR"/>
        </w:rPr>
        <w:pict>
          <v:shape id="_x0000_i1148" type="#_x0000_t75" alt="images (1).jpg" style="width:36.75pt;height:35.25pt;visibility:visible">
            <v:imagedata r:id="rId7" o:title="" croptop="32015f" cropleft="44447f"/>
          </v:shape>
        </w:pict>
      </w:r>
      <w:r w:rsidRPr="002E2E6A">
        <w:rPr>
          <w:noProof/>
          <w:lang w:eastAsia="tr-TR"/>
        </w:rPr>
        <w:pict>
          <v:shape id="_x0000_i1149" type="#_x0000_t75" alt="images (1).jpg" style="width:36.75pt;height:35.25pt;visibility:visible">
            <v:imagedata r:id="rId7" o:title="" croptop="33898f" cropleft="22450f" cropright="23130f"/>
          </v:shape>
        </w:pict>
      </w:r>
      <w:r w:rsidRPr="002E2E6A">
        <w:rPr>
          <w:noProof/>
          <w:lang w:eastAsia="tr-TR"/>
        </w:rPr>
        <w:pict>
          <v:shape id="_x0000_i1150" type="#_x0000_t75" alt="images (1).jpg" style="width:36.75pt;height:35.25pt;visibility:visible">
            <v:imagedata r:id="rId7" o:title="" croptop="33898f" cropleft="22450f" cropright="23130f"/>
          </v:shape>
        </w:pict>
      </w:r>
      <w:r w:rsidRPr="002E2E6A">
        <w:rPr>
          <w:noProof/>
          <w:lang w:eastAsia="tr-TR"/>
        </w:rPr>
        <w:pict>
          <v:shape id="_x0000_i1151" type="#_x0000_t75" alt="images (1).jpg" style="width:27.75pt;height:34.5pt;visibility:visible">
            <v:imagedata r:id="rId7" o:title="" cropbottom="34275f" cropleft="23811f" cropright="24491f"/>
          </v:shape>
        </w:pict>
      </w:r>
      <w:r w:rsidRPr="002E2E6A">
        <w:rPr>
          <w:noProof/>
          <w:lang w:eastAsia="tr-TR"/>
        </w:rPr>
        <w:pict>
          <v:shape id="_x0000_i1152" type="#_x0000_t75" alt="images (1).jpg" style="width:35.25pt;height:33pt;visibility:visible">
            <v:imagedata r:id="rId7" o:title="" croptop="32015f" cropbottom="1883f" cropright="45580f"/>
          </v:shape>
        </w:pict>
      </w:r>
      <w:r w:rsidRPr="002E2E6A">
        <w:rPr>
          <w:noProof/>
          <w:lang w:eastAsia="tr-TR"/>
        </w:rPr>
        <w:pict>
          <v:shape id="_x0000_i1153" type="#_x0000_t75" alt="images (1).jpg" style="width:35.25pt;height:33pt;visibility:visible">
            <v:imagedata r:id="rId7" o:title="" croptop="32015f" cropbottom="1883f" cropright="45580f"/>
          </v:shape>
        </w:pict>
      </w:r>
    </w:p>
    <w:p w:rsidR="00EA3765" w:rsidRDefault="00EA3765" w:rsidP="007C3C69">
      <w:pPr>
        <w:pStyle w:val="NoSpacing"/>
      </w:pPr>
      <w:r w:rsidRPr="002E2E6A">
        <w:rPr>
          <w:noProof/>
          <w:lang w:eastAsia="tr-TR"/>
        </w:rPr>
        <w:pict>
          <v:shape id="_x0000_i1154" type="#_x0000_t75" alt="images (1).jpg" style="width:34.5pt;height:36.75pt;visibility:visible">
            <v:imagedata r:id="rId7" o:title="" cropbottom="33145f" cropleft="45807f"/>
          </v:shape>
        </w:pict>
      </w:r>
      <w:r w:rsidRPr="002E2E6A">
        <w:rPr>
          <w:noProof/>
          <w:lang w:eastAsia="tr-TR"/>
        </w:rPr>
        <w:pict>
          <v:shape id="_x0000_i1155" type="#_x0000_t75" alt="images (1).jpg" style="width:34.5pt;height:36.75pt;visibility:visible">
            <v:imagedata r:id="rId7" o:title="" cropbottom="33145f" cropleft="45807f"/>
          </v:shape>
        </w:pict>
      </w:r>
      <w:r w:rsidRPr="002E2E6A">
        <w:rPr>
          <w:noProof/>
          <w:lang w:eastAsia="tr-TR"/>
        </w:rPr>
        <w:pict>
          <v:shape id="_x0000_i1156" type="#_x0000_t75" alt="images (1).jpg" style="width:36.75pt;height:32.25pt;visibility:visible">
            <v:imagedata r:id="rId7" o:title="" cropbottom="34651f" cropright="44900f"/>
          </v:shape>
        </w:pict>
      </w:r>
      <w:r w:rsidRPr="002E2E6A">
        <w:rPr>
          <w:noProof/>
          <w:lang w:eastAsia="tr-TR"/>
        </w:rPr>
        <w:pict>
          <v:shape id="_x0000_i1157" type="#_x0000_t75" alt="images (1).jpg" style="width:36.75pt;height:32.25pt;visibility:visible">
            <v:imagedata r:id="rId7" o:title="" cropbottom="34651f" cropright="44900f"/>
          </v:shape>
        </w:pict>
      </w:r>
      <w:r w:rsidRPr="002E2E6A">
        <w:rPr>
          <w:noProof/>
          <w:lang w:eastAsia="tr-TR"/>
        </w:rPr>
        <w:pict>
          <v:shape id="_x0000_i1158" type="#_x0000_t75" alt="images (1).jpg" style="width:36.75pt;height:32.25pt;visibility:visible">
            <v:imagedata r:id="rId7" o:title="" cropbottom="34651f" cropright="44900f"/>
          </v:shape>
        </w:pict>
      </w:r>
      <w:r w:rsidRPr="002E2E6A">
        <w:rPr>
          <w:noProof/>
          <w:lang w:eastAsia="tr-TR"/>
        </w:rPr>
        <w:pict>
          <v:shape id="_x0000_i1159" type="#_x0000_t75" alt="images (1).jpg" style="width:36.75pt;height:32.25pt;visibility:visible">
            <v:imagedata r:id="rId7" o:title="" cropbottom="34651f" cropright="44900f"/>
          </v:shape>
        </w:pict>
      </w:r>
    </w:p>
    <w:p w:rsidR="00EA3765" w:rsidRDefault="00EA3765" w:rsidP="007C3C69">
      <w:pPr>
        <w:pStyle w:val="NoSpacing"/>
      </w:pPr>
    </w:p>
    <w:p w:rsidR="00EA3765" w:rsidRDefault="00EA3765" w:rsidP="007C3C69">
      <w:pPr>
        <w:pStyle w:val="NoSpacing"/>
      </w:pPr>
      <w:r w:rsidRPr="002E2E6A">
        <w:rPr>
          <w:noProof/>
          <w:lang w:eastAsia="tr-TR"/>
        </w:rPr>
        <w:pict>
          <v:shape id="_x0000_i1160" type="#_x0000_t75" alt="indir.jpg" style="width:67.5pt;height:31.5pt;visibility:visible">
            <v:imagedata r:id="rId9" o:title="" cropbottom="43116f" cropright="33261f"/>
          </v:shape>
        </w:pict>
      </w:r>
      <w:r w:rsidRPr="002E2E6A">
        <w:rPr>
          <w:noProof/>
          <w:lang w:eastAsia="tr-TR"/>
        </w:rPr>
        <w:pict>
          <v:shape id="_x0000_i1161" type="#_x0000_t75" alt="indir.jpg" style="width:67.5pt;height:31.5pt;visibility:visible">
            <v:imagedata r:id="rId9" o:title="" cropbottom="43116f" cropright="33261f"/>
          </v:shape>
        </w:pict>
      </w:r>
      <w:r w:rsidRPr="002E2E6A">
        <w:rPr>
          <w:noProof/>
          <w:lang w:eastAsia="tr-TR"/>
        </w:rPr>
        <w:pict>
          <v:shape id="_x0000_i1162" type="#_x0000_t75" alt="indir.jpg" style="width:67.5pt;height:31.5pt;visibility:visible">
            <v:imagedata r:id="rId9" o:title="" cropbottom="43116f" cropright="33261f"/>
          </v:shape>
        </w:pict>
      </w:r>
      <w:r w:rsidRPr="002E2E6A">
        <w:rPr>
          <w:noProof/>
          <w:lang w:eastAsia="tr-TR"/>
        </w:rPr>
        <w:pict>
          <v:shape id="_x0000_i1163" type="#_x0000_t75" alt="images.jpg" style="width:66.75pt;height:34.5pt;visibility:visible">
            <v:imagedata r:id="rId8" o:title="" cropbottom="42446f" cropright="33020f"/>
          </v:shape>
        </w:pict>
      </w:r>
      <w:r w:rsidRPr="002E2E6A">
        <w:rPr>
          <w:noProof/>
          <w:lang w:eastAsia="tr-TR"/>
        </w:rPr>
        <w:pict>
          <v:shape id="_x0000_i1164" type="#_x0000_t75" alt="images.jpg" style="width:66.75pt;height:34.5pt;visibility:visible">
            <v:imagedata r:id="rId8" o:title="" cropbottom="42446f" cropright="33020f"/>
          </v:shape>
        </w:pict>
      </w:r>
      <w:r w:rsidRPr="002E2E6A">
        <w:rPr>
          <w:noProof/>
          <w:lang w:eastAsia="tr-TR"/>
        </w:rPr>
        <w:pict>
          <v:shape id="_x0000_i1165" type="#_x0000_t75" alt="indir.jpg" style="width:66pt;height:30pt;visibility:visible">
            <v:imagedata r:id="rId9" o:title="" croptop="43139f" cropright="32275f"/>
          </v:shape>
        </w:pict>
      </w:r>
      <w:r w:rsidRPr="002E2E6A">
        <w:rPr>
          <w:noProof/>
          <w:lang w:eastAsia="tr-TR"/>
        </w:rPr>
        <w:pict>
          <v:shape id="_x0000_i1166" type="#_x0000_t75" alt="images.jpg" style="width:66pt;height:28.5pt;visibility:visible">
            <v:imagedata r:id="rId8" o:title="" croptop="44483f" cropright="32264f"/>
          </v:shape>
        </w:pict>
      </w:r>
      <w:r w:rsidRPr="002E2E6A">
        <w:rPr>
          <w:noProof/>
          <w:lang w:eastAsia="tr-TR"/>
        </w:rPr>
        <w:pict>
          <v:shape id="_x0000_i1167" type="#_x0000_t75" alt="images.jpg" style="width:66pt;height:28.5pt;visibility:visible">
            <v:imagedata r:id="rId8" o:title="" croptop="44483f" cropright="32264f"/>
          </v:shape>
        </w:pict>
      </w:r>
      <w:r w:rsidRPr="002E2E6A">
        <w:rPr>
          <w:noProof/>
          <w:lang w:eastAsia="tr-TR"/>
        </w:rPr>
        <w:pict>
          <v:shape id="_x0000_i1168" type="#_x0000_t75" alt="indir.jpg" style="width:66pt;height:34.5pt;visibility:visible">
            <v:imagedata r:id="rId9" o:title="" croptop="21362f" cropbottom="19500f" cropright="32144f"/>
          </v:shape>
        </w:pict>
      </w:r>
    </w:p>
    <w:p w:rsidR="00EA3765" w:rsidRDefault="00EA3765" w:rsidP="007C3C69">
      <w:pPr>
        <w:pStyle w:val="NoSpacing"/>
      </w:pPr>
    </w:p>
    <w:p w:rsidR="00EA3765" w:rsidRPr="007C3C69" w:rsidRDefault="00EA3765" w:rsidP="007C3C69">
      <w:pPr>
        <w:rPr>
          <w:rFonts w:ascii="Comic Sans MS" w:hAnsi="Comic Sans MS"/>
        </w:rPr>
      </w:pPr>
    </w:p>
    <w:sectPr w:rsidR="00EA3765" w:rsidRPr="007C3C69" w:rsidSect="009738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765" w:rsidRDefault="00EA3765" w:rsidP="007C3C69">
      <w:pPr>
        <w:spacing w:after="0" w:line="240" w:lineRule="auto"/>
      </w:pPr>
      <w:r>
        <w:separator/>
      </w:r>
    </w:p>
  </w:endnote>
  <w:endnote w:type="continuationSeparator" w:id="0">
    <w:p w:rsidR="00EA3765" w:rsidRDefault="00EA3765" w:rsidP="007C3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765" w:rsidRDefault="00EA3765" w:rsidP="007C3C69">
      <w:pPr>
        <w:spacing w:after="0" w:line="240" w:lineRule="auto"/>
      </w:pPr>
      <w:r>
        <w:separator/>
      </w:r>
    </w:p>
  </w:footnote>
  <w:footnote w:type="continuationSeparator" w:id="0">
    <w:p w:rsidR="00EA3765" w:rsidRDefault="00EA3765" w:rsidP="007C3C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38F3"/>
    <w:rsid w:val="0007435F"/>
    <w:rsid w:val="002877BC"/>
    <w:rsid w:val="002E2E6A"/>
    <w:rsid w:val="004B6C4E"/>
    <w:rsid w:val="0052307E"/>
    <w:rsid w:val="00623890"/>
    <w:rsid w:val="006F68F6"/>
    <w:rsid w:val="00787E7E"/>
    <w:rsid w:val="007C3C69"/>
    <w:rsid w:val="009738F3"/>
    <w:rsid w:val="00A64831"/>
    <w:rsid w:val="00AF5A03"/>
    <w:rsid w:val="00B8452B"/>
    <w:rsid w:val="00E4247F"/>
    <w:rsid w:val="00E70B56"/>
    <w:rsid w:val="00EA3765"/>
    <w:rsid w:val="00EA739E"/>
    <w:rsid w:val="00FF3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52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738F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73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38F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C3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3C6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C3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3C69"/>
    <w:rPr>
      <w:rFonts w:cs="Times New Roman"/>
    </w:rPr>
  </w:style>
  <w:style w:type="character" w:styleId="Hyperlink">
    <w:name w:val="Hyperlink"/>
    <w:basedOn w:val="DefaultParagraphFont"/>
    <w:uiPriority w:val="99"/>
    <w:rsid w:val="00A64831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6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image" Target="media/image12.emf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79</Words>
  <Characters>451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Hülya</dc:creator>
  <cp:keywords>www.sorubak.com</cp:keywords>
  <dc:description>www.sorubak.com</dc:description>
  <cp:lastModifiedBy>edanur</cp:lastModifiedBy>
  <cp:revision>5</cp:revision>
  <dcterms:created xsi:type="dcterms:W3CDTF">2012-12-12T16:51:00Z</dcterms:created>
  <dcterms:modified xsi:type="dcterms:W3CDTF">2012-12-25T21:11:00Z</dcterms:modified>
  <cp:category>www.sorubak.com</cp:category>
</cp:coreProperties>
</file>