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35D" w:rsidRPr="00125E31" w:rsidRDefault="00F6435D" w:rsidP="00125E31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ADI-SOYADI</w:t>
      </w:r>
      <w:r w:rsidRPr="00125E31">
        <w:rPr>
          <w:rFonts w:ascii="Times New Roman" w:hAnsi="Times New Roman"/>
          <w:sz w:val="24"/>
          <w:szCs w:val="24"/>
          <w:lang w:eastAsia="tr-TR"/>
        </w:rPr>
        <w:t xml:space="preserve"> =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b/>
          <w:sz w:val="32"/>
          <w:szCs w:val="32"/>
          <w:lang w:eastAsia="tr-TR"/>
        </w:rPr>
      </w:pPr>
      <w:r w:rsidRPr="00125E31">
        <w:rPr>
          <w:rFonts w:ascii="Comic Sans MS" w:hAnsi="Comic Sans MS"/>
          <w:b/>
          <w:sz w:val="32"/>
          <w:szCs w:val="32"/>
          <w:lang w:eastAsia="tr-TR"/>
        </w:rPr>
        <w:t xml:space="preserve">             TÜRKÇE</w:t>
      </w:r>
    </w:p>
    <w:p w:rsidR="00F6435D" w:rsidRPr="00125E31" w:rsidRDefault="00F6435D" w:rsidP="00125E31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4" o:spid="_x0000_s1026" type="#_x0000_t62" style="position:absolute;margin-left:89.85pt;margin-top:8.3pt;width:117pt;height:54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" adj="-4671,16920">
            <v:textbox>
              <w:txbxContent>
                <w:p w:rsidR="00F6435D" w:rsidRDefault="00F6435D" w:rsidP="00125E31">
                  <w:r>
                    <w:t>Geç kaldığım için servise yetişemedim.</w:t>
                  </w:r>
                </w:p>
              </w:txbxContent>
            </v:textbox>
          </v:shape>
        </w:pict>
      </w:r>
    </w:p>
    <w:p w:rsidR="00F6435D" w:rsidRPr="00125E31" w:rsidRDefault="00F6435D" w:rsidP="00125E31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125E31">
        <w:rPr>
          <w:rFonts w:ascii="Times New Roman" w:hAnsi="Times New Roman"/>
          <w:b/>
          <w:sz w:val="24"/>
          <w:szCs w:val="24"/>
          <w:lang w:eastAsia="tr-TR"/>
        </w:rPr>
        <w:t xml:space="preserve">1. 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6D7E80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9" o:spid="_x0000_i1025" type="#_x0000_t75" style="width:55.5pt;height:42pt;visibility:visible">
            <v:imagedata r:id="rId5" o:title=""/>
          </v:shape>
        </w:pict>
      </w:r>
      <w:r w:rsidRPr="00125E31">
        <w:rPr>
          <w:rFonts w:ascii="Comic Sans MS" w:hAnsi="Comic Sans MS"/>
          <w:sz w:val="24"/>
          <w:szCs w:val="24"/>
          <w:lang w:eastAsia="tr-TR"/>
        </w:rPr>
        <w:t>Berk</w:t>
      </w:r>
    </w:p>
    <w:p w:rsidR="00F6435D" w:rsidRPr="00125E31" w:rsidRDefault="00F6435D" w:rsidP="00125E31">
      <w:pPr>
        <w:spacing w:after="0" w:line="240" w:lineRule="auto"/>
        <w:rPr>
          <w:rFonts w:ascii="Hand writing Mutlu" w:hAnsi="Hand writing Mutlu"/>
          <w:sz w:val="32"/>
          <w:szCs w:val="32"/>
          <w:lang w:eastAsia="tr-TR"/>
        </w:rPr>
      </w:pPr>
      <w:r>
        <w:rPr>
          <w:noProof/>
          <w:lang w:eastAsia="tr-TR"/>
        </w:rPr>
        <w:pict>
          <v:shape id="Köşeleri Yuvarlanmış Dikdörtgen Belirtme Çizgisi 83" o:spid="_x0000_s1027" type="#_x0000_t62" style="position:absolute;margin-left:-9pt;margin-top:3.45pt;width:108pt;height:54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" adj="25090,10920">
            <v:textbox>
              <w:txbxContent>
                <w:p w:rsidR="00F6435D" w:rsidRDefault="00F6435D" w:rsidP="00125E31">
                  <w:r>
                    <w:t xml:space="preserve">Ödevlerimi  </w:t>
                  </w:r>
                </w:p>
                <w:p w:rsidR="00F6435D" w:rsidRDefault="00F6435D" w:rsidP="00125E31">
                  <w:r>
                    <w:t>Yarın</w:t>
                  </w:r>
                </w:p>
                <w:p w:rsidR="00F6435D" w:rsidRDefault="00F6435D" w:rsidP="00125E31">
                  <w:r>
                    <w:t>tamamlayabilirim m</w:t>
                  </w:r>
                </w:p>
              </w:txbxContent>
            </v:textbox>
          </v:shape>
        </w:pict>
      </w:r>
      <w:r w:rsidRPr="00125E31">
        <w:rPr>
          <w:rFonts w:ascii="Hand writing Mutlu" w:hAnsi="Hand writing Mutlu"/>
          <w:sz w:val="32"/>
          <w:szCs w:val="32"/>
          <w:lang w:eastAsia="tr-TR"/>
        </w:rPr>
        <w:t xml:space="preserve">                  </w:t>
      </w:r>
      <w:r w:rsidRPr="006D7E80">
        <w:rPr>
          <w:rFonts w:ascii="Hand writing Mutlu" w:hAnsi="Hand writing Mutlu"/>
          <w:noProof/>
          <w:sz w:val="32"/>
          <w:szCs w:val="32"/>
          <w:lang w:eastAsia="tr-TR"/>
        </w:rPr>
        <w:pict>
          <v:shape id="Resim 68" o:spid="_x0000_i1026" type="#_x0000_t75" alt="MCj04404980000[1]" style="width:35.25pt;height:34.5pt;visibility:visible">
            <v:imagedata r:id="rId6" o:title=""/>
          </v:shape>
        </w:pic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Hand writing Mutlu" w:hAnsi="Hand writing Mutlu"/>
          <w:sz w:val="32"/>
          <w:szCs w:val="32"/>
          <w:lang w:eastAsia="tr-TR"/>
        </w:rPr>
        <w:t xml:space="preserve">            </w:t>
      </w:r>
      <w:r w:rsidRPr="00125E31">
        <w:rPr>
          <w:rFonts w:ascii="Comic Sans MS" w:hAnsi="Comic Sans MS"/>
          <w:sz w:val="32"/>
          <w:szCs w:val="32"/>
          <w:lang w:eastAsia="tr-TR"/>
        </w:rPr>
        <w:t xml:space="preserve">       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Ela                                 </w:t>
      </w:r>
    </w:p>
    <w:p w:rsidR="00F6435D" w:rsidRPr="00125E31" w:rsidRDefault="00F6435D" w:rsidP="00125E31">
      <w:pPr>
        <w:spacing w:after="0" w:line="240" w:lineRule="auto"/>
        <w:rPr>
          <w:rFonts w:ascii="Hand writing Mutlu" w:hAnsi="Hand writing Mutlu"/>
          <w:sz w:val="32"/>
          <w:szCs w:val="32"/>
          <w:lang w:eastAsia="tr-TR"/>
        </w:rPr>
      </w:pPr>
      <w:r>
        <w:rPr>
          <w:noProof/>
          <w:lang w:eastAsia="tr-TR"/>
        </w:rPr>
        <w:pict>
          <v:shape id="Köşeleri Yuvarlanmış Dikdörtgen Belirtme Çizgisi 82" o:spid="_x0000_s1028" type="#_x0000_t62" style="position:absolute;margin-left:81pt;margin-top:14.55pt;width:81pt;height:54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" adj="-9547,12120">
            <v:textbox>
              <w:txbxContent>
                <w:p w:rsidR="00F6435D" w:rsidRDefault="00F6435D" w:rsidP="00125E31">
                  <w:r>
                    <w:t>Bugün güzel bir şarkı öğrendik.</w:t>
                  </w:r>
                </w:p>
              </w:txbxContent>
            </v:textbox>
          </v:shape>
        </w:pict>
      </w:r>
      <w:r w:rsidRPr="00125E31">
        <w:rPr>
          <w:rFonts w:ascii="Hand writing Mutlu" w:hAnsi="Hand writing Mutlu"/>
          <w:sz w:val="32"/>
          <w:szCs w:val="32"/>
          <w:lang w:eastAsia="tr-TR"/>
        </w:rPr>
        <w:t xml:space="preserve"> 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  <w:r w:rsidRPr="00125E31">
        <w:rPr>
          <w:rFonts w:ascii="Comic Sans MS" w:hAnsi="Comic Sans MS"/>
          <w:sz w:val="28"/>
          <w:szCs w:val="28"/>
          <w:lang w:eastAsia="tr-TR"/>
        </w:rPr>
        <w:t xml:space="preserve">   </w:t>
      </w:r>
      <w:r w:rsidRPr="006D7E80">
        <w:rPr>
          <w:rFonts w:ascii="Comic Sans MS" w:hAnsi="Comic Sans MS"/>
          <w:noProof/>
          <w:sz w:val="28"/>
          <w:szCs w:val="28"/>
          <w:lang w:eastAsia="tr-TR"/>
        </w:rPr>
        <w:pict>
          <v:shape id="Resim 67" o:spid="_x0000_i1027" type="#_x0000_t75" alt="MCj04406030000[1]" style="width:45pt;height:43.5pt;visibility:visible">
            <v:imagedata r:id="rId7" o:title=""/>
          </v:shape>
        </w:pic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8"/>
          <w:szCs w:val="28"/>
          <w:lang w:eastAsia="tr-TR"/>
        </w:rPr>
        <w:t xml:space="preserve">    </w:t>
      </w:r>
      <w:r w:rsidRPr="00125E31">
        <w:rPr>
          <w:rFonts w:ascii="Comic Sans MS" w:hAnsi="Comic Sans MS"/>
          <w:sz w:val="24"/>
          <w:szCs w:val="24"/>
          <w:lang w:eastAsia="tr-TR"/>
        </w:rPr>
        <w:t>Alev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Hangi öğrencinin tümcesinde sebep-sonuç ilişkisi vardır?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  a) Berk           b) Ela           c) Alev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2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.Seçeneklerdeki cümlelerin hangisinde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karşıt anlamlı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sözcükler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birlikte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kullanılmıştır</w:t>
      </w:r>
      <w:r w:rsidRPr="00125E31">
        <w:rPr>
          <w:rFonts w:ascii="Comic Sans MS" w:hAnsi="Comic Sans MS"/>
          <w:sz w:val="24"/>
          <w:szCs w:val="24"/>
          <w:lang w:eastAsia="tr-TR"/>
        </w:rPr>
        <w:t>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a) Doğum gününü dostları ile birlikte kutladı.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b) Çok genç ve yakışıklı bir delikanlıydı.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c) Ne şişman,ne de zayıf birisiydi.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roundrect id="Yuvarlatılmış Dikdörtgen 81" o:spid="_x0000_s1029" style="position:absolute;margin-left:2in;margin-top:14.55pt;width:63pt;height:27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" strokeweight="1.75pt">
            <v:stroke dashstyle="1 1"/>
            <v:textbox>
              <w:txbxContent>
                <w:p w:rsidR="00F6435D" w:rsidRPr="00554A33" w:rsidRDefault="00F6435D" w:rsidP="00125E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aynaya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0" o:spid="_x0000_s1030" style="position:absolute;margin-left:99pt;margin-top:14.55pt;width:36pt;height:27pt;z-index:25165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" strokeweight="1.75pt">
            <v:stroke dashstyle="1 1"/>
            <v:textbox>
              <w:txbxContent>
                <w:p w:rsidR="00F6435D" w:rsidRPr="00554A33" w:rsidRDefault="00F6435D" w:rsidP="00125E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iyi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9" o:spid="_x0000_s1031" style="position:absolute;margin-left:17.85pt;margin-top:14.55pt;width:1in;height:27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" strokeweight="1.75pt">
            <v:stroke dashstyle="1 1"/>
            <v:textbox>
              <w:txbxContent>
                <w:p w:rsidR="00F6435D" w:rsidRPr="00554A33" w:rsidRDefault="00F6435D" w:rsidP="00125E31">
                  <w:pPr>
                    <w:rPr>
                      <w:rFonts w:ascii="Comic Sans MS" w:hAnsi="Comic Sans MS"/>
                    </w:rPr>
                  </w:pPr>
                  <w:r w:rsidRPr="00554A33">
                    <w:rPr>
                      <w:rFonts w:ascii="Comic Sans MS" w:hAnsi="Comic Sans MS"/>
                    </w:rPr>
                    <w:t>ihtiyacı</w:t>
                  </w:r>
                </w:p>
              </w:txbxContent>
            </v:textbox>
          </v:roundrect>
        </w:pic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>
        <w:rPr>
          <w:noProof/>
          <w:lang w:eastAsia="tr-TR"/>
        </w:rPr>
        <w:pict>
          <v:roundrect id="Yuvarlatılmış Dikdörtgen 78" o:spid="_x0000_s1032" style="position:absolute;margin-left:162pt;margin-top:33.8pt;width:54pt;height:27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" strokeweight="1.75pt">
            <v:stroke dashstyle="1 1"/>
            <v:textbox>
              <w:txbxContent>
                <w:p w:rsidR="00F6435D" w:rsidRPr="00554A33" w:rsidRDefault="00F6435D" w:rsidP="00125E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dostu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7" o:spid="_x0000_s1033" style="position:absolute;margin-left:99pt;margin-top:33.8pt;width:54pt;height:27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" strokeweight="1.75pt">
            <v:stroke dashstyle="1 1"/>
            <v:textbox>
              <w:txbxContent>
                <w:p w:rsidR="00F6435D" w:rsidRPr="00554A33" w:rsidRDefault="00F6435D" w:rsidP="00125E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olanın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6" o:spid="_x0000_s1034" style="position:absolute;margin-left:17.85pt;margin-top:33.8pt;width:1in;height:27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" strokeweight="1.75pt">
            <v:stroke dashstyle="1 1"/>
            <v:textbox>
              <w:txbxContent>
                <w:p w:rsidR="00F6435D" w:rsidRPr="00554A33" w:rsidRDefault="00F6435D" w:rsidP="00125E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yoktur</w:t>
                  </w:r>
                </w:p>
              </w:txbxContent>
            </v:textbox>
          </v:roundrect>
        </w:pic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 xml:space="preserve">3. 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Kutulardaki sözcüklerle oluşturulan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anlamlı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ve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 xml:space="preserve">kurallı </w:t>
      </w:r>
      <w:r w:rsidRPr="00125E31">
        <w:rPr>
          <w:rFonts w:ascii="Comic Sans MS" w:hAnsi="Comic Sans MS"/>
          <w:sz w:val="24"/>
          <w:szCs w:val="24"/>
          <w:lang w:eastAsia="tr-TR"/>
        </w:rPr>
        <w:t>cümle hangisidir?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a) Dostu olanın iyi aynaya ihtiyacı yoktur.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b) İhtiyacı olanın aynaya iyi dostu yoktur.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c) İyi dostu olanın aynaya ihtiyacı yoktur.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4.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Aşağıdaki tarihlerden hangisinin yazımı </w:t>
      </w:r>
      <w:r w:rsidRPr="00125E31">
        <w:rPr>
          <w:rFonts w:ascii="Comic Sans MS" w:hAnsi="Comic Sans MS"/>
          <w:b/>
          <w:sz w:val="24"/>
          <w:szCs w:val="24"/>
          <w:u w:val="single"/>
          <w:lang w:eastAsia="tr-TR"/>
        </w:rPr>
        <w:t>yanlıştır</w:t>
      </w:r>
      <w:r w:rsidRPr="00125E31">
        <w:rPr>
          <w:rFonts w:ascii="Comic Sans MS" w:hAnsi="Comic Sans MS"/>
          <w:sz w:val="24"/>
          <w:szCs w:val="24"/>
          <w:lang w:eastAsia="tr-TR"/>
        </w:rPr>
        <w:t>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A) 19 Mayıs 1919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B) 19 mayıs 1919 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C) 19.05.1919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5.</w:t>
      </w:r>
      <w:r w:rsidRPr="00125E31">
        <w:rPr>
          <w:rFonts w:ascii="Comic Sans MS" w:hAnsi="Comic Sans MS"/>
          <w:sz w:val="24"/>
          <w:szCs w:val="24"/>
          <w:lang w:eastAsia="tr-TR"/>
        </w:rPr>
        <w:t>Seçeneklerdeki cümlelerin hangisinde         “-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de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” nin yazılışı  ilgili bir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 xml:space="preserve">yazım yanlışı </w:t>
      </w:r>
      <w:r w:rsidRPr="00125E31">
        <w:rPr>
          <w:rFonts w:ascii="Comic Sans MS" w:hAnsi="Comic Sans MS"/>
          <w:b/>
          <w:sz w:val="24"/>
          <w:szCs w:val="24"/>
          <w:u w:val="single"/>
          <w:lang w:eastAsia="tr-TR"/>
        </w:rPr>
        <w:t>yapılmamıştır</w:t>
      </w:r>
      <w:r w:rsidRPr="00125E31">
        <w:rPr>
          <w:rFonts w:ascii="Comic Sans MS" w:hAnsi="Comic Sans MS"/>
          <w:sz w:val="24"/>
          <w:szCs w:val="24"/>
          <w:lang w:eastAsia="tr-TR"/>
        </w:rPr>
        <w:t>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a) Sarıyer’de İstanbul’un ilçelerinden biridir.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b) Masa da kalemimi unuttum.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c) Hanife de fülüt çalabiliyor.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6.</w:t>
      </w:r>
      <w:r w:rsidRPr="006D7E80">
        <w:rPr>
          <w:rFonts w:ascii="Comic Sans MS" w:hAnsi="Comic Sans MS"/>
          <w:noProof/>
          <w:sz w:val="24"/>
          <w:szCs w:val="24"/>
          <w:lang w:eastAsia="tr-TR"/>
        </w:rPr>
        <w:pict>
          <v:shape id="Resim 66" o:spid="_x0000_i1028" type="#_x0000_t75" style="width:35.25pt;height:25.5pt;visibility:visible">
            <v:imagedata r:id="rId8" o:title=""/>
          </v:shape>
        </w:pic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 </w:t>
      </w:r>
      <w:r w:rsidRPr="006D7E80">
        <w:rPr>
          <w:rFonts w:ascii="Comic Sans MS" w:hAnsi="Comic Sans MS"/>
          <w:noProof/>
          <w:sz w:val="24"/>
          <w:szCs w:val="24"/>
          <w:lang w:eastAsia="tr-TR"/>
        </w:rPr>
        <w:pict>
          <v:shape id="Resim 65" o:spid="_x0000_i1029" type="#_x0000_t75" style="width:40.5pt;height:40.5pt;visibility:visible">
            <v:imagedata r:id="rId9" o:title=""/>
          </v:shape>
        </w:pic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</w:t>
      </w:r>
      <w:r w:rsidRPr="006D7E80">
        <w:rPr>
          <w:rFonts w:ascii="Comic Sans MS" w:hAnsi="Comic Sans MS"/>
          <w:noProof/>
          <w:sz w:val="24"/>
          <w:szCs w:val="24"/>
          <w:lang w:eastAsia="tr-TR"/>
        </w:rPr>
        <w:pict>
          <v:shape id="Resim 64" o:spid="_x0000_i1030" type="#_x0000_t75" style="width:67.5pt;height:30.75pt;visibility:visible">
            <v:imagedata r:id="rId10" o:title=""/>
          </v:shape>
        </w:pic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</w:t>
      </w:r>
      <w:r w:rsidRPr="006D7E80">
        <w:rPr>
          <w:rFonts w:ascii="Comic Sans MS" w:hAnsi="Comic Sans MS"/>
          <w:noProof/>
          <w:sz w:val="24"/>
          <w:szCs w:val="24"/>
          <w:lang w:eastAsia="tr-TR"/>
        </w:rPr>
        <w:pict>
          <v:shape id="Resim 63" o:spid="_x0000_i1031" type="#_x0000_t75" style="width:36.75pt;height:25.5pt;visibility:visible">
            <v:imagedata r:id="rId11" o:title=""/>
          </v:shape>
        </w:pic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Görseli verilen varlık adları hecelerine ayrıldığında kaç tanesi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iki heceden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oluşur?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a) 2                      b) 3              c) 4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7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. </w:t>
      </w:r>
      <w:r w:rsidRPr="006D7E80">
        <w:rPr>
          <w:rFonts w:ascii="Comic Sans MS" w:hAnsi="Comic Sans MS"/>
          <w:noProof/>
          <w:sz w:val="24"/>
          <w:szCs w:val="24"/>
          <w:lang w:eastAsia="tr-TR"/>
        </w:rPr>
        <w:pict>
          <v:shape id="Resim 62" o:spid="_x0000_i1032" type="#_x0000_t75" style="width:73.5pt;height:27pt;visibility:visible">
            <v:imagedata r:id="rId12" o:title=""/>
          </v:shape>
        </w:pic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Yukarıdaki varlığın adına hangi ek eklenirse sözcük,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meslek adı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olur?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a) –lik              b) –çı                c) –ler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Dikdörtgen 75" o:spid="_x0000_s1035" style="position:absolute;margin-left:16.5pt;margin-top:2pt;width:153pt;height:8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" strokeweight="2pt">
            <v:stroke dashstyle="1 1" endcap="round"/>
            <v:textbox>
              <w:txbxContent>
                <w:p w:rsidR="00F6435D" w:rsidRDefault="00F6435D" w:rsidP="00125E31">
                  <w:pPr>
                    <w:rPr>
                      <w:rFonts w:ascii="Comic Sans MS" w:hAnsi="Comic Sans MS"/>
                    </w:rPr>
                  </w:pPr>
                  <w:r w:rsidRPr="005808D7">
                    <w:rPr>
                      <w:rFonts w:ascii="Comic Sans MS" w:hAnsi="Comic Sans MS"/>
                    </w:rPr>
                    <w:t>Çiçek açar dallarımda</w:t>
                  </w:r>
                </w:p>
                <w:p w:rsidR="00F6435D" w:rsidRDefault="00F6435D" w:rsidP="00125E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Kucak açtım arılara</w:t>
                  </w:r>
                </w:p>
                <w:p w:rsidR="00F6435D" w:rsidRDefault="00F6435D" w:rsidP="00125E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Kuşlar yapar yuvasını</w:t>
                  </w:r>
                </w:p>
                <w:p w:rsidR="00F6435D" w:rsidRPr="005808D7" w:rsidRDefault="00F6435D" w:rsidP="00125E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Yapraklarım arasında.</w:t>
                  </w:r>
                </w:p>
              </w:txbxContent>
            </v:textbox>
          </v:rect>
        </w:pic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8.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Yukarıdaki şiire göre konuşan varlık hangisidir?</w:t>
      </w:r>
    </w:p>
    <w:p w:rsidR="00F6435D" w:rsidRPr="00125E31" w:rsidRDefault="00F6435D" w:rsidP="00125E31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6D7E80">
        <w:rPr>
          <w:rFonts w:ascii="Comic Sans MS" w:hAnsi="Comic Sans MS"/>
          <w:noProof/>
          <w:sz w:val="24"/>
          <w:szCs w:val="24"/>
          <w:lang w:eastAsia="tr-TR"/>
        </w:rPr>
        <w:pict>
          <v:shape id="Resim 61" o:spid="_x0000_i1033" type="#_x0000_t75" style="width:37.5pt;height:37.5pt;visibility:visible">
            <v:imagedata r:id="rId13" o:title=""/>
          </v:shape>
        </w:pic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        b) </w:t>
      </w:r>
      <w:r w:rsidRPr="006D7E80">
        <w:rPr>
          <w:rFonts w:ascii="Comic Sans MS" w:hAnsi="Comic Sans MS"/>
          <w:noProof/>
          <w:sz w:val="24"/>
          <w:szCs w:val="24"/>
          <w:lang w:eastAsia="tr-TR"/>
        </w:rPr>
        <w:pict>
          <v:shape id="Resim 60" o:spid="_x0000_i1034" type="#_x0000_t75" style="width:28.5pt;height:36pt;visibility:visible">
            <v:imagedata r:id="rId14" o:title=""/>
          </v:shape>
        </w:pic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         c) </w:t>
      </w:r>
      <w:r w:rsidRPr="006D7E80">
        <w:rPr>
          <w:rFonts w:ascii="Comic Sans MS" w:hAnsi="Comic Sans MS"/>
          <w:noProof/>
          <w:sz w:val="24"/>
          <w:szCs w:val="24"/>
          <w:lang w:eastAsia="tr-TR"/>
        </w:rPr>
        <w:pict>
          <v:shape id="Resim 59" o:spid="_x0000_i1035" type="#_x0000_t75" style="width:46.5pt;height:32.25pt;visibility:visible">
            <v:imagedata r:id="rId15" o:title=""/>
          </v:shape>
        </w:pict>
      </w:r>
    </w:p>
    <w:p w:rsidR="00F6435D" w:rsidRPr="00125E31" w:rsidRDefault="00F6435D" w:rsidP="00125E31">
      <w:pPr>
        <w:spacing w:after="0" w:line="240" w:lineRule="auto"/>
        <w:ind w:left="360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9)”Birlikten kuvvet doğar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” atasözünün anlamı hangi seçenekte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doğru verilmiştir</w:t>
      </w:r>
      <w:r w:rsidRPr="00125E31">
        <w:rPr>
          <w:rFonts w:ascii="Comic Sans MS" w:hAnsi="Comic Sans MS"/>
          <w:sz w:val="24"/>
          <w:szCs w:val="24"/>
          <w:lang w:eastAsia="tr-TR"/>
        </w:rPr>
        <w:t>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A) Çaba harcamadan kazanç sağlanmaz.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B) Güçlerimizi birleştirirsek zorlukları yeneriz.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C) Zamanı iyi değerlendirmeliyiz.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10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. Aşağıdaki sözcüklerden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kaç tanesi sesteş ( eş sesli</w:t>
      </w:r>
      <w:r w:rsidRPr="00125E31">
        <w:rPr>
          <w:rFonts w:ascii="Comic Sans MS" w:hAnsi="Comic Sans MS"/>
          <w:sz w:val="24"/>
          <w:szCs w:val="24"/>
          <w:lang w:eastAsia="tr-TR"/>
        </w:rPr>
        <w:t>) tir?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oval id="Oval 74" o:spid="_x0000_s1036" style="position:absolute;margin-left:106.5pt;margin-top:2.05pt;width:45pt;height:40.1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">
            <v:textbox>
              <w:txbxContent>
                <w:p w:rsidR="00F6435D" w:rsidRPr="009627B4" w:rsidRDefault="00F6435D" w:rsidP="00125E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İp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3" o:spid="_x0000_s1037" style="position:absolute;margin-left:160.5pt;margin-top:2.05pt;width:45pt;height:40.1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">
            <v:textbox>
              <w:txbxContent>
                <w:p w:rsidR="00F6435D" w:rsidRPr="009627B4" w:rsidRDefault="00F6435D" w:rsidP="00125E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2" o:spid="_x0000_s1038" style="position:absolute;margin-left:214.5pt;margin-top:2.05pt;width:45pt;height:40.1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">
            <v:textbox>
              <w:txbxContent>
                <w:p w:rsidR="00F6435D" w:rsidRPr="009627B4" w:rsidRDefault="00F6435D" w:rsidP="00125E31">
                  <w:pPr>
                    <w:rPr>
                      <w:rFonts w:ascii="Comic Sans MS" w:hAnsi="Comic Sans MS"/>
                    </w:rPr>
                  </w:pPr>
                  <w:r w:rsidRPr="009627B4">
                    <w:rPr>
                      <w:rFonts w:ascii="Comic Sans MS" w:hAnsi="Comic Sans MS"/>
                    </w:rPr>
                    <w:t>A</w:t>
                  </w:r>
                  <w:r>
                    <w:rPr>
                      <w:rFonts w:ascii="Comic Sans MS" w:hAnsi="Comic Sans MS"/>
                    </w:rPr>
                    <w:t>ş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1" o:spid="_x0000_s1039" style="position:absolute;margin-left:52.5pt;margin-top:2.05pt;width:45pt;height:40.1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">
            <v:textbox>
              <w:txbxContent>
                <w:p w:rsidR="00F6435D" w:rsidRPr="009627B4" w:rsidRDefault="00F6435D" w:rsidP="00125E3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Ot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0" o:spid="_x0000_s1040" style="position:absolute;margin-left:-1.5pt;margin-top:2.05pt;width:45pt;height:40.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">
            <v:textbox>
              <w:txbxContent>
                <w:p w:rsidR="00F6435D" w:rsidRPr="009627B4" w:rsidRDefault="00F6435D" w:rsidP="00125E31">
                  <w:pPr>
                    <w:rPr>
                      <w:rFonts w:ascii="Comic Sans MS" w:hAnsi="Comic Sans MS"/>
                    </w:rPr>
                  </w:pPr>
                  <w:r w:rsidRPr="009627B4">
                    <w:rPr>
                      <w:rFonts w:ascii="Comic Sans MS" w:hAnsi="Comic Sans MS"/>
                    </w:rPr>
                    <w:t>At</w:t>
                  </w:r>
                </w:p>
              </w:txbxContent>
            </v:textbox>
          </v:oval>
        </w:pic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A) 3                  B) 4               C) 5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tabs>
          <w:tab w:val="left" w:pos="6030"/>
        </w:tabs>
        <w:spacing w:after="0" w:line="240" w:lineRule="auto"/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11-</w:t>
      </w:r>
      <w:r w:rsidRPr="00125E31">
        <w:rPr>
          <w:rFonts w:ascii="Comic Sans MS" w:hAnsi="Comic Sans MS"/>
          <w:noProof/>
          <w:sz w:val="24"/>
          <w:szCs w:val="24"/>
          <w:lang w:eastAsia="tr-TR"/>
        </w:rPr>
        <w:t xml:space="preserve">Aşağıdaki altı çizilmiş kelimelerin hangisi aldığı </w:t>
      </w:r>
      <w:r w:rsidRPr="00125E31">
        <w:rPr>
          <w:rFonts w:ascii="Comic Sans MS" w:hAnsi="Comic Sans MS"/>
          <w:b/>
          <w:noProof/>
          <w:sz w:val="24"/>
          <w:szCs w:val="24"/>
          <w:lang w:eastAsia="tr-TR"/>
        </w:rPr>
        <w:t xml:space="preserve">ek yüzünden farklı anlam kazanmış bir kelime </w:t>
      </w:r>
      <w:r w:rsidRPr="00125E31"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t>değildir</w:t>
      </w:r>
      <w:r w:rsidRPr="00125E31">
        <w:rPr>
          <w:rFonts w:ascii="Comic Sans MS" w:hAnsi="Comic Sans MS"/>
          <w:b/>
          <w:noProof/>
          <w:sz w:val="24"/>
          <w:szCs w:val="24"/>
          <w:lang w:eastAsia="tr-TR"/>
        </w:rPr>
        <w:t>?</w:t>
      </w:r>
    </w:p>
    <w:p w:rsidR="00F6435D" w:rsidRPr="00125E31" w:rsidRDefault="00F6435D" w:rsidP="00125E31">
      <w:pPr>
        <w:tabs>
          <w:tab w:val="left" w:pos="6030"/>
        </w:tabs>
        <w:spacing w:after="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</w:p>
    <w:p w:rsidR="00F6435D" w:rsidRPr="00125E31" w:rsidRDefault="00F6435D" w:rsidP="00125E31">
      <w:pPr>
        <w:tabs>
          <w:tab w:val="left" w:pos="6030"/>
        </w:tabs>
        <w:spacing w:after="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  <w:r w:rsidRPr="00125E31">
        <w:rPr>
          <w:rFonts w:ascii="Comic Sans MS" w:hAnsi="Comic Sans MS"/>
          <w:noProof/>
          <w:sz w:val="24"/>
          <w:szCs w:val="24"/>
          <w:lang w:eastAsia="tr-TR"/>
        </w:rPr>
        <w:t xml:space="preserve">A) Bu yıl </w:t>
      </w:r>
      <w:r w:rsidRPr="00125E31"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t>zeytinyağı</w:t>
      </w:r>
      <w:r w:rsidRPr="00125E31">
        <w:rPr>
          <w:rFonts w:ascii="Comic Sans MS" w:hAnsi="Comic Sans MS"/>
          <w:noProof/>
          <w:sz w:val="24"/>
          <w:szCs w:val="24"/>
          <w:lang w:eastAsia="tr-TR"/>
        </w:rPr>
        <w:t xml:space="preserve"> üretimi artacakmış.</w:t>
      </w:r>
    </w:p>
    <w:p w:rsidR="00F6435D" w:rsidRPr="00125E31" w:rsidRDefault="00F6435D" w:rsidP="00125E31">
      <w:pPr>
        <w:tabs>
          <w:tab w:val="left" w:pos="6030"/>
        </w:tabs>
        <w:spacing w:after="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  <w:r w:rsidRPr="00125E31">
        <w:rPr>
          <w:rFonts w:ascii="Comic Sans MS" w:hAnsi="Comic Sans MS"/>
          <w:noProof/>
          <w:sz w:val="24"/>
          <w:szCs w:val="24"/>
          <w:lang w:eastAsia="tr-TR"/>
        </w:rPr>
        <w:t xml:space="preserve">B) Ne yapalım çocuk </w:t>
      </w:r>
      <w:r w:rsidRPr="00125E31"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t>görgüsüz</w:t>
      </w:r>
      <w:r w:rsidRPr="00125E31">
        <w:rPr>
          <w:rFonts w:ascii="Comic Sans MS" w:hAnsi="Comic Sans MS"/>
          <w:noProof/>
          <w:sz w:val="24"/>
          <w:szCs w:val="24"/>
          <w:lang w:eastAsia="tr-TR"/>
        </w:rPr>
        <w:t xml:space="preserve"> çıktı.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noProof/>
          <w:sz w:val="24"/>
          <w:szCs w:val="24"/>
          <w:lang w:eastAsia="tr-TR"/>
        </w:rPr>
        <w:t xml:space="preserve">C) Ben böyle </w:t>
      </w:r>
      <w:r w:rsidRPr="00125E31"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t>sevgi</w:t>
      </w:r>
      <w:r w:rsidRPr="00125E31">
        <w:rPr>
          <w:rFonts w:ascii="Comic Sans MS" w:hAnsi="Comic Sans MS"/>
          <w:noProof/>
          <w:sz w:val="24"/>
          <w:szCs w:val="24"/>
          <w:lang w:eastAsia="tr-TR"/>
        </w:rPr>
        <w:t xml:space="preserve"> görmedim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b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12-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lang w:eastAsia="tr-TR"/>
        </w:rPr>
      </w:pPr>
      <w:r w:rsidRPr="006D7E80">
        <w:rPr>
          <w:rFonts w:ascii="Comic Sans MS" w:hAnsi="Comic Sans MS"/>
          <w:noProof/>
          <w:lang w:eastAsia="tr-TR"/>
        </w:rPr>
        <w:pict>
          <v:shape id="Resim 58" o:spid="_x0000_i1036" type="#_x0000_t75" alt="ekshinet9" style="width:53.25pt;height:27.75pt;visibility:visible">
            <v:imagedata r:id="rId16" o:title=""/>
            <o:lock v:ext="edit" cropping="t"/>
          </v:shape>
        </w:pic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Aşağıdaki cümlelerin hangisinde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karşılaştırma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(kıyaslama) söz konusu </w:t>
      </w:r>
      <w:r w:rsidRPr="00125E31">
        <w:rPr>
          <w:rFonts w:ascii="Comic Sans MS" w:hAnsi="Comic Sans MS"/>
          <w:b/>
          <w:i/>
          <w:sz w:val="24"/>
          <w:szCs w:val="24"/>
          <w:u w:val="single"/>
          <w:lang w:eastAsia="tr-TR"/>
        </w:rPr>
        <w:t>değildir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? 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A) Benim elbisem senini ki kadar iyi değil                                                                      B) Ritmik sayamadığım için bölme yapamıyorum.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C) Küçük kardeşim benden daha çalışkan.      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25E31">
        <w:rPr>
          <w:rFonts w:ascii="Comic Sans MS" w:hAnsi="Comic Sans MS"/>
          <w:b/>
          <w:sz w:val="24"/>
          <w:szCs w:val="24"/>
        </w:rPr>
        <w:t>13-</w:t>
      </w:r>
      <w:r w:rsidRPr="00125E31">
        <w:rPr>
          <w:rFonts w:ascii="Comic Sans MS" w:hAnsi="Comic Sans MS"/>
          <w:sz w:val="24"/>
          <w:szCs w:val="24"/>
        </w:rPr>
        <w:t>Aşağıdaki cümlelerin hangisinde</w:t>
      </w:r>
      <w:r w:rsidRPr="00125E31">
        <w:rPr>
          <w:rFonts w:ascii="Comic Sans MS" w:hAnsi="Comic Sans MS"/>
        </w:rPr>
        <w:t xml:space="preserve">  </w:t>
      </w:r>
      <w:r w:rsidRPr="00125E31">
        <w:rPr>
          <w:rFonts w:ascii="Comic Sans MS" w:hAnsi="Comic Sans MS"/>
          <w:sz w:val="24"/>
          <w:szCs w:val="24"/>
        </w:rPr>
        <w:t xml:space="preserve">, tümcenin  anlamını daha anlaşılır hale getiren </w:t>
      </w:r>
      <w:r w:rsidRPr="00125E31">
        <w:rPr>
          <w:rFonts w:ascii="Comic Sans MS" w:hAnsi="Comic Sans MS"/>
          <w:b/>
          <w:sz w:val="24"/>
          <w:szCs w:val="24"/>
        </w:rPr>
        <w:t xml:space="preserve">destekleyici bir sözcük </w:t>
      </w:r>
      <w:r w:rsidRPr="00125E31">
        <w:rPr>
          <w:rFonts w:ascii="Comic Sans MS" w:hAnsi="Comic Sans MS"/>
          <w:b/>
          <w:sz w:val="24"/>
          <w:szCs w:val="24"/>
          <w:u w:val="single"/>
        </w:rPr>
        <w:t>vardır</w:t>
      </w:r>
      <w:r w:rsidRPr="00125E31">
        <w:rPr>
          <w:rFonts w:ascii="Comic Sans MS" w:hAnsi="Comic Sans MS"/>
          <w:sz w:val="24"/>
          <w:szCs w:val="24"/>
        </w:rPr>
        <w:t xml:space="preserve"> 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 A)Okula gelmediği için grafikler konusunu öğrenemedi.                                                          B)Muhammet Diyar’dan daha uzundur.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C)Oyun oynarken özellikle zamanın farkında olmuyordu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   </w:t>
      </w:r>
      <w:hyperlink r:id="rId17" w:history="1">
        <w:r w:rsidRPr="006D7E80">
          <w:rPr>
            <w:rFonts w:ascii="Arial" w:hAnsi="Arial" w:cs="Arial"/>
            <w:noProof/>
            <w:color w:val="0000FF"/>
            <w:sz w:val="24"/>
            <w:szCs w:val="24"/>
            <w:lang w:eastAsia="tr-TR"/>
          </w:rPr>
          <w:pict>
            <v:shape id="Resim 57" o:spid="_x0000_i1037" type="#_x0000_t75" alt="http://t3.gstatic.com/images?q=tbn:Aisn36qli64F_M:http://yhs.cumhuriyet.com.tr/medya.php%3Fmn%3D9036" href="http://images.google.com.tr/imgres?imgurl=http://yhs.cumhuriyet.com.tr/medya.php?mn=9036&amp;imgrefurl=http://yhs.cumhuriyet.com.tr/?hn=66912&amp;usg=__B7symOE1u2f6c2Ohwj7hyYfgBA4=&amp;h=254&amp;w=300&amp;sz=24&amp;hl=tr&amp;start=116&amp;um=1&amp;tbnid=Aisn36qli64F_M:&amp;tbnh=98&amp;tbnw=116&amp;prev=/images?q=arda+turan&amp;ndsp=20&amp;hl=tr&amp;rlz=1R2ADFA_trTR341&amp;sa=N&amp;start=100&amp;um" style="width:71.25pt;height:60pt;visibility:visible" o:button="t">
              <v:fill o:detectmouseclick="t"/>
              <v:imagedata r:id="rId18" o:title=""/>
            </v:shape>
          </w:pict>
        </w:r>
      </w:hyperlink>
      <w:r w:rsidRPr="00125E31">
        <w:rPr>
          <w:rFonts w:ascii="Comic Sans MS" w:hAnsi="Comic Sans MS"/>
          <w:sz w:val="24"/>
          <w:szCs w:val="24"/>
          <w:lang w:eastAsia="tr-TR"/>
        </w:rPr>
        <w:t xml:space="preserve">                                                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14-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“Geçen ay oynanan Türkiye (  ) Yunanistan maçında 3 (  ) golü  Arda  mı  attı (    )”                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*Yukarıdaki  cümlede  parantez  içlerine sırayla hangi  noktalama işaretleri konur 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A  ) ( - ) ( . ) ( ? )                                                      B  ) ( , ) ( . )  ( . )                                                C )  ( - ) ( - ) ( . )   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15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- Aşağıdaki cümlelerin hangisinde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adın      –den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durumunda olan bir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 xml:space="preserve">sözcük </w:t>
      </w:r>
      <w:r w:rsidRPr="00125E31">
        <w:rPr>
          <w:rFonts w:ascii="Comic Sans MS" w:hAnsi="Comic Sans MS"/>
          <w:b/>
          <w:sz w:val="24"/>
          <w:szCs w:val="24"/>
          <w:u w:val="single"/>
          <w:lang w:eastAsia="tr-TR"/>
        </w:rPr>
        <w:t>vardır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A)Parktaki kamyonda karpuz var.                                                 BGülden sınavda okul birincisi oldu.             C)Annem sütten muhallebi yaptı.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25E31">
        <w:rPr>
          <w:rFonts w:ascii="Comic Sans MS" w:hAnsi="Comic Sans MS"/>
          <w:b/>
          <w:sz w:val="24"/>
          <w:szCs w:val="24"/>
        </w:rPr>
        <w:t>16-</w:t>
      </w:r>
      <w:r w:rsidRPr="00125E31">
        <w:rPr>
          <w:rFonts w:ascii="Comic Sans MS" w:hAnsi="Comic Sans MS"/>
          <w:sz w:val="24"/>
          <w:szCs w:val="24"/>
        </w:rPr>
        <w:t>Aşağıdaki cümlelerin hangisinde</w:t>
      </w:r>
      <w:r w:rsidRPr="00125E31">
        <w:rPr>
          <w:rFonts w:ascii="Comic Sans MS" w:hAnsi="Comic Sans MS"/>
        </w:rPr>
        <w:t xml:space="preserve">  </w:t>
      </w:r>
      <w:r w:rsidRPr="00125E31">
        <w:rPr>
          <w:rFonts w:ascii="Comic Sans MS" w:hAnsi="Comic Sans MS"/>
          <w:sz w:val="24"/>
          <w:szCs w:val="24"/>
        </w:rPr>
        <w:t xml:space="preserve">, tümcenin  anlamını daha anlaşılır hale getiren </w:t>
      </w:r>
      <w:r w:rsidRPr="00125E31">
        <w:rPr>
          <w:rFonts w:ascii="Comic Sans MS" w:hAnsi="Comic Sans MS"/>
          <w:b/>
          <w:sz w:val="24"/>
          <w:szCs w:val="24"/>
        </w:rPr>
        <w:t xml:space="preserve">destekleyici ve açıklayıcı bir sözcük </w:t>
      </w:r>
      <w:r w:rsidRPr="00125E31">
        <w:rPr>
          <w:rFonts w:ascii="Comic Sans MS" w:hAnsi="Comic Sans MS"/>
          <w:b/>
          <w:sz w:val="24"/>
          <w:szCs w:val="24"/>
          <w:u w:val="single"/>
        </w:rPr>
        <w:t>kullanılmamıştır</w:t>
      </w:r>
      <w:r w:rsidRPr="00125E31">
        <w:rPr>
          <w:rFonts w:ascii="Comic Sans MS" w:hAnsi="Comic Sans MS"/>
          <w:sz w:val="24"/>
          <w:szCs w:val="24"/>
        </w:rPr>
        <w:t>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A)Sarayları gezdim Dolmabahçe gibisini görmedim.                                                               B)</w:t>
      </w:r>
      <w:r w:rsidRPr="00125E31">
        <w:rPr>
          <w:rFonts w:ascii="Times New Roman" w:hAnsi="Times New Roman"/>
          <w:sz w:val="28"/>
          <w:szCs w:val="28"/>
          <w:u w:val="single"/>
          <w:lang w:eastAsia="tr-TR"/>
        </w:rPr>
        <w:t xml:space="preserve"> </w:t>
      </w:r>
      <w:r w:rsidRPr="00125E31">
        <w:rPr>
          <w:rFonts w:ascii="Comic Sans MS" w:hAnsi="Comic Sans MS"/>
          <w:sz w:val="24"/>
          <w:szCs w:val="24"/>
          <w:lang w:eastAsia="tr-TR"/>
        </w:rPr>
        <w:t>Sesim kısıktı bu yüzden şiir okuyamadım.                                                          C)Öğretmenimiz  defterimize  örnek olarak birkaç  soru  yazdırdı.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17-</w:t>
      </w:r>
      <w:r w:rsidRPr="00125E31">
        <w:rPr>
          <w:rFonts w:ascii="Comic Sans MS" w:hAnsi="Comic Sans MS"/>
          <w:lang w:eastAsia="tr-TR"/>
        </w:rPr>
        <w:t xml:space="preserve"> 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Hangi cümlede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yazımı yanlış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bir sözcük </w:t>
      </w:r>
      <w:r w:rsidRPr="00125E31">
        <w:rPr>
          <w:rFonts w:ascii="Comic Sans MS" w:hAnsi="Comic Sans MS"/>
          <w:b/>
          <w:sz w:val="24"/>
          <w:szCs w:val="24"/>
          <w:u w:val="single"/>
          <w:lang w:eastAsia="tr-TR"/>
        </w:rPr>
        <w:t>vardır?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 A) Cumhuriyetimiz 29 Ekim 1923’te kuruldu.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 B) Depremzedelere çadır dağıtıldı.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C) Yalnız, yalnış  yazanlara kızarım</w:t>
      </w:r>
      <w:r w:rsidRPr="00125E31">
        <w:rPr>
          <w:rFonts w:ascii="Comic Sans MS" w:hAnsi="Comic Sans MS"/>
          <w:lang w:eastAsia="tr-TR"/>
        </w:rPr>
        <w:t>.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   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18</w:t>
      </w:r>
      <w:r w:rsidRPr="00125E31">
        <w:rPr>
          <w:rFonts w:ascii="Comic Sans MS" w:hAnsi="Comic Sans MS"/>
          <w:sz w:val="24"/>
          <w:szCs w:val="24"/>
          <w:lang w:eastAsia="tr-TR"/>
        </w:rPr>
        <w:t>-</w:t>
      </w:r>
      <w:r w:rsidRPr="00125E31">
        <w:rPr>
          <w:rFonts w:ascii="Comic Sans MS" w:hAnsi="Comic Sans MS"/>
          <w:lang w:eastAsia="tr-TR"/>
        </w:rPr>
        <w:t xml:space="preserve"> 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Aşağıdaki sözcüklerden hangisi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 xml:space="preserve">birleşik yapılı </w:t>
      </w:r>
      <w:r w:rsidRPr="00125E31">
        <w:rPr>
          <w:rFonts w:ascii="Comic Sans MS" w:hAnsi="Comic Sans MS"/>
          <w:b/>
          <w:sz w:val="24"/>
          <w:szCs w:val="24"/>
          <w:u w:val="single"/>
          <w:lang w:eastAsia="tr-TR"/>
        </w:rPr>
        <w:t>değildir</w:t>
      </w:r>
      <w:r w:rsidRPr="00125E31">
        <w:rPr>
          <w:rFonts w:ascii="Comic Sans MS" w:hAnsi="Comic Sans MS"/>
          <w:sz w:val="24"/>
          <w:szCs w:val="24"/>
          <w:lang w:eastAsia="tr-TR"/>
        </w:rPr>
        <w:t>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A)Saklambaç                                                                  B) Körebe                                                                 C) Başbakan               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19-</w:t>
      </w:r>
      <w:r w:rsidRPr="00125E31">
        <w:rPr>
          <w:rFonts w:ascii="Comic Sans MS" w:hAnsi="Comic Sans MS"/>
          <w:sz w:val="24"/>
          <w:szCs w:val="24"/>
          <w:lang w:eastAsia="tr-TR"/>
        </w:rPr>
        <w:t>Aşağıdaki cümlelerde geçen ‘’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-mi’’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lerden hangisi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yanlış yazılmıştır 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a)Masa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mı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toparladık.                                          b)Fatmanur da  geldi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mi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 ?                                           c)Yaşar’ı aradınız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mı</w:t>
      </w:r>
      <w:r w:rsidRPr="00125E31">
        <w:rPr>
          <w:rFonts w:ascii="Comic Sans MS" w:hAnsi="Comic Sans MS"/>
          <w:sz w:val="24"/>
          <w:szCs w:val="24"/>
          <w:lang w:eastAsia="tr-TR"/>
        </w:rPr>
        <w:t>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 w:rsidRPr="00125E31">
        <w:rPr>
          <w:rFonts w:ascii="Comic Sans MS" w:hAnsi="Comic Sans MS"/>
          <w:b/>
          <w:sz w:val="24"/>
          <w:szCs w:val="24"/>
          <w:lang w:eastAsia="tr-TR"/>
        </w:rPr>
        <w:t>20-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Aşağıdaki cümlelerin hangisinde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soru anlamı vardır ?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>a)Konya ‘ya vardın mı Mevlana’yı görmelisin       b)</w:t>
      </w:r>
      <w:r w:rsidRPr="00125E31"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125E31">
        <w:rPr>
          <w:rFonts w:ascii="Comic Sans MS" w:hAnsi="Comic Sans MS"/>
          <w:sz w:val="24"/>
          <w:szCs w:val="24"/>
          <w:lang w:eastAsia="tr-TR"/>
        </w:rPr>
        <w:t>Tanıdık birini bulmak için mi geldin buraya c)Nasıl olsa bugün dayımlarda kalacağız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      </w:t>
      </w:r>
      <w:r w:rsidRPr="00125E31">
        <w:rPr>
          <w:rFonts w:ascii="Comic Sans MS" w:hAnsi="Comic Sans MS"/>
          <w:b/>
          <w:sz w:val="24"/>
          <w:szCs w:val="24"/>
          <w:lang w:eastAsia="tr-TR"/>
        </w:rPr>
        <w:t>Türkçe soruları bitmiştir . Kontrolünüzü yapıp optik okuyucuyu doldurun</w:t>
      </w:r>
      <w:r w:rsidRPr="00125E31">
        <w:rPr>
          <w:rFonts w:ascii="Comic Sans MS" w:hAnsi="Comic Sans MS"/>
          <w:sz w:val="24"/>
          <w:szCs w:val="24"/>
          <w:lang w:eastAsia="tr-TR"/>
        </w:rPr>
        <w:t xml:space="preserve">.        </w:t>
      </w: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6435D" w:rsidRPr="00125E31" w:rsidRDefault="00F6435D" w:rsidP="00125E31">
      <w:pPr>
        <w:spacing w:after="0" w:line="240" w:lineRule="auto"/>
        <w:rPr>
          <w:rFonts w:ascii="Comic Sans MS" w:hAnsi="Comic Sans MS"/>
          <w:noProof/>
          <w:sz w:val="24"/>
          <w:szCs w:val="24"/>
          <w:lang w:eastAsia="tr-TR"/>
        </w:rPr>
      </w:pPr>
      <w:r w:rsidRPr="00125E31">
        <w:rPr>
          <w:rFonts w:ascii="Comic Sans MS" w:hAnsi="Comic Sans MS"/>
          <w:sz w:val="24"/>
          <w:szCs w:val="24"/>
          <w:lang w:eastAsia="tr-TR"/>
        </w:rPr>
        <w:t xml:space="preserve">     </w:t>
      </w:r>
    </w:p>
    <w:bookmarkStart w:id="0" w:name="_GoBack"/>
    <w:bookmarkEnd w:id="0"/>
    <w:p w:rsidR="00F6435D" w:rsidRDefault="00F6435D" w:rsidP="00625B0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fldChar w:fldCharType="begin"/>
      </w:r>
      <w:r>
        <w:rPr>
          <w:rFonts w:ascii="Comic Sans MS" w:hAnsi="Comic Sans MS"/>
          <w:sz w:val="24"/>
          <w:szCs w:val="24"/>
        </w:rPr>
        <w:instrText xml:space="preserve"> HYPERLINK "http://www.sorubak.com/" </w:instrText>
      </w:r>
      <w:r>
        <w:rPr>
          <w:rFonts w:ascii="Comic Sans MS" w:hAnsi="Comic Sans MS"/>
          <w:sz w:val="24"/>
          <w:szCs w:val="24"/>
        </w:rPr>
        <w:fldChar w:fldCharType="separate"/>
      </w:r>
      <w:r>
        <w:rPr>
          <w:rStyle w:val="Hyperlink"/>
          <w:rFonts w:ascii="Comic Sans MS" w:hAnsi="Comic Sans MS"/>
          <w:sz w:val="24"/>
          <w:szCs w:val="24"/>
        </w:rPr>
        <w:t>www.sorubak.com</w:t>
      </w:r>
      <w:r>
        <w:rPr>
          <w:rFonts w:ascii="Comic Sans MS" w:hAnsi="Comic Sans MS"/>
          <w:sz w:val="24"/>
          <w:szCs w:val="24"/>
        </w:rPr>
        <w:fldChar w:fldCharType="end"/>
      </w:r>
      <w:r>
        <w:rPr>
          <w:rFonts w:ascii="Comic Sans MS" w:hAnsi="Comic Sans MS"/>
          <w:sz w:val="24"/>
          <w:szCs w:val="24"/>
        </w:rPr>
        <w:t xml:space="preserve"> </w:t>
      </w:r>
    </w:p>
    <w:p w:rsidR="00F6435D" w:rsidRDefault="00F6435D"/>
    <w:sectPr w:rsidR="00F6435D" w:rsidSect="00125E31">
      <w:pgSz w:w="11906" w:h="16838"/>
      <w:pgMar w:top="426" w:right="424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A75B8"/>
    <w:multiLevelType w:val="hybridMultilevel"/>
    <w:tmpl w:val="1F404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E31"/>
    <w:rsid w:val="00125E31"/>
    <w:rsid w:val="001B2D0E"/>
    <w:rsid w:val="002062D8"/>
    <w:rsid w:val="00247B50"/>
    <w:rsid w:val="00554A33"/>
    <w:rsid w:val="005808D7"/>
    <w:rsid w:val="00625B0F"/>
    <w:rsid w:val="006D7E80"/>
    <w:rsid w:val="009627B4"/>
    <w:rsid w:val="00F64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D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25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5E3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25B0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00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jpeg"/><Relationship Id="rId17" Type="http://schemas.openxmlformats.org/officeDocument/2006/relationships/hyperlink" Target="http://images.google.com.tr/imgres?imgurl=http://yhs.cumhuriyet.com.tr/medya.php?mn=9036&amp;imgrefurl=http://yhs.cumhuriyet.com.tr/?hn=66912&amp;usg=__B7symOE1u2f6c2Ohwj7hyYfgBA4=&amp;h=254&amp;w=300&amp;sz=24&amp;hl=tr&amp;start=116&amp;um=1&amp;tbnid=Aisn36qli64F_M:&amp;tbnh=98&amp;tbnw=116&amp;prev=/images?q=arda+turan&amp;ndsp=20&amp;hl=tr&amp;rlz=1R2ADFA_trTR341&amp;sa=N&amp;start=100&amp;um=1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741</Words>
  <Characters>4229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BARIŞ</dc:creator>
  <cp:keywords>www.sorubak.com</cp:keywords>
  <dc:description>www.sorubak.com</dc:description>
  <cp:lastModifiedBy>edanur</cp:lastModifiedBy>
  <cp:revision>2</cp:revision>
  <dcterms:created xsi:type="dcterms:W3CDTF">2012-12-23T16:51:00Z</dcterms:created>
  <dcterms:modified xsi:type="dcterms:W3CDTF">2013-01-01T13:20:00Z</dcterms:modified>
  <cp:category>www.sorubak.com</cp:category>
</cp:coreProperties>
</file>