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73" w:rsidRDefault="002C5773" w:rsidP="008C535D">
      <w:pPr>
        <w:pStyle w:val="NoSpacing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TÜRKÇE TESTİ </w:t>
      </w:r>
      <w:hyperlink r:id="rId5" w:history="1">
        <w:r w:rsidRPr="00EE0A53">
          <w:rPr>
            <w:rStyle w:val="Hyperlink"/>
            <w:rFonts w:ascii="Comic Sans MS" w:hAnsi="Comic Sans MS"/>
          </w:rPr>
          <w:t>www.sorubak.com</w:t>
        </w:r>
      </w:hyperlink>
    </w:p>
    <w:p w:rsidR="002C5773" w:rsidRDefault="002C5773" w:rsidP="008C535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1-“İnsanı-yapmak-dinlendirir-resim”  yandaki kelimelerle kurallı ve anlamlı bir cümle oluşturulsa baştan üçüncü kelime hangisidir?</w:t>
      </w:r>
    </w:p>
    <w:p w:rsidR="002C5773" w:rsidRDefault="002C5773" w:rsidP="008C535D">
      <w:pPr>
        <w:pStyle w:val="NoSpacing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Yapmak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resim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insanı</w:t>
      </w:r>
    </w:p>
    <w:p w:rsidR="002C5773" w:rsidRDefault="002C5773" w:rsidP="008C535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2-“Siz buraya mı taşındınız ?” cümlesinden hangi kelime çıkarılırsa cümlenin anlamı değişmez?</w:t>
      </w:r>
    </w:p>
    <w:p w:rsidR="002C5773" w:rsidRDefault="002C5773" w:rsidP="008C535D">
      <w:pPr>
        <w:pStyle w:val="NoSpacing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Siz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buraya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taşındınız</w:t>
      </w:r>
    </w:p>
    <w:p w:rsidR="002C5773" w:rsidRDefault="002C5773" w:rsidP="008C535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3-Aşağıdaki cümlelerin hangisinde abartılı bir ifade vardır?</w:t>
      </w:r>
    </w:p>
    <w:p w:rsidR="002C5773" w:rsidRDefault="002C5773" w:rsidP="008C535D">
      <w:pPr>
        <w:pStyle w:val="NoSpacing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Kardeşimle iyi anlaşıyoruz.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Tiyatro oyununu izlerken gülmekten öldük</w:t>
      </w:r>
    </w:p>
    <w:p w:rsidR="002C5773" w:rsidRDefault="002C5773" w:rsidP="008C535D">
      <w:pPr>
        <w:pStyle w:val="NoSpacing"/>
        <w:ind w:left="2832"/>
        <w:rPr>
          <w:rFonts w:ascii="Comic Sans MS" w:hAnsi="Comic Sans MS"/>
        </w:rPr>
      </w:pPr>
      <w:r>
        <w:rPr>
          <w:rFonts w:ascii="Comic Sans MS" w:hAnsi="Comic Sans MS"/>
        </w:rPr>
        <w:t>C)Matematik sınavından önce çok heyecanlandım.</w:t>
      </w:r>
    </w:p>
    <w:p w:rsidR="002C5773" w:rsidRDefault="002C5773" w:rsidP="008C535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4-Aşağıdakilerden hangisi istek cümlesidir?</w:t>
      </w:r>
    </w:p>
    <w:p w:rsidR="002C5773" w:rsidRDefault="002C5773" w:rsidP="008C535D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Birazdan babam gelecek</w:t>
      </w:r>
      <w:r>
        <w:rPr>
          <w:rFonts w:ascii="Comic Sans MS" w:hAnsi="Comic Sans MS"/>
        </w:rPr>
        <w:tab/>
        <w:t>B) Pazara seninle gitsem    C) Ayşe güzel kitap okuyor</w:t>
      </w:r>
    </w:p>
    <w:p w:rsidR="002C5773" w:rsidRDefault="002C5773" w:rsidP="008C535D">
      <w:pPr>
        <w:pStyle w:val="NoSpacing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5-“Kardeşime bir kitap hediye ettim.” Cümlesi ile ilgili aşağıdaki sorulardan hangisini </w:t>
      </w:r>
      <w:r w:rsidRPr="003E2049">
        <w:rPr>
          <w:rFonts w:ascii="Comic Sans MS" w:hAnsi="Comic Sans MS"/>
          <w:b/>
          <w:u w:val="single"/>
        </w:rPr>
        <w:t>soramayız?</w:t>
      </w:r>
    </w:p>
    <w:p w:rsidR="002C5773" w:rsidRDefault="002C5773" w:rsidP="003E2049">
      <w:pPr>
        <w:pStyle w:val="NoSpacing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Kime?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Ne ?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Niçin?</w:t>
      </w:r>
    </w:p>
    <w:p w:rsidR="002C5773" w:rsidRDefault="002C5773" w:rsidP="003E204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6-Aşağıdaki cümlelerin hangisinde karşılaştırma yapılmıştır;?</w:t>
      </w:r>
    </w:p>
    <w:p w:rsidR="002C5773" w:rsidRDefault="002C5773" w:rsidP="003E2049">
      <w:pPr>
        <w:pStyle w:val="NoSpacing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Kardeşim  her gün spor yapıyor.</w:t>
      </w:r>
      <w:r>
        <w:rPr>
          <w:rFonts w:ascii="Comic Sans MS" w:hAnsi="Comic Sans MS"/>
        </w:rPr>
        <w:tab/>
        <w:t>B) Senin elbisenin aynısından ben de alacağım.</w:t>
      </w:r>
    </w:p>
    <w:p w:rsidR="002C5773" w:rsidRDefault="002C5773" w:rsidP="003E2049">
      <w:pPr>
        <w:pStyle w:val="NoSpacing"/>
        <w:ind w:left="2832"/>
        <w:rPr>
          <w:rFonts w:ascii="Comic Sans MS" w:hAnsi="Comic Sans MS"/>
        </w:rPr>
      </w:pPr>
      <w:r>
        <w:rPr>
          <w:rFonts w:ascii="Comic Sans MS" w:hAnsi="Comic Sans MS"/>
        </w:rPr>
        <w:t>C)Sağlıklı yaşamak için dengeli  beslenmeliyiz.</w:t>
      </w:r>
    </w:p>
    <w:p w:rsidR="002C5773" w:rsidRDefault="002C5773" w:rsidP="003E204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7-“Emre bu sabah okula geç kaldı.” Cümlesinin başına hangi kelime grubu getirilirse cümlenin sebebi belirtilmiş olur?</w:t>
      </w:r>
    </w:p>
    <w:p w:rsidR="002C5773" w:rsidRDefault="002C5773" w:rsidP="003E2049">
      <w:pPr>
        <w:pStyle w:val="NoSpacing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Hava soğuktu ama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Kapının zili çalmış ki    C) Evden zamanında çıkamadığı için</w:t>
      </w:r>
    </w:p>
    <w:p w:rsidR="002C5773" w:rsidRDefault="002C5773" w:rsidP="003E204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8-Aşağıdaki cümlelerin hangisinde pişmanlık bildiren bir ifade vardır?</w:t>
      </w:r>
    </w:p>
    <w:p w:rsidR="002C5773" w:rsidRDefault="002C5773" w:rsidP="003E2049">
      <w:pPr>
        <w:pStyle w:val="NoSpacing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Ödevimi yapmadığım için öğretmenim çok kızdı.  B) Dayımların gerlmesine çok sevindim.</w:t>
      </w:r>
    </w:p>
    <w:p w:rsidR="002C5773" w:rsidRDefault="002C5773" w:rsidP="003E2049">
      <w:pPr>
        <w:pStyle w:val="NoSpacing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C)Derslerime daha çok çalışsaydım, daha başarılı olabilirdim.</w:t>
      </w:r>
    </w:p>
    <w:p w:rsidR="002C5773" w:rsidRDefault="002C5773" w:rsidP="003E204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9-Aşağıdaki kelime dizilerinden hangisiyle cümle oluşturalabilir?</w:t>
      </w:r>
    </w:p>
    <w:p w:rsidR="002C5773" w:rsidRDefault="002C5773" w:rsidP="003E2049">
      <w:pPr>
        <w:pStyle w:val="NoSpacing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Gideriz-ne-oraya-kadar-zamanda</w:t>
      </w:r>
      <w:r>
        <w:rPr>
          <w:rFonts w:ascii="Comic Sans MS" w:hAnsi="Comic Sans MS"/>
        </w:rPr>
        <w:tab/>
        <w:t>B) sandalyeye-kullandığı-kadar  C) çocuklar-ilk-bahçe-sonra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26" style="position:absolute;margin-left:23.45pt;margin-top:2.6pt;width:211.8pt;height:59.45pt;z-index:251642368">
            <v:textbox>
              <w:txbxContent>
                <w:p w:rsidR="002C5773" w:rsidRDefault="002C5773" w:rsidP="00257F4B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I.Kışlık elbisesini dolaptan çıkardı.               II. Yolcular otobüsten aşağıya indiler </w:t>
                  </w:r>
                </w:p>
                <w:p w:rsidR="002C5773" w:rsidRDefault="002C5773" w:rsidP="00257F4B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III.Manavdan mandalina ve muz aldım.</w:t>
                  </w:r>
                </w:p>
                <w:p w:rsidR="002C5773" w:rsidRDefault="002C5773"/>
              </w:txbxContent>
            </v:textbox>
          </v:rect>
        </w:pict>
      </w:r>
      <w:r>
        <w:rPr>
          <w:rFonts w:ascii="Comic Sans MS" w:hAnsi="Comic Sans MS"/>
        </w:rPr>
        <w:t xml:space="preserve">10-  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Yandaki cümlelerin hangisi daha çok kelimeden oluşmuştur?</w:t>
      </w:r>
    </w:p>
    <w:p w:rsidR="002C5773" w:rsidRDefault="002C5773" w:rsidP="00257F4B">
      <w:pPr>
        <w:pStyle w:val="NoSpacing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III</w:t>
      </w:r>
    </w:p>
    <w:p w:rsidR="002C5773" w:rsidRDefault="002C5773" w:rsidP="00257F4B">
      <w:pPr>
        <w:pStyle w:val="NoSpacing"/>
        <w:rPr>
          <w:rFonts w:ascii="Comic Sans MS" w:hAnsi="Comic Sans MS"/>
        </w:rPr>
      </w:pP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11-Aşağıdakilerden hangisi soru cümlesidir?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A)Neden kızdığını anlayamadım</w:t>
      </w:r>
      <w:r>
        <w:rPr>
          <w:rFonts w:ascii="Comic Sans MS" w:hAnsi="Comic Sans MS"/>
        </w:rPr>
        <w:tab/>
        <w:t>B) Aldığım çantayı beğenmedin mi   C) Çalışkan mı çalışkan bir öğrenciydi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12-“Otobüsü kaçırdığım için…………….geldim.” cümlesini anlamlı tamamlayan kelime aşağıdakilerden hangisidir?</w:t>
      </w:r>
    </w:p>
    <w:p w:rsidR="002C5773" w:rsidRDefault="002C5773" w:rsidP="00257F4B">
      <w:pPr>
        <w:pStyle w:val="NoSpacing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Evden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erkenden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geç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13- “gül” kelimesi hangi cümlede farklı anlamda kullanılmıştır?</w:t>
      </w:r>
    </w:p>
    <w:p w:rsidR="002C5773" w:rsidRDefault="002C5773" w:rsidP="00B41618">
      <w:pPr>
        <w:pStyle w:val="NoSpacing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>Ayşe’ye bir demet gül aldım.</w:t>
      </w:r>
      <w:r>
        <w:rPr>
          <w:rFonts w:ascii="Comic Sans MS" w:hAnsi="Comic Sans MS"/>
        </w:rPr>
        <w:tab/>
        <w:t>B)Ali bugün çok güldü.        C) Bahçede güller açtı.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14-“darılma-kuvvetli-gücenme-güçlü-dilek” kelimelerini eş anlamlılar olarak eşleştirirsek,hangi kelime tek kalır?</w:t>
      </w:r>
    </w:p>
    <w:p w:rsidR="002C5773" w:rsidRDefault="002C5773" w:rsidP="00B41618">
      <w:pPr>
        <w:pStyle w:val="NoSpacing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Gücenme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dilek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darılma</w:t>
      </w:r>
    </w:p>
    <w:p w:rsidR="002C5773" w:rsidRDefault="002C5773" w:rsidP="00B4161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15-“Arkadaşım doğum günümde bana </w:t>
      </w:r>
      <w:r w:rsidRPr="00B41618">
        <w:rPr>
          <w:rFonts w:ascii="Comic Sans MS" w:hAnsi="Comic Sans MS"/>
          <w:u w:val="single"/>
        </w:rPr>
        <w:t>hediye</w:t>
      </w:r>
      <w:r>
        <w:rPr>
          <w:rFonts w:ascii="Comic Sans MS" w:hAnsi="Comic Sans MS"/>
        </w:rPr>
        <w:t xml:space="preserve"> olarak çanta almış.” Cümlesindeki altı çizili sözcüğün eş anlamlısı olan kelime hangi cümlede vardır?</w:t>
      </w:r>
    </w:p>
    <w:p w:rsidR="002C5773" w:rsidRDefault="002C5773" w:rsidP="00B41618">
      <w:pPr>
        <w:pStyle w:val="NoSpacing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Yüksek not alınca annem beni ödüllendirdi.</w:t>
      </w:r>
      <w:r>
        <w:rPr>
          <w:rFonts w:ascii="Comic Sans MS" w:hAnsi="Comic Sans MS"/>
        </w:rPr>
        <w:tab/>
        <w:t>B) En değerli arkadaş kitaptır.</w:t>
      </w:r>
    </w:p>
    <w:p w:rsidR="002C5773" w:rsidRDefault="002C5773" w:rsidP="00B41618">
      <w:pPr>
        <w:pStyle w:val="NoSpacing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C)Aldığım  armağan beni çok  sevindirdi.</w:t>
      </w:r>
    </w:p>
    <w:p w:rsidR="002C5773" w:rsidRDefault="002C5773" w:rsidP="003C02B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16-“Ocaktaki yemek dökülmüş.” Cümlesindeki “ocak” kelimesi aşağıdakilerden hangisinde bu cümledeki anlamıyla kullanılmıştır?</w:t>
      </w:r>
    </w:p>
    <w:p w:rsidR="002C5773" w:rsidRDefault="002C5773" w:rsidP="00DC0604">
      <w:pPr>
        <w:pStyle w:val="NoSpacing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>Ocak ayında İzmir’e gelecek</w:t>
      </w:r>
      <w:r>
        <w:rPr>
          <w:rFonts w:ascii="Comic Sans MS" w:hAnsi="Comic Sans MS"/>
        </w:rPr>
        <w:tab/>
        <w:t>B)Ali Ocak’ta doğdu.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Ocakta çay var.</w:t>
      </w:r>
    </w:p>
    <w:p w:rsidR="002C5773" w:rsidRDefault="002C5773" w:rsidP="00DC060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17-“Gemi ile İzmir’den İstanbul’a altı saatte gittik.” Cümlesinde hangi kelimenin tek başına anlamı yoktur?</w:t>
      </w:r>
    </w:p>
    <w:p w:rsidR="002C5773" w:rsidRDefault="002C5773" w:rsidP="00DC0604">
      <w:pPr>
        <w:pStyle w:val="NoSpacing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İle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saatte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altı</w:t>
      </w:r>
    </w:p>
    <w:p w:rsidR="002C5773" w:rsidRDefault="002C5773" w:rsidP="00DC060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18-“Dolabın içini dışını temizledi.” Cümlesinde altı çizili kelimeler arasındaki ilişki hangi kelime çifti arasında vardır?</w:t>
      </w:r>
    </w:p>
    <w:p w:rsidR="002C5773" w:rsidRDefault="002C5773" w:rsidP="00DC0604">
      <w:pPr>
        <w:pStyle w:val="NoSpacing"/>
        <w:numPr>
          <w:ilvl w:val="0"/>
          <w:numId w:val="18"/>
        </w:numPr>
        <w:rPr>
          <w:rFonts w:ascii="Comic Sans MS" w:hAnsi="Comic Sans MS"/>
        </w:rPr>
      </w:pPr>
      <w:r>
        <w:rPr>
          <w:rFonts w:ascii="Comic Sans MS" w:hAnsi="Comic Sans MS"/>
        </w:rPr>
        <w:t>Küçük-büyük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acılı-acısız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cesur-yürekli</w:t>
      </w:r>
    </w:p>
    <w:p w:rsidR="002C5773" w:rsidRDefault="002C5773" w:rsidP="00DC060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19-“Hayvanat bahçesine bir gezi düzenledik” yandaki cümle kaç heceden oluşmaktadır?</w:t>
      </w:r>
    </w:p>
    <w:p w:rsidR="002C5773" w:rsidRDefault="002C5773" w:rsidP="00DC0604">
      <w:pPr>
        <w:pStyle w:val="NoSpacing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B)12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C)14</w:t>
      </w:r>
    </w:p>
    <w:p w:rsidR="002C5773" w:rsidRDefault="002C5773" w:rsidP="00DC0604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20-Aşağıdaki kelimelerden hangisi hecelerine doğru ayrılmıştır?</w:t>
      </w:r>
    </w:p>
    <w:p w:rsidR="002C5773" w:rsidRDefault="002C5773" w:rsidP="00DC0604">
      <w:pPr>
        <w:pStyle w:val="NoSpacing"/>
        <w:numPr>
          <w:ilvl w:val="0"/>
          <w:numId w:val="20"/>
        </w:numPr>
        <w:rPr>
          <w:rFonts w:ascii="Comic Sans MS" w:hAnsi="Comic Sans MS"/>
        </w:rPr>
      </w:pPr>
      <w:r>
        <w:rPr>
          <w:rFonts w:ascii="Comic Sans MS" w:hAnsi="Comic Sans MS"/>
        </w:rPr>
        <w:t>Ku-lakl-ı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tuv-a-let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öz-le-dim</w:t>
      </w:r>
    </w:p>
    <w:p w:rsidR="002C5773" w:rsidRDefault="002C5773" w:rsidP="00BB7524">
      <w:pPr>
        <w:pStyle w:val="NoSpacing"/>
        <w:ind w:left="720"/>
        <w:rPr>
          <w:rFonts w:ascii="Comic Sans MS" w:hAnsi="Comic Sans MS"/>
        </w:rPr>
      </w:pPr>
    </w:p>
    <w:p w:rsidR="002C5773" w:rsidRDefault="002C5773" w:rsidP="00BB7524">
      <w:pPr>
        <w:pStyle w:val="NoSpacing"/>
        <w:ind w:left="72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20.6pt;margin-top:11.55pt;width:17.55pt;height:16.55pt;z-index:251646464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8" type="#_x0000_t56" style="position:absolute;left:0;text-align:left;margin-left:416.9pt;margin-top:13.4pt;width:18.45pt;height:14.7pt;z-index:251648512"/>
        </w:pict>
      </w:r>
    </w:p>
    <w:p w:rsidR="002C5773" w:rsidRDefault="002C5773" w:rsidP="00BB7524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29" style="position:absolute;margin-left:268.75pt;margin-top:1pt;width:11.75pt;height:11.75pt;z-index:251647488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70.3pt;margin-top:7.9pt;width:41.05pt;height:.05pt;z-index:251645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219.65pt;margin-top:7.85pt;width:41.05pt;height:.05pt;z-index:251644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71.2pt;margin-top:7.7pt;width:41.05pt;height:.05pt;z-index:251643392" o:connectortype="straight">
            <v:stroke endarrow="block"/>
          </v:shape>
        </w:pict>
      </w:r>
      <w:r>
        <w:rPr>
          <w:rFonts w:ascii="Comic Sans MS" w:hAnsi="Comic Sans MS"/>
        </w:rPr>
        <w:t>21-  kaydırak                               kalorifer                              yukarıdaki</w:t>
      </w:r>
    </w:p>
    <w:p w:rsidR="002C5773" w:rsidRDefault="002C5773" w:rsidP="00BB7524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3" type="#_x0000_t5" style="position:absolute;margin-left:452.4pt;margin-top:28.6pt;width:17.55pt;height:16.55pt;z-index:251653632"/>
        </w:pict>
      </w:r>
      <w:r>
        <w:rPr>
          <w:rFonts w:ascii="Comic Sans MS" w:hAnsi="Comic Sans MS"/>
        </w:rPr>
        <w:t>Verilen sözcüklerin hece sayılarıyla şekiller arasında bir bağlantı vardır. Aynı ilişki aşağıdaki hangi sözcük-şekil eşleştirmesinde bulunmaktadır?</w:t>
      </w:r>
    </w:p>
    <w:p w:rsidR="002C5773" w:rsidRDefault="002C5773" w:rsidP="009037DE">
      <w:pPr>
        <w:pStyle w:val="NoSpacing"/>
        <w:numPr>
          <w:ilvl w:val="0"/>
          <w:numId w:val="21"/>
        </w:numPr>
        <w:rPr>
          <w:rFonts w:ascii="Comic Sans MS" w:hAnsi="Comic Sans MS"/>
        </w:rPr>
      </w:pPr>
      <w:r>
        <w:rPr>
          <w:noProof/>
          <w:lang w:eastAsia="tr-TR"/>
        </w:rPr>
        <w:pict>
          <v:oval id="_x0000_s1034" style="position:absolute;left:0;text-align:left;margin-left:280.5pt;margin-top:3.05pt;width:15.05pt;height:11.45pt;z-index:251654656"/>
        </w:pict>
      </w:r>
      <w:r>
        <w:rPr>
          <w:noProof/>
          <w:lang w:eastAsia="tr-TR"/>
        </w:rPr>
        <w:pict>
          <v:rect id="_x0000_s1035" style="position:absolute;left:0;text-align:left;margin-left:138.15pt;margin-top:2.75pt;width:11.75pt;height:11.75pt;z-index:251652608"/>
        </w:pict>
      </w:r>
      <w:r>
        <w:rPr>
          <w:noProof/>
          <w:lang w:eastAsia="tr-TR"/>
        </w:rPr>
        <w:pict>
          <v:shape id="_x0000_s1036" type="#_x0000_t32" style="position:absolute;left:0;text-align:left;margin-left:411.35pt;margin-top:9.4pt;width:41.05pt;height:.05pt;z-index:251651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left:0;text-align:left;margin-left:227.7pt;margin-top:9.5pt;width:41.05pt;height:.05pt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left:0;text-align:left;margin-left:87.4pt;margin-top:9.45pt;width:41.05pt;height:.05pt;z-index:251649536" o:connectortype="straight">
            <v:stroke endarrow="block"/>
          </v:shape>
        </w:pict>
      </w:r>
      <w:r>
        <w:rPr>
          <w:rFonts w:ascii="Comic Sans MS" w:hAnsi="Comic Sans MS"/>
        </w:rPr>
        <w:t xml:space="preserve">merdiven                                B) ayva                                </w:t>
      </w:r>
      <w:r>
        <w:rPr>
          <w:rFonts w:ascii="Comic Sans MS" w:hAnsi="Comic Sans MS"/>
        </w:rPr>
        <w:tab/>
        <w:t>C) şekerci</w:t>
      </w:r>
    </w:p>
    <w:p w:rsidR="002C5773" w:rsidRDefault="002C5773" w:rsidP="009037DE">
      <w:pPr>
        <w:pStyle w:val="NoSpacing"/>
        <w:rPr>
          <w:rFonts w:ascii="Comic Sans MS" w:hAnsi="Comic Sans MS"/>
        </w:rPr>
      </w:pPr>
    </w:p>
    <w:p w:rsidR="002C5773" w:rsidRDefault="002C5773" w:rsidP="009037DE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22-“soy-bin-boş” sözcüklerinden hangisinin eş seslisi </w:t>
      </w:r>
      <w:r w:rsidRPr="009037DE">
        <w:rPr>
          <w:rFonts w:ascii="Comic Sans MS" w:hAnsi="Comic Sans MS"/>
          <w:u w:val="single"/>
        </w:rPr>
        <w:t>yoktur?</w:t>
      </w:r>
    </w:p>
    <w:p w:rsidR="002C5773" w:rsidRDefault="002C5773" w:rsidP="009037DE">
      <w:pPr>
        <w:pStyle w:val="NoSpacing"/>
        <w:numPr>
          <w:ilvl w:val="0"/>
          <w:numId w:val="22"/>
        </w:numPr>
        <w:rPr>
          <w:rFonts w:ascii="Comic Sans MS" w:hAnsi="Comic Sans MS"/>
        </w:rPr>
      </w:pPr>
      <w:r>
        <w:rPr>
          <w:rFonts w:ascii="Comic Sans MS" w:hAnsi="Comic Sans MS"/>
        </w:rPr>
        <w:t>Boş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bin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soy</w:t>
      </w:r>
    </w:p>
    <w:p w:rsidR="002C5773" w:rsidRPr="009037DE" w:rsidRDefault="002C5773" w:rsidP="009037DE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rect id="_x0000_s1039" style="position:absolute;margin-left:97.4pt;margin-top:9.25pt;width:122.25pt;height:20.9pt;z-index:251655680">
            <v:textbox>
              <w:txbxContent>
                <w:p w:rsidR="002C5773" w:rsidRPr="00942468" w:rsidRDefault="002C5773">
                  <w:pPr>
                    <w:rPr>
                      <w:rFonts w:ascii="Comic Sans MS" w:hAnsi="Comic Sans MS"/>
                      <w:b/>
                    </w:rPr>
                  </w:pPr>
                  <w:r w:rsidRPr="00942468">
                    <w:rPr>
                      <w:rFonts w:ascii="Comic Sans MS" w:hAnsi="Comic Sans MS"/>
                      <w:b/>
                    </w:rPr>
                    <w:t>Eş anlamlı sözcükler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23-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0" type="#_x0000_t32" style="position:absolute;margin-left:158.25pt;margin-top:14.85pt;width:0;height:17.6pt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79.55pt;margin-top:14.85pt;width:17.85pt;height:17.6pt;flip:x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219.65pt;margin-top:14.85pt;width:22.35pt;height:17.6pt;z-index:251657728" o:connectortype="straight">
            <v:stroke endarrow="block"/>
          </v:shape>
        </w:pict>
      </w:r>
    </w:p>
    <w:p w:rsidR="002C5773" w:rsidRDefault="002C5773" w:rsidP="00257F4B">
      <w:pPr>
        <w:pStyle w:val="NoSpacing"/>
        <w:rPr>
          <w:rFonts w:ascii="Comic Sans MS" w:hAnsi="Comic Sans MS"/>
        </w:rPr>
      </w:pP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1                       2                        3       </w:t>
      </w:r>
    </w:p>
    <w:p w:rsidR="002C5773" w:rsidRDefault="002C5773" w:rsidP="00257F4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Talebe-öğrenci       konuk-misafir     dost-düşman</w:t>
      </w:r>
    </w:p>
    <w:p w:rsidR="002C5773" w:rsidRPr="00942468" w:rsidRDefault="002C5773" w:rsidP="00257F4B">
      <w:pPr>
        <w:pStyle w:val="NoSpacing"/>
        <w:rPr>
          <w:rFonts w:ascii="Comic Sans MS" w:hAnsi="Comic Sans MS"/>
          <w:b/>
          <w:u w:val="single"/>
        </w:rPr>
      </w:pPr>
      <w:r w:rsidRPr="00942468">
        <w:rPr>
          <w:rFonts w:ascii="Comic Sans MS" w:hAnsi="Comic Sans MS"/>
          <w:b/>
        </w:rPr>
        <w:t xml:space="preserve">Yukarıda verilen sözcük çiftlerinden hangisi eş anlamlı </w:t>
      </w:r>
      <w:r w:rsidRPr="00942468">
        <w:rPr>
          <w:rFonts w:ascii="Comic Sans MS" w:hAnsi="Comic Sans MS"/>
          <w:b/>
          <w:u w:val="single"/>
        </w:rPr>
        <w:t>değildir?</w:t>
      </w:r>
    </w:p>
    <w:p w:rsidR="002C5773" w:rsidRDefault="002C5773" w:rsidP="00942468">
      <w:pPr>
        <w:pStyle w:val="NoSpacing"/>
        <w:numPr>
          <w:ilvl w:val="0"/>
          <w:numId w:val="23"/>
        </w:num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</w:p>
    <w:p w:rsidR="002C5773" w:rsidRDefault="002C5773" w:rsidP="0094246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24- I. Akşama kadar </w:t>
      </w:r>
      <w:r w:rsidRPr="00942468">
        <w:rPr>
          <w:rFonts w:ascii="Comic Sans MS" w:hAnsi="Comic Sans MS"/>
          <w:u w:val="single"/>
        </w:rPr>
        <w:t>aç</w:t>
      </w:r>
      <w:r>
        <w:rPr>
          <w:rFonts w:ascii="Comic Sans MS" w:hAnsi="Comic Sans MS"/>
        </w:rPr>
        <w:t xml:space="preserve"> gezdim.       II. Kapıyı </w:t>
      </w:r>
      <w:r w:rsidRPr="00942468">
        <w:rPr>
          <w:rFonts w:ascii="Comic Sans MS" w:hAnsi="Comic Sans MS"/>
          <w:u w:val="single"/>
        </w:rPr>
        <w:t>aç</w:t>
      </w:r>
      <w:r>
        <w:rPr>
          <w:rFonts w:ascii="Comic Sans MS" w:hAnsi="Comic Sans MS"/>
        </w:rPr>
        <w:t>, ben geldim.</w:t>
      </w:r>
    </w:p>
    <w:p w:rsidR="002C5773" w:rsidRDefault="002C5773" w:rsidP="0094246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Numaralı cümlelerde yer alan altı çizili sözcükler arasındaki anlam ilişkisine ne ad verilir?</w:t>
      </w:r>
    </w:p>
    <w:p w:rsidR="002C5773" w:rsidRDefault="002C5773" w:rsidP="00942468">
      <w:pPr>
        <w:pStyle w:val="NoSpacing"/>
        <w:numPr>
          <w:ilvl w:val="0"/>
          <w:numId w:val="24"/>
        </w:numPr>
        <w:rPr>
          <w:rFonts w:ascii="Comic Sans MS" w:hAnsi="Comic Sans MS"/>
        </w:rPr>
      </w:pPr>
      <w:r>
        <w:rPr>
          <w:rFonts w:ascii="Comic Sans MS" w:hAnsi="Comic Sans MS"/>
        </w:rPr>
        <w:t>Eş anlamlılık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Zıt anlamlılık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Eş seslilik</w:t>
      </w:r>
    </w:p>
    <w:p w:rsidR="002C5773" w:rsidRDefault="002C5773" w:rsidP="00942468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065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  <w:gridCol w:w="1559"/>
        <w:gridCol w:w="2044"/>
      </w:tblGrid>
      <w:tr w:rsidR="002C5773" w:rsidRPr="007D56BE" w:rsidTr="007D56BE">
        <w:trPr>
          <w:trHeight w:val="333"/>
        </w:trPr>
        <w:tc>
          <w:tcPr>
            <w:tcW w:w="392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1</w:t>
            </w:r>
          </w:p>
        </w:tc>
        <w:tc>
          <w:tcPr>
            <w:tcW w:w="1559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deneyimli</w:t>
            </w:r>
          </w:p>
        </w:tc>
        <w:tc>
          <w:tcPr>
            <w:tcW w:w="2044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Tecrübeli</w:t>
            </w:r>
          </w:p>
        </w:tc>
      </w:tr>
      <w:tr w:rsidR="002C5773" w:rsidRPr="007D56BE" w:rsidTr="007D56BE">
        <w:trPr>
          <w:trHeight w:val="315"/>
        </w:trPr>
        <w:tc>
          <w:tcPr>
            <w:tcW w:w="392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2</w:t>
            </w:r>
          </w:p>
        </w:tc>
        <w:tc>
          <w:tcPr>
            <w:tcW w:w="1559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gece</w:t>
            </w:r>
          </w:p>
        </w:tc>
        <w:tc>
          <w:tcPr>
            <w:tcW w:w="2044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Gündüz</w:t>
            </w:r>
          </w:p>
        </w:tc>
      </w:tr>
      <w:tr w:rsidR="002C5773" w:rsidRPr="007D56BE" w:rsidTr="007D56BE">
        <w:trPr>
          <w:trHeight w:val="333"/>
        </w:trPr>
        <w:tc>
          <w:tcPr>
            <w:tcW w:w="392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3</w:t>
            </w:r>
          </w:p>
        </w:tc>
        <w:tc>
          <w:tcPr>
            <w:tcW w:w="1559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hediye</w:t>
            </w:r>
          </w:p>
        </w:tc>
        <w:tc>
          <w:tcPr>
            <w:tcW w:w="2044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armağan</w:t>
            </w:r>
          </w:p>
        </w:tc>
      </w:tr>
      <w:tr w:rsidR="002C5773" w:rsidRPr="007D56BE" w:rsidTr="007D56BE">
        <w:trPr>
          <w:trHeight w:val="352"/>
        </w:trPr>
        <w:tc>
          <w:tcPr>
            <w:tcW w:w="392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  <w:r w:rsidRPr="007D56BE">
              <w:rPr>
                <w:rFonts w:ascii="Comic Sans MS" w:hAnsi="Comic Sans MS"/>
              </w:rPr>
              <w:t>4</w:t>
            </w:r>
          </w:p>
        </w:tc>
        <w:tc>
          <w:tcPr>
            <w:tcW w:w="1559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</w:p>
        </w:tc>
        <w:tc>
          <w:tcPr>
            <w:tcW w:w="2044" w:type="dxa"/>
          </w:tcPr>
          <w:p w:rsidR="002C5773" w:rsidRPr="007D56BE" w:rsidRDefault="002C5773" w:rsidP="007D56BE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2C5773" w:rsidRPr="00942468" w:rsidRDefault="002C5773" w:rsidP="0094246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25-Arda ,tablodaki sözcüklerin belli bir kurala göre yerleştirildiğini          </w:t>
      </w:r>
    </w:p>
    <w:p w:rsidR="002C5773" w:rsidRDefault="002C5773" w:rsidP="0094246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Fark etti.İlk önce her satırdaki sözcük ikilileri arasındaki anlam  </w:t>
      </w:r>
    </w:p>
    <w:p w:rsidR="002C5773" w:rsidRDefault="002C5773" w:rsidP="0094246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İlişkisini daha sonrada satırlarda yer alan sözcükler arasındaki </w:t>
      </w:r>
    </w:p>
    <w:p w:rsidR="002C5773" w:rsidRDefault="002C5773" w:rsidP="0093193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anlam ilişkisini buldu. </w:t>
      </w:r>
    </w:p>
    <w:p w:rsidR="002C5773" w:rsidRDefault="002C5773" w:rsidP="00931933">
      <w:pPr>
        <w:pStyle w:val="NoSpacing"/>
        <w:rPr>
          <w:rFonts w:ascii="Comic Sans MS" w:hAnsi="Comic Sans MS"/>
        </w:rPr>
      </w:pPr>
    </w:p>
    <w:p w:rsidR="002C5773" w:rsidRDefault="002C5773" w:rsidP="0093193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Buna göre Arda ,aşağıdaki hangi sözcükleri 4 numaralı bölüme yazarsa tabloyu doğru tamamlamış olur?</w:t>
      </w:r>
    </w:p>
    <w:p w:rsidR="002C5773" w:rsidRDefault="002C5773" w:rsidP="00931933">
      <w:pPr>
        <w:pStyle w:val="NoSpacing"/>
        <w:numPr>
          <w:ilvl w:val="0"/>
          <w:numId w:val="25"/>
        </w:numPr>
        <w:rPr>
          <w:rFonts w:ascii="Comic Sans MS" w:hAnsi="Comic Sans MS"/>
        </w:rPr>
      </w:pPr>
      <w:r>
        <w:rPr>
          <w:rFonts w:ascii="Comic Sans MS" w:hAnsi="Comic Sans MS"/>
        </w:rPr>
        <w:t>Zengin-fakir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kelime-sözcük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cevap-yanıt</w:t>
      </w:r>
    </w:p>
    <w:p w:rsidR="002C5773" w:rsidRDefault="002C5773" w:rsidP="00931933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43" style="position:absolute;margin-left:187.8pt;margin-top:18pt;width:72.9pt;height:101.3pt;z-index:251660800">
            <v:textbox>
              <w:txbxContent>
                <w:p w:rsidR="002C5773" w:rsidRDefault="002C5773">
                  <w:r>
                    <w:t>Yabani</w:t>
                  </w:r>
                </w:p>
                <w:p w:rsidR="002C5773" w:rsidRDefault="002C5773" w:rsidP="00A44892">
                  <w:pPr>
                    <w:jc w:val="right"/>
                  </w:pPr>
                  <w:r>
                    <w:t>Oyuncu</w:t>
                  </w:r>
                </w:p>
                <w:p w:rsidR="002C5773" w:rsidRDefault="002C5773">
                  <w:r>
                    <w:t>Bilgin</w:t>
                  </w:r>
                </w:p>
                <w:p w:rsidR="002C5773" w:rsidRDefault="002C5773" w:rsidP="00A44892">
                  <w:pPr>
                    <w:jc w:val="right"/>
                  </w:pPr>
                  <w:r>
                    <w:t>kederli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40.2pt;margin-top:18pt;width:80.4pt;height:101.3pt;z-index:251659776">
            <v:textbox>
              <w:txbxContent>
                <w:p w:rsidR="002C5773" w:rsidRDefault="002C5773">
                  <w:r>
                    <w:t>Aktör</w:t>
                  </w:r>
                </w:p>
                <w:p w:rsidR="002C5773" w:rsidRDefault="002C5773" w:rsidP="00A44892">
                  <w:pPr>
                    <w:jc w:val="right"/>
                  </w:pPr>
                  <w:r>
                    <w:t>Üzgün</w:t>
                  </w:r>
                </w:p>
                <w:p w:rsidR="002C5773" w:rsidRDefault="002C5773">
                  <w:r>
                    <w:t>Vahşi</w:t>
                  </w:r>
                </w:p>
                <w:p w:rsidR="002C5773" w:rsidRDefault="002C5773" w:rsidP="00A44892">
                  <w:pPr>
                    <w:jc w:val="right"/>
                  </w:pPr>
                  <w:r>
                    <w:t>tembel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26-                </w:t>
      </w:r>
      <w:r w:rsidRPr="00A44892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</w:t>
      </w:r>
      <w:r w:rsidRPr="00A44892">
        <w:rPr>
          <w:rFonts w:ascii="Comic Sans MS" w:hAnsi="Comic Sans MS"/>
          <w:b/>
        </w:rPr>
        <w:t>B</w:t>
      </w:r>
    </w:p>
    <w:p w:rsidR="002C5773" w:rsidRDefault="002C5773" w:rsidP="00931933">
      <w:pPr>
        <w:pStyle w:val="NoSpacing"/>
        <w:rPr>
          <w:rFonts w:ascii="Comic Sans MS" w:hAnsi="Comic Sans MS"/>
          <w:b/>
        </w:rPr>
      </w:pPr>
    </w:p>
    <w:p w:rsidR="002C5773" w:rsidRPr="00A44892" w:rsidRDefault="002C5773" w:rsidP="0093193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A44892">
        <w:rPr>
          <w:rFonts w:ascii="Comic Sans MS" w:hAnsi="Comic Sans MS"/>
        </w:rPr>
        <w:t>Yandaki şekillerde, A grubunda verilen sözcüklerle</w:t>
      </w:r>
    </w:p>
    <w:p w:rsidR="002C5773" w:rsidRPr="00A44892" w:rsidRDefault="002C5773" w:rsidP="00931933">
      <w:pPr>
        <w:pStyle w:val="NoSpacing"/>
        <w:rPr>
          <w:rFonts w:ascii="Comic Sans MS" w:hAnsi="Comic Sans MS"/>
        </w:rPr>
      </w:pP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  <w:t xml:space="preserve">B grubundaki sözcükler anlamca eşleştirildiğinde </w:t>
      </w:r>
    </w:p>
    <w:p w:rsidR="002C5773" w:rsidRDefault="002C5773" w:rsidP="00931933">
      <w:pPr>
        <w:pStyle w:val="NoSpacing"/>
        <w:rPr>
          <w:rFonts w:ascii="Comic Sans MS" w:hAnsi="Comic Sans MS"/>
        </w:rPr>
      </w:pP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</w:r>
      <w:r w:rsidRPr="00A44892">
        <w:rPr>
          <w:rFonts w:ascii="Comic Sans MS" w:hAnsi="Comic Sans MS"/>
        </w:rPr>
        <w:tab/>
        <w:t>A grubundaki hangi sözcük dışarıda kalır?</w:t>
      </w:r>
    </w:p>
    <w:p w:rsidR="002C5773" w:rsidRDefault="002C5773" w:rsidP="00A44892">
      <w:pPr>
        <w:pStyle w:val="NoSpacing"/>
        <w:numPr>
          <w:ilvl w:val="0"/>
          <w:numId w:val="26"/>
        </w:numPr>
        <w:rPr>
          <w:rFonts w:ascii="Comic Sans MS" w:hAnsi="Comic Sans MS"/>
        </w:rPr>
      </w:pPr>
      <w:r>
        <w:rPr>
          <w:rFonts w:ascii="Comic Sans MS" w:hAnsi="Comic Sans MS"/>
        </w:rPr>
        <w:t>Aktör</w:t>
      </w:r>
      <w:r>
        <w:rPr>
          <w:rFonts w:ascii="Comic Sans MS" w:hAnsi="Comic Sans MS"/>
        </w:rPr>
        <w:tab/>
        <w:t>B) Tembel          C) vahşi</w:t>
      </w:r>
    </w:p>
    <w:p w:rsidR="002C5773" w:rsidRDefault="002C5773" w:rsidP="00A44892">
      <w:pPr>
        <w:pStyle w:val="NoSpacing"/>
        <w:ind w:left="6030"/>
        <w:rPr>
          <w:rFonts w:ascii="Comic Sans MS" w:hAnsi="Comic Sans MS"/>
        </w:rPr>
      </w:pPr>
    </w:p>
    <w:p w:rsidR="002C5773" w:rsidRDefault="002C5773" w:rsidP="00A44892">
      <w:pPr>
        <w:pStyle w:val="NoSpacing"/>
        <w:ind w:left="6030"/>
        <w:rPr>
          <w:rFonts w:ascii="Comic Sans MS" w:hAnsi="Comic Sans MS"/>
        </w:rPr>
      </w:pPr>
    </w:p>
    <w:p w:rsidR="002C5773" w:rsidRDefault="002C5773" w:rsidP="00A4489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27-Aşağıdaki sözcüklerden hangisi birden çok ek alarak, birden çok anlam değişikliğine uğramıştır?</w:t>
      </w:r>
    </w:p>
    <w:p w:rsidR="002C5773" w:rsidRDefault="002C5773" w:rsidP="00A44892">
      <w:pPr>
        <w:pStyle w:val="NoSpacing"/>
        <w:numPr>
          <w:ilvl w:val="0"/>
          <w:numId w:val="27"/>
        </w:numPr>
        <w:rPr>
          <w:rFonts w:ascii="Comic Sans MS" w:hAnsi="Comic Sans MS"/>
        </w:rPr>
      </w:pPr>
      <w:r>
        <w:rPr>
          <w:rFonts w:ascii="Comic Sans MS" w:hAnsi="Comic Sans MS"/>
        </w:rPr>
        <w:t>Gözlüksüz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gençlikte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çiçekçi</w:t>
      </w:r>
    </w:p>
    <w:p w:rsidR="002C5773" w:rsidRPr="005A0DF3" w:rsidRDefault="002C5773" w:rsidP="00A44892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28-Aşağıdaki sözcük gruplarından hangisi anlam ilişkisi bakımından diğerlerinden </w:t>
      </w:r>
      <w:r w:rsidRPr="005A0DF3">
        <w:rPr>
          <w:rFonts w:ascii="Comic Sans MS" w:hAnsi="Comic Sans MS"/>
          <w:u w:val="single"/>
        </w:rPr>
        <w:t>farklıdır?</w:t>
      </w:r>
    </w:p>
    <w:p w:rsidR="002C5773" w:rsidRDefault="002C5773" w:rsidP="00A44892">
      <w:pPr>
        <w:pStyle w:val="NoSpacing"/>
        <w:numPr>
          <w:ilvl w:val="0"/>
          <w:numId w:val="28"/>
        </w:numPr>
        <w:rPr>
          <w:rFonts w:ascii="Comic Sans MS" w:hAnsi="Comic Sans MS"/>
        </w:rPr>
      </w:pPr>
      <w:r>
        <w:rPr>
          <w:rFonts w:ascii="Comic Sans MS" w:hAnsi="Comic Sans MS"/>
        </w:rPr>
        <w:t>Yokuş-iniş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geniş-dar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hızlı süratli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29-Aşağıdaki sözcüklerin  hangisinde bütün kalın ünlüler vardır?</w:t>
      </w:r>
    </w:p>
    <w:p w:rsidR="002C5773" w:rsidRDefault="002C5773" w:rsidP="005A0DF3">
      <w:pPr>
        <w:pStyle w:val="NoSpacing"/>
        <w:numPr>
          <w:ilvl w:val="0"/>
          <w:numId w:val="29"/>
        </w:numPr>
        <w:rPr>
          <w:rFonts w:ascii="Comic Sans MS" w:hAnsi="Comic Sans MS"/>
        </w:rPr>
      </w:pPr>
      <w:r>
        <w:rPr>
          <w:rFonts w:ascii="Comic Sans MS" w:hAnsi="Comic Sans MS"/>
        </w:rPr>
        <w:t>Dolap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kapıları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sorular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margin-left:158.5pt;margin-top:.75pt;width:29.3pt;height:12.2pt;z-index:251662848"/>
        </w:pict>
      </w:r>
      <w:r>
        <w:rPr>
          <w:noProof/>
          <w:lang w:eastAsia="tr-TR"/>
        </w:rPr>
        <w:pict>
          <v:shape id="_x0000_s1046" type="#_x0000_t13" style="position:absolute;margin-left:128.45pt;margin-top:.95pt;width:29.3pt;height:12.2pt;z-index:251661824"/>
        </w:pict>
      </w:r>
      <w:r>
        <w:rPr>
          <w:rFonts w:ascii="Comic Sans MS" w:hAnsi="Comic Sans MS"/>
        </w:rPr>
        <w:t>30-Eş anlamlı sözcükler: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141.55pt;margin-top:8.65pt;width:13.4pt;height:22.15pt;z-index:251664896">
            <v:textbox style="layout-flow:vertical-ideographic"/>
          </v:shape>
        </w:pict>
      </w: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48" type="#_x0000_t68" style="position:absolute;margin-left:126.45pt;margin-top:8.65pt;width:11.7pt;height:22.15pt;z-index:251663872">
            <v:textbox style="layout-flow:vertical-ideographic"/>
          </v:shape>
        </w:pict>
      </w:r>
      <w:r>
        <w:rPr>
          <w:rFonts w:ascii="Comic Sans MS" w:hAnsi="Comic Sans MS"/>
        </w:rPr>
        <w:t xml:space="preserve">     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Zıt anlamlı sözcükler: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9" type="#_x0000_t66" style="position:absolute;margin-left:144.85pt;margin-top:1.05pt;width:30.15pt;height:12.65pt;z-index:251666944"/>
        </w:pict>
      </w:r>
      <w:r>
        <w:rPr>
          <w:noProof/>
          <w:lang w:eastAsia="tr-TR"/>
        </w:rPr>
        <w:pict>
          <v:shape id="_x0000_s1050" type="#_x0000_t13" style="position:absolute;margin-left:112.25pt;margin-top:1.5pt;width:29.3pt;height:12.2pt;z-index:251665920"/>
        </w:pict>
      </w:r>
      <w:r>
        <w:rPr>
          <w:rFonts w:ascii="Comic Sans MS" w:hAnsi="Comic Sans MS"/>
        </w:rPr>
        <w:t xml:space="preserve">    Eş sesli sözcükler:</w:t>
      </w:r>
    </w:p>
    <w:p w:rsidR="002C5773" w:rsidRDefault="002C5773" w:rsidP="005A0DF3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1" type="#_x0000_t68" style="position:absolute;margin-left:71.2pt;margin-top:19.2pt;width:11.7pt;height:22.15pt;z-index:251667968">
            <v:textbox style="layout-flow:vertical-ideographic"/>
          </v:shape>
        </w:pict>
      </w:r>
      <w:r>
        <w:rPr>
          <w:noProof/>
          <w:lang w:eastAsia="tr-TR"/>
        </w:rPr>
        <w:pict>
          <v:shape id="_x0000_s1052" type="#_x0000_t67" style="position:absolute;margin-left:79.55pt;margin-top:19.2pt;width:13.4pt;height:22.15pt;z-index:251668992">
            <v:textbox style="layout-flow:vertical-ideographic"/>
          </v:shape>
        </w:pict>
      </w:r>
      <w:r>
        <w:rPr>
          <w:noProof/>
          <w:lang w:eastAsia="tr-TR"/>
        </w:rPr>
        <w:pict>
          <v:shape id="_x0000_s1053" type="#_x0000_t13" style="position:absolute;margin-left:99.15pt;margin-top:20.55pt;width:29.3pt;height:12.2pt;z-index:251670016"/>
        </w:pict>
      </w:r>
      <w:r>
        <w:rPr>
          <w:noProof/>
          <w:lang w:eastAsia="tr-TR"/>
        </w:rPr>
        <w:pict>
          <v:shape id="_x0000_s1054" type="#_x0000_t66" style="position:absolute;margin-left:128.45pt;margin-top:19.2pt;width:30.15pt;height:12.65pt;z-index:251671040"/>
        </w:pict>
      </w:r>
      <w:r>
        <w:rPr>
          <w:noProof/>
          <w:lang w:eastAsia="tr-TR"/>
        </w:rPr>
        <w:pict>
          <v:shape id="_x0000_s1055" type="#_x0000_t13" style="position:absolute;margin-left:175pt;margin-top:20.1pt;width:29.3pt;height:12.2pt;z-index:251673088"/>
        </w:pict>
      </w:r>
      <w:r>
        <w:rPr>
          <w:noProof/>
          <w:lang w:eastAsia="tr-TR"/>
        </w:rPr>
        <w:pict>
          <v:shape id="_x0000_s1056" type="#_x0000_t13" style="position:absolute;margin-left:204.9pt;margin-top:19.65pt;width:29.3pt;height:12.2pt;z-index:251672064"/>
        </w:pict>
      </w:r>
      <w:r>
        <w:rPr>
          <w:rFonts w:ascii="Comic Sans MS" w:hAnsi="Comic Sans MS"/>
        </w:rPr>
        <w:t xml:space="preserve">Ada , arkadaşlarıyla oynadığı oyunda sözcükleri anlamlarına göre yukarıdaki oklarla göstereceğini söylüyor. Buna göre Ada’nın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şeklinde belirttiği sözcük dizisi aşağıdakilerden hangisidir?</w:t>
      </w:r>
    </w:p>
    <w:p w:rsidR="002C5773" w:rsidRDefault="002C5773" w:rsidP="005A0DF3">
      <w:pPr>
        <w:pStyle w:val="NoSpacing"/>
        <w:rPr>
          <w:rFonts w:ascii="Comic Sans MS" w:hAnsi="Comic Sans MS"/>
        </w:rPr>
      </w:pPr>
    </w:p>
    <w:p w:rsidR="002C5773" w:rsidRDefault="002C5773" w:rsidP="00006D96">
      <w:pPr>
        <w:pStyle w:val="NoSpacing"/>
        <w:numPr>
          <w:ilvl w:val="0"/>
          <w:numId w:val="31"/>
        </w:numPr>
        <w:rPr>
          <w:rFonts w:ascii="Comic Sans MS" w:hAnsi="Comic Sans MS"/>
        </w:rPr>
      </w:pPr>
      <w:r>
        <w:rPr>
          <w:rFonts w:ascii="Comic Sans MS" w:hAnsi="Comic Sans MS"/>
        </w:rPr>
        <w:t>Çay-taş ; okul-mektep ; aç-ok</w:t>
      </w:r>
      <w:r>
        <w:rPr>
          <w:rFonts w:ascii="Comic Sans MS" w:hAnsi="Comic Sans MS"/>
        </w:rPr>
        <w:tab/>
        <w:t xml:space="preserve">                                B) aç-tok ; çay-taş ; okul-mektep     </w:t>
      </w:r>
    </w:p>
    <w:p w:rsidR="002C5773" w:rsidRPr="00A44892" w:rsidRDefault="002C5773" w:rsidP="00006D96">
      <w:pPr>
        <w:pStyle w:val="NoSpacing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C) okul-mektep ; aç-tok ; çay-taş</w:t>
      </w:r>
    </w:p>
    <w:p w:rsidR="002C5773" w:rsidRPr="00A44892" w:rsidRDefault="002C5773" w:rsidP="00931933">
      <w:pPr>
        <w:pStyle w:val="NoSpacing"/>
        <w:rPr>
          <w:rFonts w:ascii="Comic Sans MS" w:hAnsi="Comic Sans MS"/>
        </w:rPr>
      </w:pPr>
    </w:p>
    <w:p w:rsidR="002C5773" w:rsidRPr="00A44892" w:rsidRDefault="002C5773" w:rsidP="00931933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sectPr w:rsidR="002C5773" w:rsidRPr="00A44892" w:rsidSect="008C535D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F24"/>
    <w:multiLevelType w:val="hybridMultilevel"/>
    <w:tmpl w:val="93FE0876"/>
    <w:lvl w:ilvl="0" w:tplc="3F4804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3D56F8"/>
    <w:multiLevelType w:val="hybridMultilevel"/>
    <w:tmpl w:val="1A86E706"/>
    <w:lvl w:ilvl="0" w:tplc="51D02B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F00D19"/>
    <w:multiLevelType w:val="hybridMultilevel"/>
    <w:tmpl w:val="530206B2"/>
    <w:lvl w:ilvl="0" w:tplc="BC6C16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12736B"/>
    <w:multiLevelType w:val="hybridMultilevel"/>
    <w:tmpl w:val="DE5C2532"/>
    <w:lvl w:ilvl="0" w:tplc="A7C6DD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132BC6"/>
    <w:multiLevelType w:val="hybridMultilevel"/>
    <w:tmpl w:val="CAAA512E"/>
    <w:lvl w:ilvl="0" w:tplc="F1C839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1F2A5E"/>
    <w:multiLevelType w:val="hybridMultilevel"/>
    <w:tmpl w:val="3274FA90"/>
    <w:lvl w:ilvl="0" w:tplc="EC9816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E81C96"/>
    <w:multiLevelType w:val="hybridMultilevel"/>
    <w:tmpl w:val="2B165064"/>
    <w:lvl w:ilvl="0" w:tplc="326E1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B7790B"/>
    <w:multiLevelType w:val="hybridMultilevel"/>
    <w:tmpl w:val="B3D2FBF6"/>
    <w:lvl w:ilvl="0" w:tplc="C80895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AF577E"/>
    <w:multiLevelType w:val="hybridMultilevel"/>
    <w:tmpl w:val="F8C09C06"/>
    <w:lvl w:ilvl="0" w:tplc="C78283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232B82"/>
    <w:multiLevelType w:val="hybridMultilevel"/>
    <w:tmpl w:val="23D03D4C"/>
    <w:lvl w:ilvl="0" w:tplc="ACBEA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6D396B"/>
    <w:multiLevelType w:val="hybridMultilevel"/>
    <w:tmpl w:val="3A02E766"/>
    <w:lvl w:ilvl="0" w:tplc="C3F64A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C17EF8"/>
    <w:multiLevelType w:val="hybridMultilevel"/>
    <w:tmpl w:val="579209D2"/>
    <w:lvl w:ilvl="0" w:tplc="754414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537868"/>
    <w:multiLevelType w:val="hybridMultilevel"/>
    <w:tmpl w:val="FAE83A88"/>
    <w:lvl w:ilvl="0" w:tplc="DD862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3D0397"/>
    <w:multiLevelType w:val="hybridMultilevel"/>
    <w:tmpl w:val="7D220546"/>
    <w:lvl w:ilvl="0" w:tplc="DE726E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412945"/>
    <w:multiLevelType w:val="hybridMultilevel"/>
    <w:tmpl w:val="00A2C324"/>
    <w:lvl w:ilvl="0" w:tplc="65643A82">
      <w:start w:val="1"/>
      <w:numFmt w:val="upperLetter"/>
      <w:lvlText w:val="%1)"/>
      <w:lvlJc w:val="left"/>
      <w:pPr>
        <w:ind w:left="60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16">
    <w:nsid w:val="4BB6485C"/>
    <w:multiLevelType w:val="hybridMultilevel"/>
    <w:tmpl w:val="092AD690"/>
    <w:lvl w:ilvl="0" w:tplc="189673A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3C6F31"/>
    <w:multiLevelType w:val="hybridMultilevel"/>
    <w:tmpl w:val="19485030"/>
    <w:lvl w:ilvl="0" w:tplc="706A18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AD2BD5"/>
    <w:multiLevelType w:val="hybridMultilevel"/>
    <w:tmpl w:val="C6A0689A"/>
    <w:lvl w:ilvl="0" w:tplc="EF6CC0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8F4201"/>
    <w:multiLevelType w:val="hybridMultilevel"/>
    <w:tmpl w:val="F8B4BC50"/>
    <w:lvl w:ilvl="0" w:tplc="4AE473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5D7590"/>
    <w:multiLevelType w:val="hybridMultilevel"/>
    <w:tmpl w:val="AFCA7CE6"/>
    <w:lvl w:ilvl="0" w:tplc="407E90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DC2425"/>
    <w:multiLevelType w:val="hybridMultilevel"/>
    <w:tmpl w:val="0A90897E"/>
    <w:lvl w:ilvl="0" w:tplc="624674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1C3A73"/>
    <w:multiLevelType w:val="hybridMultilevel"/>
    <w:tmpl w:val="37AAD6D0"/>
    <w:lvl w:ilvl="0" w:tplc="2D9ABB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5B2042"/>
    <w:multiLevelType w:val="hybridMultilevel"/>
    <w:tmpl w:val="1A1E4E58"/>
    <w:lvl w:ilvl="0" w:tplc="9424C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7446C3D"/>
    <w:multiLevelType w:val="hybridMultilevel"/>
    <w:tmpl w:val="24D42196"/>
    <w:lvl w:ilvl="0" w:tplc="215079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86C35F0"/>
    <w:multiLevelType w:val="hybridMultilevel"/>
    <w:tmpl w:val="E1D8967A"/>
    <w:lvl w:ilvl="0" w:tplc="F3EA1062">
      <w:start w:val="1"/>
      <w:numFmt w:val="upperLetter"/>
      <w:lvlText w:val="%1)"/>
      <w:lvlJc w:val="left"/>
      <w:pPr>
        <w:ind w:left="53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4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6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  <w:rPr>
        <w:rFonts w:cs="Times New Roman"/>
      </w:rPr>
    </w:lvl>
  </w:abstractNum>
  <w:abstractNum w:abstractNumId="26">
    <w:nsid w:val="70250D8F"/>
    <w:multiLevelType w:val="hybridMultilevel"/>
    <w:tmpl w:val="88F254DA"/>
    <w:lvl w:ilvl="0" w:tplc="FA5ADB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6F0213"/>
    <w:multiLevelType w:val="hybridMultilevel"/>
    <w:tmpl w:val="622A587E"/>
    <w:lvl w:ilvl="0" w:tplc="5CDCE1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754D20"/>
    <w:multiLevelType w:val="hybridMultilevel"/>
    <w:tmpl w:val="9ADC55E8"/>
    <w:lvl w:ilvl="0" w:tplc="5A3E6E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1F3FF3"/>
    <w:multiLevelType w:val="hybridMultilevel"/>
    <w:tmpl w:val="1D3E5D22"/>
    <w:lvl w:ilvl="0" w:tplc="C51A01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6D3D57"/>
    <w:multiLevelType w:val="hybridMultilevel"/>
    <w:tmpl w:val="EB68A0D6"/>
    <w:lvl w:ilvl="0" w:tplc="F6001B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9"/>
  </w:num>
  <w:num w:numId="5">
    <w:abstractNumId w:val="14"/>
  </w:num>
  <w:num w:numId="6">
    <w:abstractNumId w:val="20"/>
  </w:num>
  <w:num w:numId="7">
    <w:abstractNumId w:val="3"/>
  </w:num>
  <w:num w:numId="8">
    <w:abstractNumId w:val="7"/>
  </w:num>
  <w:num w:numId="9">
    <w:abstractNumId w:val="8"/>
  </w:num>
  <w:num w:numId="10">
    <w:abstractNumId w:val="25"/>
  </w:num>
  <w:num w:numId="11">
    <w:abstractNumId w:val="9"/>
  </w:num>
  <w:num w:numId="12">
    <w:abstractNumId w:val="2"/>
  </w:num>
  <w:num w:numId="13">
    <w:abstractNumId w:val="16"/>
  </w:num>
  <w:num w:numId="14">
    <w:abstractNumId w:val="28"/>
  </w:num>
  <w:num w:numId="15">
    <w:abstractNumId w:val="5"/>
  </w:num>
  <w:num w:numId="16">
    <w:abstractNumId w:val="23"/>
  </w:num>
  <w:num w:numId="17">
    <w:abstractNumId w:val="26"/>
  </w:num>
  <w:num w:numId="18">
    <w:abstractNumId w:val="17"/>
  </w:num>
  <w:num w:numId="19">
    <w:abstractNumId w:val="22"/>
  </w:num>
  <w:num w:numId="20">
    <w:abstractNumId w:val="12"/>
  </w:num>
  <w:num w:numId="21">
    <w:abstractNumId w:val="21"/>
  </w:num>
  <w:num w:numId="22">
    <w:abstractNumId w:val="4"/>
  </w:num>
  <w:num w:numId="23">
    <w:abstractNumId w:val="18"/>
  </w:num>
  <w:num w:numId="24">
    <w:abstractNumId w:val="6"/>
  </w:num>
  <w:num w:numId="25">
    <w:abstractNumId w:val="30"/>
  </w:num>
  <w:num w:numId="26">
    <w:abstractNumId w:val="15"/>
  </w:num>
  <w:num w:numId="27">
    <w:abstractNumId w:val="19"/>
  </w:num>
  <w:num w:numId="28">
    <w:abstractNumId w:val="24"/>
  </w:num>
  <w:num w:numId="29">
    <w:abstractNumId w:val="13"/>
  </w:num>
  <w:num w:numId="30">
    <w:abstractNumId w:val="27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6A0"/>
    <w:rsid w:val="00006D96"/>
    <w:rsid w:val="001F10A7"/>
    <w:rsid w:val="00257F4B"/>
    <w:rsid w:val="002C5773"/>
    <w:rsid w:val="003C02B9"/>
    <w:rsid w:val="003E2049"/>
    <w:rsid w:val="003F5C53"/>
    <w:rsid w:val="004F5C5D"/>
    <w:rsid w:val="005A0DF3"/>
    <w:rsid w:val="007D56BE"/>
    <w:rsid w:val="008C535D"/>
    <w:rsid w:val="009037DE"/>
    <w:rsid w:val="00931933"/>
    <w:rsid w:val="00942468"/>
    <w:rsid w:val="00A44892"/>
    <w:rsid w:val="00B41618"/>
    <w:rsid w:val="00BB7524"/>
    <w:rsid w:val="00C536A0"/>
    <w:rsid w:val="00C93C26"/>
    <w:rsid w:val="00D815C8"/>
    <w:rsid w:val="00DB4AB0"/>
    <w:rsid w:val="00DC0604"/>
    <w:rsid w:val="00EE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C535D"/>
    <w:rPr>
      <w:lang w:eastAsia="en-US"/>
    </w:rPr>
  </w:style>
  <w:style w:type="table" w:styleId="TableGrid">
    <w:name w:val="Table Grid"/>
    <w:basedOn w:val="TableNormal"/>
    <w:uiPriority w:val="99"/>
    <w:rsid w:val="009424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F5C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851</Words>
  <Characters>4853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2012-12-10T19:03:00Z</dcterms:created>
  <dcterms:modified xsi:type="dcterms:W3CDTF">2012-12-16T18:43:00Z</dcterms:modified>
  <cp:category>www.sorubak.com</cp:category>
</cp:coreProperties>
</file>