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547" w:rsidRDefault="00477547" w:rsidP="00E14550">
      <w:pPr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71.2pt;margin-top:6.45pt;width:300.7pt;height:79.55pt;z-index:251613696" strokeweight="1.25pt">
            <v:textbox>
              <w:txbxContent>
                <w:p w:rsidR="00477547" w:rsidRDefault="00477547" w:rsidP="00EC6803">
                  <w:pPr>
                    <w:spacing w:after="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Ben küçük bir çocuğum,                   Oyun benim hakkım,</w:t>
                  </w:r>
                </w:p>
                <w:p w:rsidR="00477547" w:rsidRDefault="00477547" w:rsidP="00EC6803">
                  <w:pPr>
                    <w:spacing w:after="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Elimde misketim,                             Bırakın oynayalım,</w:t>
                  </w:r>
                </w:p>
                <w:p w:rsidR="00477547" w:rsidRDefault="00477547" w:rsidP="00EC6803">
                  <w:pPr>
                    <w:spacing w:after="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Sırtımda ceketim,                           Bitince ev ödevim,</w:t>
                  </w:r>
                </w:p>
                <w:p w:rsidR="00477547" w:rsidRDefault="00477547" w:rsidP="00EC6803">
                  <w:pPr>
                    <w:spacing w:after="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Oyunlarla büyürüm.                         Birazcık oynayalım.</w:t>
                  </w:r>
                </w:p>
                <w:p w:rsidR="00477547" w:rsidRPr="00E14550" w:rsidRDefault="00477547" w:rsidP="00EC6803">
                  <w:pPr>
                    <w:spacing w:after="0"/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hyperlink r:id="rId6" w:history="1">
        <w:r w:rsidRPr="00EE0A53">
          <w:rPr>
            <w:rStyle w:val="Hyperlink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477547" w:rsidRDefault="00477547" w:rsidP="00E14550">
      <w:pPr>
        <w:spacing w:after="0"/>
        <w:ind w:left="-851"/>
        <w:rPr>
          <w:rFonts w:ascii="Comic Sans MS" w:hAnsi="Comic Sans MS"/>
        </w:rPr>
      </w:pPr>
    </w:p>
    <w:p w:rsidR="00477547" w:rsidRDefault="00477547" w:rsidP="00E14550">
      <w:pPr>
        <w:spacing w:after="0"/>
        <w:ind w:left="-851"/>
        <w:rPr>
          <w:rFonts w:ascii="Comic Sans MS" w:hAnsi="Comic Sans MS"/>
        </w:rPr>
      </w:pPr>
    </w:p>
    <w:p w:rsidR="00477547" w:rsidRDefault="00477547" w:rsidP="00E14550">
      <w:pPr>
        <w:spacing w:after="0"/>
        <w:ind w:left="-851"/>
        <w:rPr>
          <w:rFonts w:ascii="Comic Sans MS" w:hAnsi="Comic Sans MS"/>
        </w:rPr>
      </w:pPr>
    </w:p>
    <w:p w:rsidR="00477547" w:rsidRDefault="00477547" w:rsidP="00E14550">
      <w:pPr>
        <w:spacing w:after="0"/>
        <w:ind w:left="-851"/>
        <w:rPr>
          <w:rFonts w:ascii="Comic Sans MS" w:hAnsi="Comic Sans MS"/>
        </w:rPr>
      </w:pPr>
    </w:p>
    <w:p w:rsidR="00477547" w:rsidRPr="00376475" w:rsidRDefault="00477547" w:rsidP="00E14550">
      <w:pPr>
        <w:spacing w:after="0"/>
        <w:ind w:left="-851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        </w:t>
      </w:r>
      <w:r w:rsidRPr="00376475">
        <w:rPr>
          <w:rFonts w:ascii="Comic Sans MS" w:hAnsi="Comic Sans MS"/>
          <w:b/>
        </w:rPr>
        <w:t>İlk üç soruyu yukarıdaki şiire göre yanıtlayın.</w:t>
      </w:r>
    </w:p>
    <w:p w:rsidR="00477547" w:rsidRDefault="00477547" w:rsidP="00E14550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1.Şiirdeki çocuğun büyümesi için gerekli olan nedir?</w:t>
      </w:r>
    </w:p>
    <w:p w:rsidR="00477547" w:rsidRDefault="00477547" w:rsidP="00E14550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A)Oyuncaklar                       B)Oyunlar                  C)Meyveler ve Sebzeler</w:t>
      </w:r>
    </w:p>
    <w:p w:rsidR="00477547" w:rsidRDefault="00477547" w:rsidP="00E14550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2.Şiirde hangi haktan söz edilmektedir?</w:t>
      </w:r>
    </w:p>
    <w:p w:rsidR="00477547" w:rsidRDefault="00477547" w:rsidP="00E14550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A) eğitim hakkı                    B) Sağlık hakkı           C) Oyun hakkı  </w:t>
      </w:r>
    </w:p>
    <w:p w:rsidR="00477547" w:rsidRDefault="00477547" w:rsidP="00E14550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3.Şaire göre çocuk ne zaman oyun oynamalıdır?</w:t>
      </w:r>
    </w:p>
    <w:p w:rsidR="00477547" w:rsidRDefault="00477547" w:rsidP="00E14550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A) Ev ödevi bitince               B) Okuldan dönünce                 C) Tatil olunca       </w:t>
      </w:r>
    </w:p>
    <w:p w:rsidR="00477547" w:rsidRDefault="00477547" w:rsidP="00E14550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4</w:t>
      </w:r>
      <w:r w:rsidRPr="00376475">
        <w:rPr>
          <w:rFonts w:ascii="Comic Sans MS" w:hAnsi="Comic Sans MS"/>
          <w:b/>
        </w:rPr>
        <w:t>.”Sinemaya mavi gözlü çocuk da geldi.”</w:t>
      </w:r>
      <w:r>
        <w:rPr>
          <w:rFonts w:ascii="Comic Sans MS" w:hAnsi="Comic Sans MS"/>
        </w:rPr>
        <w:t xml:space="preserve"> cümlesiyle  ile ilgili yapılan hangi </w:t>
      </w:r>
      <w:r w:rsidRPr="00376475">
        <w:rPr>
          <w:rFonts w:ascii="Comic Sans MS" w:hAnsi="Comic Sans MS"/>
          <w:b/>
          <w:u w:val="single"/>
        </w:rPr>
        <w:t>eşleştirme yanlıştır</w:t>
      </w:r>
      <w:r>
        <w:rPr>
          <w:rFonts w:ascii="Comic Sans MS" w:hAnsi="Comic Sans MS"/>
        </w:rPr>
        <w:t>?</w:t>
      </w:r>
    </w:p>
    <w:p w:rsidR="00477547" w:rsidRDefault="00477547" w:rsidP="00E14550">
      <w:pPr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style="position:absolute;left:0;text-align:left;margin-left:71.65pt;margin-top:17.3pt;width:75pt;height:31.5pt;z-index:-251698688;visibility:visible" wrapcoords="11448 514 7128 1029 864 6171 216 10286 -216 13886 0 20571 2592 21086 14472 21086 20304 21086 20520 21086 21600 16971 21600 12857 21168 10800 20088 8743 15120 1029 14472 514 11448 514">
            <v:imagedata r:id="rId7" o:title=""/>
            <w10:wrap type="tight"/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359.45pt;margin-top:8.3pt;width:18pt;height:.05pt;z-index:251616768" o:connectortype="straight" strokeweight="1.25pt">
            <v:stroke endarrow="block"/>
          </v:shape>
        </w:pict>
      </w:r>
      <w:r>
        <w:rPr>
          <w:noProof/>
          <w:lang w:eastAsia="tr-TR"/>
        </w:rPr>
        <w:pict>
          <v:shape id="_x0000_s1029" type="#_x0000_t32" style="position:absolute;left:0;text-align:left;margin-left:197.95pt;margin-top:8.3pt;width:18pt;height:.05pt;z-index:251615744" o:connectortype="straight" strokeweight="1.25pt">
            <v:stroke endarrow="block"/>
          </v:shape>
        </w:pict>
      </w:r>
      <w:r>
        <w:rPr>
          <w:noProof/>
          <w:lang w:eastAsia="tr-TR"/>
        </w:rPr>
        <w:pict>
          <v:shape id="_x0000_s1030" type="#_x0000_t32" style="position:absolute;left:0;text-align:left;margin-left:71.2pt;margin-top:8.3pt;width:18pt;height:0;z-index:251614720" o:connectortype="straight" strokeweight="1.25pt">
            <v:stroke endarrow="block"/>
          </v:shape>
        </w:pict>
      </w:r>
      <w:r>
        <w:rPr>
          <w:rFonts w:ascii="Comic Sans MS" w:hAnsi="Comic Sans MS"/>
        </w:rPr>
        <w:t xml:space="preserve">                A) Nereye?       sinemaya      B) Kim?       Mavi gözlü çocuk   C)Nasıl?       Geldi</w:t>
      </w:r>
    </w:p>
    <w:p w:rsidR="00477547" w:rsidRDefault="00477547" w:rsidP="00E14550">
      <w:pPr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1" type="#_x0000_t106" style="position:absolute;left:0;text-align:left;margin-left:175.15pt;margin-top:6.4pt;width:256.5pt;height:36.75pt;z-index:251618816" adj="-3259,6877">
            <v:textbox>
              <w:txbxContent>
                <w:p w:rsidR="00477547" w:rsidRPr="00133006" w:rsidRDefault="0047754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Dün okula gidemedim çünkü …...</w:t>
                  </w:r>
                </w:p>
              </w:txbxContent>
            </v:textbox>
          </v:shape>
        </w:pict>
      </w:r>
      <w:r>
        <w:rPr>
          <w:rFonts w:ascii="Comic Sans MS" w:hAnsi="Comic Sans MS"/>
        </w:rPr>
        <w:t xml:space="preserve">5. </w:t>
      </w:r>
    </w:p>
    <w:p w:rsidR="00477547" w:rsidRDefault="00477547" w:rsidP="00E14550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</w:p>
    <w:p w:rsidR="00477547" w:rsidRDefault="00477547" w:rsidP="00E14550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Yasin</w:t>
      </w:r>
    </w:p>
    <w:p w:rsidR="00477547" w:rsidRDefault="00477547" w:rsidP="00E14550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Yasin’in cümlesi aşağıdakilerden hangisi ile tamamlanabilir?</w:t>
      </w:r>
    </w:p>
    <w:p w:rsidR="00477547" w:rsidRDefault="00477547" w:rsidP="00E14550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A) geçen yıl kitaplarımı kaybettim.             B) yemek çok lezzetli olmuş.</w:t>
      </w:r>
    </w:p>
    <w:p w:rsidR="00477547" w:rsidRDefault="00477547" w:rsidP="00E14550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C) kendimi hiç iyi hissetmiyordum.</w:t>
      </w:r>
    </w:p>
    <w:p w:rsidR="00477547" w:rsidRDefault="00477547" w:rsidP="00E14550">
      <w:pPr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shape id="_x0000_s1032" type="#_x0000_t202" style="position:absolute;left:0;text-align:left;margin-left:43.9pt;margin-top:.4pt;width:322.5pt;height:45.75pt;z-index:251619840" strokeweight="1.25pt">
            <v:textbox>
              <w:txbxContent>
                <w:p w:rsidR="00477547" w:rsidRDefault="00477547" w:rsidP="00A83572">
                  <w:pPr>
                    <w:spacing w:after="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Annemle babam mutfağa girdiler,önce bir tatlı ,sonra biber dolma,köfte,çorba,salata yaptılar.Kısacası…………….</w:t>
                  </w:r>
                </w:p>
                <w:p w:rsidR="00477547" w:rsidRPr="00E14550" w:rsidRDefault="00477547" w:rsidP="00A83572">
                  <w:pPr>
                    <w:spacing w:after="0"/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</w:rPr>
        <w:t>6.</w:t>
      </w:r>
    </w:p>
    <w:p w:rsidR="00477547" w:rsidRDefault="00477547" w:rsidP="00E14550">
      <w:pPr>
        <w:spacing w:after="0"/>
        <w:ind w:left="-851"/>
        <w:rPr>
          <w:rFonts w:ascii="Comic Sans MS" w:hAnsi="Comic Sans MS"/>
        </w:rPr>
      </w:pPr>
    </w:p>
    <w:p w:rsidR="00477547" w:rsidRDefault="00477547" w:rsidP="00E14550">
      <w:pPr>
        <w:spacing w:after="0"/>
        <w:ind w:left="-851"/>
        <w:rPr>
          <w:rFonts w:ascii="Comic Sans MS" w:hAnsi="Comic Sans MS"/>
        </w:rPr>
      </w:pPr>
    </w:p>
    <w:p w:rsidR="00477547" w:rsidRDefault="00477547" w:rsidP="00E14550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Yukarıdaki metin hangi sözlerle tamamlanabilir?</w:t>
      </w:r>
    </w:p>
    <w:p w:rsidR="00477547" w:rsidRDefault="00477547" w:rsidP="00E14550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A) hazırlık tamamdı.                   B) işleri bitmemişti.               C) misafirler erken geldi.</w:t>
      </w:r>
    </w:p>
    <w:p w:rsidR="00477547" w:rsidRDefault="00477547" w:rsidP="00E14550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7. Aşağıdaki cümlelerin hangisinde bir sözcük </w:t>
      </w:r>
      <w:r w:rsidRPr="00376475">
        <w:rPr>
          <w:rFonts w:ascii="Comic Sans MS" w:hAnsi="Comic Sans MS"/>
          <w:b/>
        </w:rPr>
        <w:t>eş anlamlısıyla</w:t>
      </w:r>
      <w:r>
        <w:rPr>
          <w:rFonts w:ascii="Comic Sans MS" w:hAnsi="Comic Sans MS"/>
        </w:rPr>
        <w:t xml:space="preserve"> birlikte kullanılmıştır?</w:t>
      </w:r>
    </w:p>
    <w:p w:rsidR="00477547" w:rsidRDefault="00477547" w:rsidP="00E14550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A) Ya gel ya git,bir karar ver.            B) Misafirler gelince konuk odasına alın.</w:t>
      </w:r>
    </w:p>
    <w:p w:rsidR="00477547" w:rsidRDefault="00477547" w:rsidP="00E14550">
      <w:pPr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shape id="Resim 2" o:spid="_x0000_s1033" type="#_x0000_t75" style="position:absolute;left:0;text-align:left;margin-left:20.65pt;margin-top:15.75pt;width:35.25pt;height:44.25pt;z-index:-251695616;visibility:visible" wrapcoords="460 366 0 8054 1838 12081 -460 19769 1379 21234 3677 21234 7353 21234 14247 21234 21600 19403 21600 17939 18383 12081 20221 7688 19762 366 460 366">
            <v:imagedata r:id="rId8" o:title=""/>
            <w10:wrap type="tight"/>
          </v:shape>
        </w:pict>
      </w:r>
      <w:r>
        <w:rPr>
          <w:rFonts w:ascii="Comic Sans MS" w:hAnsi="Comic Sans MS"/>
        </w:rPr>
        <w:t xml:space="preserve">                                        C) Çocukların kendi küçük,yürekleri büyük.</w:t>
      </w:r>
    </w:p>
    <w:p w:rsidR="00477547" w:rsidRDefault="00477547" w:rsidP="00E14550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8.                     </w:t>
      </w:r>
    </w:p>
    <w:p w:rsidR="00477547" w:rsidRPr="00376475" w:rsidRDefault="00477547" w:rsidP="00E14550">
      <w:pPr>
        <w:spacing w:after="0"/>
        <w:ind w:left="-851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                        </w:t>
      </w:r>
      <w:r w:rsidRPr="00B07CFF">
        <w:rPr>
          <w:rFonts w:ascii="Comic Sans MS" w:hAnsi="Comic Sans MS"/>
          <w:b/>
          <w:bdr w:val="single" w:sz="4" w:space="0" w:color="auto"/>
        </w:rPr>
        <w:t>“ süt – yavru – içiyordu – kedicik”</w:t>
      </w:r>
    </w:p>
    <w:p w:rsidR="00477547" w:rsidRDefault="00477547" w:rsidP="00E14550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Yukarıdaki sözcüklerden anlamlı ve kurallı bir cümle oluşturduğumuzda hangisi baştan ikinci sırada yer alır?</w:t>
      </w:r>
    </w:p>
    <w:p w:rsidR="00477547" w:rsidRDefault="00477547" w:rsidP="00E14550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A) süt                     B) yavru                  C) kedicik</w:t>
      </w:r>
    </w:p>
    <w:p w:rsidR="00477547" w:rsidRDefault="00477547" w:rsidP="00E14550">
      <w:pPr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shape id="_x0000_s1034" type="#_x0000_t202" style="position:absolute;left:0;text-align:left;margin-left:263.95pt;margin-top:1.05pt;width:33.45pt;height:26.25pt;z-index:251625984" strokeweight="1.5pt">
            <v:textbox>
              <w:txbxContent>
                <w:p w:rsidR="00477547" w:rsidRPr="006D38BF" w:rsidRDefault="00477547" w:rsidP="006D38BF">
                  <w:pPr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 w:rsidRPr="006D38BF"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 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5" type="#_x0000_t13" style="position:absolute;left:0;text-align:left;margin-left:235.9pt;margin-top:9.9pt;width:18.75pt;height:7.15pt;z-index:251624960" strokeweight="1.25pt"/>
        </w:pict>
      </w:r>
      <w:r>
        <w:rPr>
          <w:noProof/>
          <w:lang w:eastAsia="tr-TR"/>
        </w:rPr>
        <w:pict>
          <v:shape id="_x0000_s1036" type="#_x0000_t13" style="position:absolute;left:0;text-align:left;margin-left:97.15pt;margin-top:9.9pt;width:18.75pt;height:7.15pt;z-index:251622912" strokeweight="1.25pt"/>
        </w:pict>
      </w:r>
      <w:r>
        <w:rPr>
          <w:noProof/>
          <w:lang w:eastAsia="tr-TR"/>
        </w:rPr>
        <w:pict>
          <v:shape id="_x0000_s1037" type="#_x0000_t202" style="position:absolute;left:0;text-align:left;margin-left:123.4pt;margin-top:1.05pt;width:105.75pt;height:26.25pt;z-index:251623936" strokeweight="1.5pt">
            <v:textbox>
              <w:txbxContent>
                <w:p w:rsidR="00477547" w:rsidRPr="006D38BF" w:rsidRDefault="00477547" w:rsidP="006D38BF">
                  <w:pPr>
                    <w:rPr>
                      <w:rFonts w:ascii="Comic Sans MS" w:hAnsi="Comic Sans MS"/>
                    </w:rPr>
                  </w:pPr>
                  <w:r w:rsidRPr="006D38BF">
                    <w:rPr>
                      <w:rFonts w:ascii="Comic Sans MS" w:hAnsi="Comic Sans MS"/>
                    </w:rPr>
                    <w:t xml:space="preserve"> Şe</w:t>
                  </w:r>
                  <w:r>
                    <w:rPr>
                      <w:rFonts w:ascii="Comic Sans MS" w:hAnsi="Comic Sans MS"/>
                    </w:rPr>
                    <w:t>ker satan kişi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left:0;text-align:left;margin-left:34.45pt;margin-top:1.05pt;width:54.75pt;height:26.25pt;z-index:251621888" strokeweight="1.5pt">
            <v:textbox>
              <w:txbxContent>
                <w:p w:rsidR="00477547" w:rsidRPr="006D38BF" w:rsidRDefault="00477547">
                  <w:pPr>
                    <w:rPr>
                      <w:rFonts w:ascii="Comic Sans MS" w:hAnsi="Comic Sans MS"/>
                    </w:rPr>
                  </w:pPr>
                  <w:r w:rsidRPr="006D38BF">
                    <w:rPr>
                      <w:rFonts w:ascii="Comic Sans MS" w:hAnsi="Comic Sans MS"/>
                    </w:rPr>
                    <w:t xml:space="preserve"> şe</w:t>
                  </w:r>
                  <w:r>
                    <w:rPr>
                      <w:rFonts w:ascii="Comic Sans MS" w:hAnsi="Comic Sans MS"/>
                    </w:rPr>
                    <w:t>ker</w:t>
                  </w:r>
                </w:p>
              </w:txbxContent>
            </v:textbox>
          </v:shape>
        </w:pict>
      </w:r>
      <w:r>
        <w:rPr>
          <w:rFonts w:ascii="Comic Sans MS" w:hAnsi="Comic Sans MS"/>
        </w:rPr>
        <w:t xml:space="preserve">9.   </w:t>
      </w:r>
    </w:p>
    <w:p w:rsidR="00477547" w:rsidRDefault="00477547" w:rsidP="00E14550">
      <w:pPr>
        <w:spacing w:after="0"/>
        <w:ind w:left="-851"/>
        <w:rPr>
          <w:rFonts w:ascii="Comic Sans MS" w:hAnsi="Comic Sans MS"/>
        </w:rPr>
      </w:pPr>
    </w:p>
    <w:p w:rsidR="00477547" w:rsidRDefault="00477547" w:rsidP="00E14550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Yukarıdaki şemaya göre soru işareti olan kutuda </w:t>
      </w:r>
      <w:r w:rsidRPr="00ED5575">
        <w:rPr>
          <w:rFonts w:ascii="Comic Sans MS" w:hAnsi="Comic Sans MS"/>
          <w:b/>
        </w:rPr>
        <w:t>“şeker”</w:t>
      </w:r>
      <w:r>
        <w:rPr>
          <w:rFonts w:ascii="Comic Sans MS" w:hAnsi="Comic Sans MS"/>
        </w:rPr>
        <w:t xml:space="preserve"> sözcüğüne hangi ek getirilmelidir?</w:t>
      </w:r>
    </w:p>
    <w:p w:rsidR="00477547" w:rsidRDefault="00477547" w:rsidP="00E14550">
      <w:pPr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shape id="_x0000_s1039" type="#_x0000_t202" style="position:absolute;left:0;text-align:left;margin-left:-17.3pt;margin-top:16.05pt;width:192.45pt;height:24.75pt;z-index:251627008" strokeweight="1.5pt">
            <v:textbox>
              <w:txbxContent>
                <w:p w:rsidR="00477547" w:rsidRPr="00B92CD5" w:rsidRDefault="00477547" w:rsidP="00B937C4">
                  <w:pPr>
                    <w:rPr>
                      <w:rFonts w:ascii="Comic Sans MS" w:hAnsi="Comic Sans MS"/>
                      <w:b/>
                    </w:rPr>
                  </w:pPr>
                  <w:r w:rsidRPr="00B92CD5">
                    <w:rPr>
                      <w:rFonts w:ascii="Comic Sans MS" w:hAnsi="Comic Sans MS"/>
                      <w:b/>
                    </w:rPr>
                    <w:t xml:space="preserve"> Mert,her gün sekiz kitap okur.</w:t>
                  </w:r>
                </w:p>
              </w:txbxContent>
            </v:textbox>
          </v:shape>
        </w:pict>
      </w:r>
      <w:r>
        <w:rPr>
          <w:rFonts w:ascii="Comic Sans MS" w:hAnsi="Comic Sans MS"/>
        </w:rPr>
        <w:t xml:space="preserve">                                A) –lik                      B) –ci                      C) –siz</w:t>
      </w:r>
    </w:p>
    <w:p w:rsidR="00477547" w:rsidRDefault="00477547" w:rsidP="00B937C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10.                                                                 Cümlesindeki gibi bir abartma aşağıdaki cümlelerin  </w:t>
      </w:r>
    </w:p>
    <w:p w:rsidR="00477547" w:rsidRDefault="00477547" w:rsidP="00B937C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hangisinde </w:t>
      </w:r>
      <w:r w:rsidRPr="00B937C4">
        <w:rPr>
          <w:rFonts w:ascii="Comic Sans MS" w:hAnsi="Comic Sans MS"/>
          <w:b/>
          <w:u w:val="single"/>
        </w:rPr>
        <w:t>yoktur</w:t>
      </w:r>
      <w:r>
        <w:rPr>
          <w:rFonts w:ascii="Comic Sans MS" w:hAnsi="Comic Sans MS"/>
        </w:rPr>
        <w:t>?</w:t>
      </w:r>
    </w:p>
    <w:p w:rsidR="00477547" w:rsidRDefault="00477547" w:rsidP="00B937C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A) her akşam bir bardak süt içerim.                    B) Kaykayım uçaktan hızlı gider.</w:t>
      </w:r>
    </w:p>
    <w:p w:rsidR="00477547" w:rsidRDefault="00477547" w:rsidP="00B937C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C) Kardeşimin sesi komşu ilden duyulur.</w:t>
      </w:r>
    </w:p>
    <w:p w:rsidR="00477547" w:rsidRDefault="00477547" w:rsidP="00B937C4">
      <w:pPr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rect id="_x0000_s1040" style="position:absolute;left:0;text-align:left;margin-left:49.15pt;margin-top:2.7pt;width:9.75pt;height:9.9pt;z-index:251628032" strokeweight="4.5pt">
            <v:stroke linestyle="thinThick"/>
          </v:rect>
        </w:pict>
      </w:r>
      <w:r>
        <w:rPr>
          <w:noProof/>
          <w:lang w:eastAsia="tr-TR"/>
        </w:rPr>
        <w:pict>
          <v:oval id="_x0000_s1041" style="position:absolute;left:0;text-align:left;margin-left:146.65pt;margin-top:2.85pt;width:11.25pt;height:9.75pt;z-index:251629056" fillcolor="#7f7f7f" strokeweight="3pt">
            <v:stroke linestyle="thinThin"/>
          </v:oval>
        </w:pict>
      </w:r>
      <w:r>
        <w:rPr>
          <w:rFonts w:ascii="Comic Sans MS" w:hAnsi="Comic Sans MS"/>
        </w:rPr>
        <w:t>11.  Ünlü harfleri        ünsüz harfleri       ile gösterilirse “</w:t>
      </w:r>
      <w:r w:rsidRPr="003D1CFB">
        <w:rPr>
          <w:rFonts w:ascii="Comic Sans MS" w:hAnsi="Comic Sans MS"/>
          <w:b/>
        </w:rPr>
        <w:t>Bugün parka gittik</w:t>
      </w:r>
      <w:r>
        <w:rPr>
          <w:rFonts w:ascii="Comic Sans MS" w:hAnsi="Comic Sans MS"/>
        </w:rPr>
        <w:t>.” Cümlesinin kodlaması aşağıdakilerden hangisi olur?</w:t>
      </w:r>
    </w:p>
    <w:p w:rsidR="00477547" w:rsidRDefault="00477547" w:rsidP="00B937C4">
      <w:pPr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oval id="_x0000_s1042" style="position:absolute;left:0;text-align:left;margin-left:227.65pt;margin-top:.45pt;width:11.25pt;height:9.75pt;z-index:251645440" fillcolor="#7f7f7f" strokeweight="3pt">
            <v:stroke linestyle="thinThin"/>
          </v:oval>
        </w:pict>
      </w:r>
      <w:r>
        <w:rPr>
          <w:noProof/>
          <w:lang w:eastAsia="tr-TR"/>
        </w:rPr>
        <w:pict>
          <v:rect id="_x0000_s1043" style="position:absolute;left:0;text-align:left;margin-left:241.9pt;margin-top:.45pt;width:9.75pt;height:9.75pt;z-index:251634176" strokeweight="4.5pt">
            <v:stroke linestyle="thinThick"/>
          </v:rect>
        </w:pict>
      </w:r>
      <w:r>
        <w:rPr>
          <w:noProof/>
          <w:lang w:eastAsia="tr-TR"/>
        </w:rPr>
        <w:pict>
          <v:rect id="_x0000_s1044" style="position:absolute;left:0;text-align:left;margin-left:214.15pt;margin-top:.45pt;width:9.75pt;height:9.75pt;z-index:251637248" strokeweight="4.5pt">
            <v:stroke linestyle="thinThick"/>
          </v:rect>
        </w:pict>
      </w:r>
      <w:r>
        <w:rPr>
          <w:noProof/>
          <w:lang w:eastAsia="tr-TR"/>
        </w:rPr>
        <w:pict>
          <v:oval id="_x0000_s1045" style="position:absolute;left:0;text-align:left;margin-left:183.4pt;margin-top:.45pt;width:11.25pt;height:9.75pt;z-index:251644416" fillcolor="#7f7f7f" strokeweight="3pt">
            <v:stroke linestyle="thinThin"/>
          </v:oval>
        </w:pict>
      </w:r>
      <w:r>
        <w:rPr>
          <w:noProof/>
          <w:lang w:eastAsia="tr-TR"/>
        </w:rPr>
        <w:pict>
          <v:rect id="_x0000_s1046" style="position:absolute;left:0;text-align:left;margin-left:198.4pt;margin-top:.45pt;width:9.75pt;height:9.75pt;z-index:251636224" strokeweight="4.5pt">
            <v:stroke linestyle="thinThick"/>
          </v:rect>
        </w:pict>
      </w:r>
      <w:r>
        <w:rPr>
          <w:noProof/>
          <w:lang w:eastAsia="tr-TR"/>
        </w:rPr>
        <w:pict>
          <v:oval id="_x0000_s1047" style="position:absolute;left:0;text-align:left;margin-left:132.4pt;margin-top:.45pt;width:11.25pt;height:9.75pt;z-index:251643392" fillcolor="#7f7f7f" strokeweight="3pt">
            <v:stroke linestyle="thinThin"/>
          </v:oval>
        </w:pict>
      </w:r>
      <w:r>
        <w:rPr>
          <w:noProof/>
          <w:lang w:eastAsia="tr-TR"/>
        </w:rPr>
        <w:pict>
          <v:rect id="_x0000_s1048" style="position:absolute;left:0;text-align:left;margin-left:118.15pt;margin-top:1.2pt;width:9.75pt;height:9.75pt;z-index:251633152" strokeweight="4.5pt">
            <v:stroke linestyle="thinThick"/>
          </v:rect>
        </w:pict>
      </w:r>
      <w:r>
        <w:rPr>
          <w:noProof/>
          <w:lang w:eastAsia="tr-TR"/>
        </w:rPr>
        <w:pict>
          <v:oval id="_x0000_s1049" style="position:absolute;left:0;text-align:left;margin-left:103.9pt;margin-top:.45pt;width:11.25pt;height:9.75pt;z-index:251642368" fillcolor="#7f7f7f" strokeweight="3pt">
            <v:stroke linestyle="thinThin"/>
          </v:oval>
        </w:pict>
      </w:r>
      <w:r>
        <w:rPr>
          <w:noProof/>
          <w:lang w:eastAsia="tr-TR"/>
        </w:rPr>
        <w:pict>
          <v:oval id="_x0000_s1050" style="position:absolute;left:0;text-align:left;margin-left:73.9pt;margin-top:1.2pt;width:11.25pt;height:9.75pt;z-index:251641344" fillcolor="#7f7f7f" strokeweight="3pt">
            <v:stroke linestyle="thinThin"/>
          </v:oval>
        </w:pict>
      </w:r>
      <w:r>
        <w:rPr>
          <w:noProof/>
          <w:lang w:eastAsia="tr-TR"/>
        </w:rPr>
        <w:pict>
          <v:rect id="_x0000_s1051" style="position:absolute;left:0;text-align:left;margin-left:89.65pt;margin-top:1.2pt;width:9.75pt;height:9.75pt;z-index:251632128" strokeweight="4.5pt">
            <v:stroke linestyle="thinThick"/>
          </v:rect>
        </w:pict>
      </w:r>
      <w:r>
        <w:rPr>
          <w:noProof/>
          <w:lang w:eastAsia="tr-TR"/>
        </w:rPr>
        <w:pict>
          <v:oval id="_x0000_s1052" style="position:absolute;left:0;text-align:left;margin-left:25.9pt;margin-top:1.2pt;width:11.25pt;height:9.75pt;z-index:251639296" fillcolor="#7f7f7f" strokeweight="3pt">
            <v:stroke linestyle="thinThin"/>
          </v:oval>
        </w:pict>
      </w:r>
      <w:r>
        <w:rPr>
          <w:noProof/>
          <w:lang w:eastAsia="tr-TR"/>
        </w:rPr>
        <w:pict>
          <v:oval id="_x0000_s1053" style="position:absolute;left:0;text-align:left;margin-left:41.65pt;margin-top:1.2pt;width:11.25pt;height:9.75pt;z-index:251640320" fillcolor="#7f7f7f" strokeweight="3pt">
            <v:stroke linestyle="thinThin"/>
          </v:oval>
        </w:pict>
      </w:r>
      <w:r>
        <w:rPr>
          <w:noProof/>
          <w:lang w:eastAsia="tr-TR"/>
        </w:rPr>
        <w:pict>
          <v:rect id="_x0000_s1054" style="position:absolute;left:0;text-align:left;margin-left:13.15pt;margin-top:1.2pt;width:9.75pt;height:9.75pt;z-index:251631104" strokeweight="4.5pt">
            <v:stroke linestyle="thinThick"/>
          </v:rect>
        </w:pict>
      </w:r>
      <w:r>
        <w:rPr>
          <w:noProof/>
          <w:lang w:eastAsia="tr-TR"/>
        </w:rPr>
        <w:pict>
          <v:oval id="_x0000_s1055" style="position:absolute;left:0;text-align:left;margin-left:-1.1pt;margin-top:1.95pt;width:11.25pt;height:9.75pt;z-index:251638272" fillcolor="#7f7f7f" strokeweight="3pt">
            <v:stroke linestyle="thinThin"/>
          </v:oval>
        </w:pict>
      </w:r>
      <w:r>
        <w:rPr>
          <w:noProof/>
          <w:lang w:eastAsia="tr-TR"/>
        </w:rPr>
        <w:pict>
          <v:rect id="_x0000_s1056" style="position:absolute;left:0;text-align:left;margin-left:168.4pt;margin-top:1.2pt;width:9.75pt;height:9.75pt;z-index:251635200" strokeweight="4.5pt">
            <v:stroke linestyle="thinThick"/>
          </v:rect>
        </w:pict>
      </w:r>
      <w:r>
        <w:rPr>
          <w:noProof/>
          <w:lang w:eastAsia="tr-TR"/>
        </w:rPr>
        <w:pict>
          <v:rect id="_x0000_s1057" style="position:absolute;left:0;text-align:left;margin-left:-15.35pt;margin-top:1.2pt;width:9.75pt;height:9.75pt;z-index:251630080" strokeweight="4.5pt">
            <v:stroke linestyle="thinThick"/>
          </v:rect>
        </w:pict>
      </w:r>
      <w:r>
        <w:rPr>
          <w:rFonts w:ascii="Comic Sans MS" w:hAnsi="Comic Sans MS"/>
        </w:rPr>
        <w:t xml:space="preserve">   A)</w:t>
      </w:r>
    </w:p>
    <w:p w:rsidR="00477547" w:rsidRDefault="00477547" w:rsidP="00B937C4">
      <w:pPr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rect id="_x0000_s1058" style="position:absolute;left:0;text-align:left;margin-left:229.15pt;margin-top:1pt;width:9.75pt;height:9.75pt;z-index:251661824" strokeweight="4.5pt">
            <v:stroke linestyle="thinThick"/>
          </v:rect>
        </w:pict>
      </w:r>
      <w:r>
        <w:rPr>
          <w:noProof/>
          <w:lang w:eastAsia="tr-TR"/>
        </w:rPr>
        <w:pict>
          <v:rect id="_x0000_s1059" style="position:absolute;left:0;text-align:left;margin-left:133.9pt;margin-top:1.6pt;width:9.75pt;height:9.75pt;z-index:251659776" strokeweight="4.5pt">
            <v:stroke linestyle="thinThick"/>
          </v:rect>
        </w:pict>
      </w:r>
      <w:r>
        <w:rPr>
          <w:noProof/>
          <w:lang w:eastAsia="tr-TR"/>
        </w:rPr>
        <w:pict>
          <v:rect id="_x0000_s1060" style="position:absolute;left:0;text-align:left;margin-left:183.4pt;margin-top:.85pt;width:9.75pt;height:9.75pt;z-index:251660800" strokeweight="4.5pt">
            <v:stroke linestyle="thinThick"/>
          </v:rect>
        </w:pict>
      </w:r>
      <w:r>
        <w:rPr>
          <w:noProof/>
          <w:lang w:eastAsia="tr-TR"/>
        </w:rPr>
        <w:pict>
          <v:rect id="_x0000_s1061" style="position:absolute;left:0;text-align:left;margin-left:89.65pt;margin-top:1.6pt;width:9.75pt;height:9.75pt;z-index:251658752" strokeweight="4.5pt">
            <v:stroke linestyle="thinThick"/>
          </v:rect>
        </w:pict>
      </w:r>
      <w:r>
        <w:rPr>
          <w:noProof/>
          <w:lang w:eastAsia="tr-TR"/>
        </w:rPr>
        <w:pict>
          <v:rect id="_x0000_s1062" style="position:absolute;left:0;text-align:left;margin-left:28.9pt;margin-top:.85pt;width:9.75pt;height:9.75pt;z-index:251657728" strokeweight="4.5pt">
            <v:stroke linestyle="thinThick"/>
          </v:rect>
        </w:pict>
      </w:r>
      <w:r>
        <w:rPr>
          <w:noProof/>
          <w:lang w:eastAsia="tr-TR"/>
        </w:rPr>
        <w:pict>
          <v:rect id="_x0000_s1063" style="position:absolute;left:0;text-align:left;margin-left:-1.1pt;margin-top:.85pt;width:9.75pt;height:9.75pt;z-index:251656704" strokeweight="4.5pt">
            <v:stroke linestyle="thinThick"/>
          </v:rect>
        </w:pict>
      </w:r>
      <w:r>
        <w:rPr>
          <w:noProof/>
          <w:lang w:eastAsia="tr-TR"/>
        </w:rPr>
        <w:pict>
          <v:oval id="_x0000_s1064" style="position:absolute;left:0;text-align:left;margin-left:241.9pt;margin-top:1.75pt;width:11.25pt;height:9.75pt;z-index:251655680" fillcolor="#7f7f7f" strokeweight="3pt">
            <v:stroke linestyle="thinThin"/>
          </v:oval>
        </w:pict>
      </w:r>
      <w:r>
        <w:rPr>
          <w:noProof/>
          <w:lang w:eastAsia="tr-TR"/>
        </w:rPr>
        <w:pict>
          <v:oval id="_x0000_s1065" style="position:absolute;left:0;text-align:left;margin-left:214.15pt;margin-top:1.75pt;width:11.25pt;height:9.75pt;z-index:251654656" fillcolor="#7f7f7f" strokeweight="3pt">
            <v:stroke linestyle="thinThin"/>
          </v:oval>
        </w:pict>
      </w:r>
      <w:r>
        <w:rPr>
          <w:noProof/>
          <w:lang w:eastAsia="tr-TR"/>
        </w:rPr>
        <w:pict>
          <v:oval id="_x0000_s1066" style="position:absolute;left:0;text-align:left;margin-left:198.4pt;margin-top:1.75pt;width:11.25pt;height:9.75pt;z-index:251653632" fillcolor="#7f7f7f" strokeweight="3pt">
            <v:stroke linestyle="thinThin"/>
          </v:oval>
        </w:pict>
      </w:r>
      <w:r>
        <w:rPr>
          <w:noProof/>
          <w:lang w:eastAsia="tr-TR"/>
        </w:rPr>
        <w:pict>
          <v:oval id="_x0000_s1067" style="position:absolute;left:0;text-align:left;margin-left:166.9pt;margin-top:1.75pt;width:11.25pt;height:9.75pt;z-index:251652608" fillcolor="#7f7f7f" strokeweight="3pt">
            <v:stroke linestyle="thinThin"/>
          </v:oval>
        </w:pict>
      </w:r>
      <w:r>
        <w:rPr>
          <w:noProof/>
          <w:lang w:eastAsia="tr-TR"/>
        </w:rPr>
        <w:pict>
          <v:oval id="_x0000_s1068" style="position:absolute;left:0;text-align:left;margin-left:118.15pt;margin-top:1.75pt;width:11.25pt;height:9.75pt;z-index:251651584" fillcolor="#7f7f7f" strokeweight="3pt">
            <v:stroke linestyle="thinThin"/>
          </v:oval>
        </w:pict>
      </w:r>
      <w:r>
        <w:rPr>
          <w:noProof/>
          <w:lang w:eastAsia="tr-TR"/>
        </w:rPr>
        <w:pict>
          <v:oval id="_x0000_s1069" style="position:absolute;left:0;text-align:left;margin-left:103.9pt;margin-top:1.75pt;width:11.25pt;height:9.75pt;z-index:251650560" fillcolor="#7f7f7f" strokeweight="3pt">
            <v:stroke linestyle="thinThin"/>
          </v:oval>
        </w:pict>
      </w:r>
      <w:r>
        <w:rPr>
          <w:noProof/>
          <w:lang w:eastAsia="tr-TR"/>
        </w:rPr>
        <w:pict>
          <v:oval id="_x0000_s1070" style="position:absolute;left:0;text-align:left;margin-left:73.9pt;margin-top:1.75pt;width:11.25pt;height:9.75pt;z-index:251649536" fillcolor="#7f7f7f" strokeweight="3pt">
            <v:stroke linestyle="thinThin"/>
          </v:oval>
        </w:pict>
      </w:r>
      <w:r>
        <w:rPr>
          <w:noProof/>
          <w:lang w:eastAsia="tr-TR"/>
        </w:rPr>
        <w:pict>
          <v:oval id="_x0000_s1071" style="position:absolute;left:0;text-align:left;margin-left:43.15pt;margin-top:1.75pt;width:11.25pt;height:9.75pt;z-index:251648512" fillcolor="#7f7f7f" strokeweight="3pt">
            <v:stroke linestyle="thinThin"/>
          </v:oval>
        </w:pict>
      </w:r>
      <w:r>
        <w:rPr>
          <w:noProof/>
          <w:lang w:eastAsia="tr-TR"/>
        </w:rPr>
        <w:pict>
          <v:oval id="_x0000_s1072" style="position:absolute;left:0;text-align:left;margin-left:13.15pt;margin-top:1.75pt;width:11.25pt;height:9.75pt;z-index:251647488" fillcolor="#7f7f7f" strokeweight="3pt">
            <v:stroke linestyle="thinThin"/>
          </v:oval>
        </w:pict>
      </w:r>
      <w:r>
        <w:rPr>
          <w:noProof/>
          <w:lang w:eastAsia="tr-TR"/>
        </w:rPr>
        <w:pict>
          <v:oval id="_x0000_s1073" style="position:absolute;left:0;text-align:left;margin-left:-16.85pt;margin-top:1.75pt;width:11.25pt;height:9.75pt;z-index:251646464" fillcolor="#7f7f7f" strokeweight="3pt">
            <v:stroke linestyle="thinThin"/>
          </v:oval>
        </w:pict>
      </w:r>
      <w:r>
        <w:rPr>
          <w:rFonts w:ascii="Comic Sans MS" w:hAnsi="Comic Sans MS"/>
        </w:rPr>
        <w:t xml:space="preserve">   B) </w:t>
      </w:r>
    </w:p>
    <w:p w:rsidR="00477547" w:rsidRDefault="00477547" w:rsidP="00B937C4">
      <w:pPr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rect id="_x0000_s1074" style="position:absolute;left:0;text-align:left;margin-left:243.4pt;margin-top:1.8pt;width:9.75pt;height:9.75pt;z-index:251671040" strokeweight="4.5pt">
            <v:stroke linestyle="thinThick"/>
          </v:rect>
        </w:pict>
      </w:r>
      <w:r>
        <w:rPr>
          <w:noProof/>
          <w:lang w:eastAsia="tr-TR"/>
        </w:rPr>
        <w:pict>
          <v:oval id="_x0000_s1075" style="position:absolute;left:0;text-align:left;margin-left:227.65pt;margin-top:1.8pt;width:11.25pt;height:9.75pt;z-index:251677184" fillcolor="#7f7f7f" strokeweight="3pt">
            <v:stroke linestyle="thinThin"/>
          </v:oval>
        </w:pict>
      </w:r>
      <w:r>
        <w:rPr>
          <w:noProof/>
          <w:lang w:eastAsia="tr-TR"/>
        </w:rPr>
        <w:pict>
          <v:rect id="_x0000_s1076" style="position:absolute;left:0;text-align:left;margin-left:213.4pt;margin-top:1.8pt;width:9.75pt;height:9.75pt;z-index:251670016" strokeweight="4.5pt">
            <v:stroke linestyle="thinThick"/>
          </v:rect>
        </w:pict>
      </w:r>
      <w:r>
        <w:rPr>
          <w:noProof/>
          <w:lang w:eastAsia="tr-TR"/>
        </w:rPr>
        <w:pict>
          <v:oval id="_x0000_s1077" style="position:absolute;left:0;text-align:left;margin-left:196.9pt;margin-top:1.8pt;width:11.25pt;height:9.75pt;z-index:251676160" fillcolor="#7f7f7f" strokeweight="3pt">
            <v:stroke linestyle="thinThin"/>
          </v:oval>
        </w:pict>
      </w:r>
      <w:r>
        <w:rPr>
          <w:noProof/>
          <w:lang w:eastAsia="tr-TR"/>
        </w:rPr>
        <w:pict>
          <v:oval id="_x0000_s1078" style="position:absolute;left:0;text-align:left;margin-left:146.65pt;margin-top:1.8pt;width:11.25pt;height:9.75pt;z-index:251675136" fillcolor="#7f7f7f" strokeweight="3pt">
            <v:stroke linestyle="thinThin"/>
          </v:oval>
        </w:pict>
      </w:r>
      <w:r>
        <w:rPr>
          <w:noProof/>
          <w:lang w:eastAsia="tr-TR"/>
        </w:rPr>
        <w:pict>
          <v:oval id="_x0000_s1079" style="position:absolute;left:0;text-align:left;margin-left:103.15pt;margin-top:1.8pt;width:11.25pt;height:9.75pt;z-index:251674112" fillcolor="#7f7f7f" strokeweight="3pt">
            <v:stroke linestyle="thinThin"/>
          </v:oval>
        </w:pict>
      </w:r>
      <w:r>
        <w:rPr>
          <w:noProof/>
          <w:lang w:eastAsia="tr-TR"/>
        </w:rPr>
        <w:pict>
          <v:oval id="_x0000_s1080" style="position:absolute;left:0;text-align:left;margin-left:26.65pt;margin-top:1.8pt;width:11.25pt;height:9.75pt;z-index:251673088" fillcolor="#7f7f7f" strokeweight="3pt">
            <v:stroke linestyle="thinThin"/>
          </v:oval>
        </w:pict>
      </w:r>
      <w:r>
        <w:rPr>
          <w:noProof/>
          <w:lang w:eastAsia="tr-TR"/>
        </w:rPr>
        <w:pict>
          <v:oval id="_x0000_s1081" style="position:absolute;left:0;text-align:left;margin-left:-2.6pt;margin-top:1.8pt;width:11.25pt;height:9.75pt;z-index:251672064" fillcolor="#7f7f7f" strokeweight="3pt">
            <v:stroke linestyle="thinThin"/>
          </v:oval>
        </w:pict>
      </w:r>
      <w:r>
        <w:rPr>
          <w:noProof/>
          <w:lang w:eastAsia="tr-TR"/>
        </w:rPr>
        <w:pict>
          <v:rect id="_x0000_s1082" style="position:absolute;left:0;text-align:left;margin-left:183.4pt;margin-top:2.55pt;width:9.75pt;height:9.75pt;z-index:251668992" strokeweight="4.5pt">
            <v:stroke linestyle="thinThick"/>
          </v:rect>
        </w:pict>
      </w:r>
      <w:r>
        <w:rPr>
          <w:noProof/>
          <w:lang w:eastAsia="tr-TR"/>
        </w:rPr>
        <w:pict>
          <v:rect id="_x0000_s1083" style="position:absolute;left:0;text-align:left;margin-left:133.15pt;margin-top:2.55pt;width:9.75pt;height:9.75pt;z-index:251667968" strokeweight="4.5pt">
            <v:stroke linestyle="thinThick"/>
          </v:rect>
        </w:pict>
      </w:r>
      <w:r>
        <w:rPr>
          <w:noProof/>
          <w:lang w:eastAsia="tr-TR"/>
        </w:rPr>
        <w:pict>
          <v:rect id="_x0000_s1084" style="position:absolute;left:0;text-align:left;margin-left:118.15pt;margin-top:2.55pt;width:9.75pt;height:9.75pt;z-index:251666944" strokeweight="4.5pt">
            <v:stroke linestyle="thinThick"/>
          </v:rect>
        </w:pict>
      </w:r>
      <w:r>
        <w:rPr>
          <w:noProof/>
          <w:lang w:eastAsia="tr-TR"/>
        </w:rPr>
        <w:pict>
          <v:rect id="_x0000_s1085" style="position:absolute;left:0;text-align:left;margin-left:89.65pt;margin-top:2.55pt;width:9.75pt;height:9.75pt;z-index:251665920" strokeweight="4.5pt">
            <v:stroke linestyle="thinThick"/>
          </v:rect>
        </w:pict>
      </w:r>
      <w:r>
        <w:rPr>
          <w:noProof/>
          <w:lang w:eastAsia="tr-TR"/>
        </w:rPr>
        <w:pict>
          <v:rect id="_x0000_s1086" style="position:absolute;left:0;text-align:left;margin-left:41.65pt;margin-top:2.55pt;width:9.75pt;height:9.75pt;z-index:251664896" strokeweight="4.5pt">
            <v:stroke linestyle="thinThick"/>
          </v:rect>
        </w:pict>
      </w:r>
      <w:r>
        <w:rPr>
          <w:noProof/>
          <w:lang w:eastAsia="tr-TR"/>
        </w:rPr>
        <w:pict>
          <v:rect id="_x0000_s1087" style="position:absolute;left:0;text-align:left;margin-left:13.15pt;margin-top:2.55pt;width:9.75pt;height:9.75pt;z-index:251663872" strokeweight="4.5pt">
            <v:stroke linestyle="thinThick"/>
          </v:rect>
        </w:pict>
      </w:r>
      <w:r>
        <w:rPr>
          <w:noProof/>
          <w:lang w:eastAsia="tr-TR"/>
        </w:rPr>
        <w:pict>
          <v:rect id="_x0000_s1088" style="position:absolute;left:0;text-align:left;margin-left:-16.1pt;margin-top:2.55pt;width:9.75pt;height:9.75pt;z-index:251662848" strokeweight="4.5pt">
            <v:stroke linestyle="thinThick"/>
          </v:rect>
        </w:pict>
      </w:r>
      <w:r>
        <w:rPr>
          <w:rFonts w:ascii="Comic Sans MS" w:hAnsi="Comic Sans MS"/>
        </w:rPr>
        <w:t xml:space="preserve">   C)</w:t>
      </w:r>
    </w:p>
    <w:p w:rsidR="00477547" w:rsidRDefault="00477547" w:rsidP="00B937C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12. Aşağıdaki sözcüklerin hangisinde </w:t>
      </w:r>
      <w:r w:rsidRPr="005F5FBC">
        <w:rPr>
          <w:rFonts w:ascii="Comic Sans MS" w:hAnsi="Comic Sans MS"/>
          <w:b/>
        </w:rPr>
        <w:t>diğerlerinden fazla</w:t>
      </w:r>
      <w:r>
        <w:rPr>
          <w:rFonts w:ascii="Comic Sans MS" w:hAnsi="Comic Sans MS"/>
        </w:rPr>
        <w:t xml:space="preserve"> </w:t>
      </w:r>
      <w:r w:rsidRPr="00023900">
        <w:rPr>
          <w:rFonts w:ascii="Comic Sans MS" w:hAnsi="Comic Sans MS"/>
          <w:b/>
        </w:rPr>
        <w:t>hece</w:t>
      </w:r>
      <w:r>
        <w:rPr>
          <w:rFonts w:ascii="Comic Sans MS" w:hAnsi="Comic Sans MS"/>
        </w:rPr>
        <w:t xml:space="preserve"> vardır?</w:t>
      </w:r>
    </w:p>
    <w:p w:rsidR="00477547" w:rsidRDefault="00477547" w:rsidP="00B937C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A) kayısı                            B) şeftali                        C) Gelibolu</w:t>
      </w:r>
    </w:p>
    <w:p w:rsidR="00477547" w:rsidRDefault="00477547" w:rsidP="00B937C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13. “</w:t>
      </w:r>
      <w:r w:rsidRPr="00023900">
        <w:rPr>
          <w:rFonts w:ascii="Comic Sans MS" w:hAnsi="Comic Sans MS"/>
          <w:b/>
        </w:rPr>
        <w:t>hayal,kötümser,kötü,ulus,açık,iyi,iyimserlik,kapalı</w:t>
      </w:r>
      <w:r>
        <w:rPr>
          <w:rFonts w:ascii="Comic Sans MS" w:hAnsi="Comic Sans MS"/>
        </w:rPr>
        <w:t>” Bu sözcükler karşıt anlamlılarıyla eşleştirildiğinde hangisi dışta kalır?</w:t>
      </w:r>
    </w:p>
    <w:p w:rsidR="00477547" w:rsidRDefault="00477547" w:rsidP="00B937C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A)kötü                               B) ulus                           C) iyi</w:t>
      </w:r>
    </w:p>
    <w:p w:rsidR="00477547" w:rsidRDefault="00477547" w:rsidP="00B937C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14. “</w:t>
      </w:r>
      <w:r w:rsidRPr="00EA0E4C">
        <w:rPr>
          <w:rFonts w:ascii="Comic Sans MS" w:hAnsi="Comic Sans MS"/>
          <w:b/>
        </w:rPr>
        <w:t>kazan</w:t>
      </w:r>
      <w:r>
        <w:rPr>
          <w:rFonts w:ascii="Comic Sans MS" w:hAnsi="Comic Sans MS"/>
        </w:rPr>
        <w:t>” sözcüğü,hangi cümlede farklı anlamda kullanılmıştır?</w:t>
      </w:r>
    </w:p>
    <w:p w:rsidR="00477547" w:rsidRDefault="00477547" w:rsidP="00B937C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A) Çamaşırı,bir kazan su ile yıkadı.                          B) Düzenli çalış,üniversiteyi kazan.</w:t>
      </w:r>
    </w:p>
    <w:p w:rsidR="00477547" w:rsidRDefault="00477547" w:rsidP="00B937C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C) Avukata:”Bu davayı kazan.” dedi.</w:t>
      </w:r>
    </w:p>
    <w:p w:rsidR="00477547" w:rsidRDefault="00477547" w:rsidP="00B937C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15. Aşağıdaki cümlelerin hangisinde </w:t>
      </w:r>
      <w:r w:rsidRPr="00BD2242">
        <w:rPr>
          <w:rFonts w:ascii="Comic Sans MS" w:hAnsi="Comic Sans MS"/>
          <w:b/>
        </w:rPr>
        <w:t>eş sesli</w:t>
      </w:r>
      <w:r>
        <w:rPr>
          <w:rFonts w:ascii="Comic Sans MS" w:hAnsi="Comic Sans MS"/>
        </w:rPr>
        <w:t xml:space="preserve"> bir sözcük </w:t>
      </w:r>
      <w:r w:rsidRPr="00BD2242">
        <w:rPr>
          <w:rFonts w:ascii="Comic Sans MS" w:hAnsi="Comic Sans MS"/>
          <w:b/>
          <w:u w:val="single"/>
        </w:rPr>
        <w:t>yoktur</w:t>
      </w:r>
      <w:r>
        <w:rPr>
          <w:rFonts w:ascii="Comic Sans MS" w:hAnsi="Comic Sans MS"/>
        </w:rPr>
        <w:t>?</w:t>
      </w:r>
    </w:p>
    <w:p w:rsidR="00477547" w:rsidRDefault="00477547" w:rsidP="00B937C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A) Marketten üç yumurta al.                                  B) İhtiyar adam bahçede oturuyordu.</w:t>
      </w:r>
    </w:p>
    <w:p w:rsidR="00477547" w:rsidRDefault="00477547" w:rsidP="00B937C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C) Sahildeki kız ağlıyordu.</w:t>
      </w:r>
    </w:p>
    <w:p w:rsidR="00477547" w:rsidRDefault="00477547" w:rsidP="00B937C4">
      <w:pPr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89" type="#_x0000_t74" style="position:absolute;left:0;text-align:left;margin-left:184.15pt;margin-top:16.9pt;width:11.25pt;height:7.15pt;z-index:251679232" strokeweight="1.25pt"/>
        </w:pict>
      </w: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90" type="#_x0000_t12" style="position:absolute;left:0;text-align:left;margin-left:110.05pt;margin-top:16.9pt;width:13.5pt;height:9.75pt;z-index:251678208" strokeweight="1.25pt"/>
        </w:pict>
      </w:r>
      <w:r>
        <w:rPr>
          <w:rFonts w:ascii="Comic Sans MS" w:hAnsi="Comic Sans MS"/>
        </w:rPr>
        <w:t xml:space="preserve">16.                                        </w:t>
      </w:r>
      <w:r w:rsidRPr="003C7B27">
        <w:rPr>
          <w:rFonts w:ascii="Comic Sans MS" w:hAnsi="Comic Sans MS"/>
          <w:u w:val="single"/>
        </w:rPr>
        <w:t>Taze</w:t>
      </w:r>
      <w:r>
        <w:rPr>
          <w:rFonts w:ascii="Comic Sans MS" w:hAnsi="Comic Sans MS"/>
        </w:rPr>
        <w:t xml:space="preserve"> meyveleri </w:t>
      </w:r>
      <w:r w:rsidRPr="003C7B27">
        <w:rPr>
          <w:rFonts w:ascii="Comic Sans MS" w:hAnsi="Comic Sans MS"/>
          <w:u w:val="single"/>
        </w:rPr>
        <w:t>bol</w:t>
      </w:r>
      <w:r>
        <w:rPr>
          <w:rFonts w:ascii="Comic Sans MS" w:hAnsi="Comic Sans MS"/>
        </w:rPr>
        <w:t xml:space="preserve"> su ile yıkadım.</w:t>
      </w:r>
    </w:p>
    <w:p w:rsidR="00477547" w:rsidRDefault="00477547" w:rsidP="00B937C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</w:t>
      </w:r>
    </w:p>
    <w:p w:rsidR="00477547" w:rsidRDefault="00477547" w:rsidP="00B937C4">
      <w:pPr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shape id="_x0000_s1091" type="#_x0000_t74" style="position:absolute;left:0;text-align:left;margin-left:193.15pt;margin-top:23.65pt;width:11.25pt;height:7.9pt;z-index:251681280" strokeweight="1.25pt"/>
        </w:pict>
      </w:r>
      <w:r>
        <w:rPr>
          <w:noProof/>
          <w:lang w:eastAsia="tr-TR"/>
        </w:rPr>
        <w:pict>
          <v:shape id="_x0000_s1092" type="#_x0000_t32" style="position:absolute;left:0;text-align:left;margin-left:178.9pt;margin-top:33.8pt;width:43.5pt;height:.05pt;z-index:251683328" o:connectortype="straight" strokeweight="1.25pt"/>
        </w:pict>
      </w:r>
      <w:r>
        <w:rPr>
          <w:noProof/>
          <w:lang w:eastAsia="tr-TR"/>
        </w:rPr>
        <w:pict>
          <v:shape id="_x0000_s1093" type="#_x0000_t32" style="position:absolute;left:0;text-align:left;margin-left:103.15pt;margin-top:33.4pt;width:43.5pt;height:.05pt;z-index:251682304" o:connectortype="straight" strokeweight="1.25pt"/>
        </w:pict>
      </w:r>
      <w:r>
        <w:rPr>
          <w:noProof/>
          <w:lang w:eastAsia="tr-TR"/>
        </w:rPr>
        <w:pict>
          <v:shape id="_x0000_s1094" type="#_x0000_t12" style="position:absolute;left:0;text-align:left;margin-left:119.65pt;margin-top:22.15pt;width:13.5pt;height:9.75pt;z-index:251680256" strokeweight="1.25pt"/>
        </w:pict>
      </w:r>
      <w:r>
        <w:rPr>
          <w:rFonts w:ascii="Comic Sans MS" w:hAnsi="Comic Sans MS"/>
        </w:rPr>
        <w:t xml:space="preserve">            Ece’nin cümlesinde altı çizili sözcüklerin karşıt anlamlısı sırasıyla aşağıdakilerden hangisidir?</w:t>
      </w:r>
    </w:p>
    <w:p w:rsidR="00477547" w:rsidRDefault="00477547" w:rsidP="00B937C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A)          bayat               çok</w:t>
      </w:r>
    </w:p>
    <w:p w:rsidR="00477547" w:rsidRDefault="00477547" w:rsidP="00B937C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B)          ham                  az</w:t>
      </w:r>
    </w:p>
    <w:p w:rsidR="00477547" w:rsidRDefault="00477547" w:rsidP="00B937C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C)          bayat                kıt</w:t>
      </w:r>
    </w:p>
    <w:p w:rsidR="00477547" w:rsidRDefault="00477547" w:rsidP="00B937C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17. </w:t>
      </w:r>
      <w:r w:rsidRPr="0075443E">
        <w:rPr>
          <w:rFonts w:ascii="Comic Sans MS" w:hAnsi="Comic Sans MS"/>
          <w:b/>
        </w:rPr>
        <w:t>Kitap okudum,test çözdüm,konu tekrarı yaptım ……………………… çok çalıştım diyebilirim.</w:t>
      </w:r>
    </w:p>
    <w:p w:rsidR="00477547" w:rsidRDefault="00477547" w:rsidP="00B937C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Yukarıdaki cümle hangisi ile </w:t>
      </w:r>
      <w:r w:rsidRPr="0075443E">
        <w:rPr>
          <w:rFonts w:ascii="Comic Sans MS" w:hAnsi="Comic Sans MS"/>
          <w:b/>
          <w:u w:val="single"/>
        </w:rPr>
        <w:t>tamamlanamaz</w:t>
      </w:r>
      <w:r>
        <w:rPr>
          <w:rFonts w:ascii="Comic Sans MS" w:hAnsi="Comic Sans MS"/>
        </w:rPr>
        <w:t>?</w:t>
      </w:r>
    </w:p>
    <w:p w:rsidR="00477547" w:rsidRDefault="00477547" w:rsidP="00B937C4">
      <w:pPr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_x0000_s1095" type="#_x0000_t73" style="position:absolute;left:0;text-align:left;margin-left:132.4pt;margin-top:15.75pt;width:22.35pt;height:18pt;z-index:251685376" strokeweight="1.25pt"/>
        </w:pict>
      </w:r>
      <w:r>
        <w:rPr>
          <w:rFonts w:ascii="Comic Sans MS" w:hAnsi="Comic Sans MS"/>
        </w:rPr>
        <w:t xml:space="preserve">                           A) sonunda                        B) özetle                      C) kısacası</w:t>
      </w:r>
    </w:p>
    <w:p w:rsidR="00477547" w:rsidRDefault="00477547" w:rsidP="00B937C4">
      <w:pPr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6" type="#_x0000_t96" style="position:absolute;left:0;text-align:left;margin-left:10.15pt;margin-top:1.9pt;width:15pt;height:14.25pt;z-index:251684352" strokeweight="1.25pt"/>
        </w:pict>
      </w:r>
      <w:r>
        <w:rPr>
          <w:rFonts w:ascii="Comic Sans MS" w:hAnsi="Comic Sans MS"/>
        </w:rPr>
        <w:t>18.                  Yapım eki almıştır.            Eş sesli “ihtiyar” sözcüğüdür.</w:t>
      </w:r>
    </w:p>
    <w:p w:rsidR="00477547" w:rsidRDefault="00477547" w:rsidP="00F47FE3">
      <w:pPr>
        <w:tabs>
          <w:tab w:val="left" w:pos="2565"/>
        </w:tabs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97" type="#_x0000_t183" style="position:absolute;left:0;text-align:left;margin-left:103.15pt;margin-top:2.25pt;width:18.75pt;height:12.75pt;z-index:251686400" strokeweight="1.25pt"/>
        </w:pict>
      </w:r>
      <w:r>
        <w:rPr>
          <w:rFonts w:ascii="Comic Sans MS" w:hAnsi="Comic Sans MS"/>
        </w:rPr>
        <w:t xml:space="preserve">                                      </w:t>
      </w:r>
      <w:r>
        <w:rPr>
          <w:rFonts w:ascii="Comic Sans MS" w:hAnsi="Comic Sans MS"/>
        </w:rPr>
        <w:tab/>
        <w:t>Zıt anlamlısı “genç” sözcüğüdür.</w:t>
      </w:r>
    </w:p>
    <w:p w:rsidR="00477547" w:rsidRDefault="00477547" w:rsidP="00F47FE3">
      <w:pPr>
        <w:tabs>
          <w:tab w:val="left" w:pos="2565"/>
        </w:tabs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shape id="_x0000_s1098" type="#_x0000_t183" style="position:absolute;left:0;text-align:left;margin-left:104.8pt;margin-top:16.15pt;width:18.75pt;height:12.75pt;z-index:251692544" strokeweight="1.25pt"/>
        </w:pict>
      </w:r>
      <w:r>
        <w:rPr>
          <w:noProof/>
          <w:lang w:eastAsia="tr-TR"/>
        </w:rPr>
        <w:pict>
          <v:shape id="_x0000_s1099" type="#_x0000_t73" style="position:absolute;left:0;text-align:left;margin-left:283.3pt;margin-top:16.15pt;width:22.35pt;height:18pt;z-index:251691520" strokeweight="1.25pt"/>
        </w:pict>
      </w:r>
      <w:r>
        <w:rPr>
          <w:noProof/>
          <w:lang w:eastAsia="tr-TR"/>
        </w:rPr>
        <w:pict>
          <v:shape id="_x0000_s1100" type="#_x0000_t73" style="position:absolute;left:0;text-align:left;margin-left:205.3pt;margin-top:16.15pt;width:22.35pt;height:18pt;z-index:251690496" strokeweight="1.25pt"/>
        </w:pict>
      </w:r>
      <w:r>
        <w:rPr>
          <w:noProof/>
          <w:lang w:eastAsia="tr-TR"/>
        </w:rPr>
        <w:pict>
          <v:shape id="_x0000_s1101" type="#_x0000_t73" style="position:absolute;left:0;text-align:left;margin-left:81.55pt;margin-top:13.9pt;width:22.35pt;height:18pt;z-index:251689472" strokeweight="1.25pt"/>
        </w:pict>
      </w:r>
      <w:r>
        <w:rPr>
          <w:noProof/>
          <w:lang w:eastAsia="tr-TR"/>
        </w:rPr>
        <w:pict>
          <v:shape id="_x0000_s1102" type="#_x0000_t96" style="position:absolute;left:0;text-align:left;margin-left:64.15pt;margin-top:16.15pt;width:15pt;height:14.25pt;z-index:251687424" strokeweight="1.25pt"/>
        </w:pict>
      </w:r>
      <w:r>
        <w:rPr>
          <w:rFonts w:ascii="Comic Sans MS" w:hAnsi="Comic Sans MS"/>
        </w:rPr>
        <w:t xml:space="preserve">        Hangi sembollerle gösterilen bilgiler “</w:t>
      </w:r>
      <w:r w:rsidRPr="00F47FE3">
        <w:rPr>
          <w:rFonts w:ascii="Comic Sans MS" w:hAnsi="Comic Sans MS"/>
          <w:b/>
        </w:rPr>
        <w:t>yaşlı</w:t>
      </w:r>
      <w:r>
        <w:rPr>
          <w:rFonts w:ascii="Comic Sans MS" w:hAnsi="Comic Sans MS"/>
        </w:rPr>
        <w:t>” sözcüğü için söylenebilir?</w:t>
      </w:r>
    </w:p>
    <w:p w:rsidR="00477547" w:rsidRDefault="00477547" w:rsidP="00F47FE3">
      <w:pPr>
        <w:tabs>
          <w:tab w:val="left" w:pos="2565"/>
        </w:tabs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shape id="_x0000_s1103" type="#_x0000_t183" style="position:absolute;left:0;text-align:left;margin-left:305.65pt;margin-top:0;width:18.75pt;height:12.75pt;z-index:251693568" strokeweight="1.25pt"/>
        </w:pict>
      </w:r>
      <w:r>
        <w:rPr>
          <w:noProof/>
          <w:lang w:eastAsia="tr-TR"/>
        </w:rPr>
        <w:pict>
          <v:shape id="_x0000_s1104" type="#_x0000_t96" style="position:absolute;left:0;text-align:left;margin-left:189.4pt;margin-top:0;width:15pt;height:14.25pt;z-index:251688448" strokeweight="1.25pt"/>
        </w:pict>
      </w:r>
      <w:r>
        <w:rPr>
          <w:rFonts w:ascii="Comic Sans MS" w:hAnsi="Comic Sans MS"/>
        </w:rPr>
        <w:t xml:space="preserve">                            A)                                   B)                          C)</w:t>
      </w:r>
    </w:p>
    <w:p w:rsidR="00477547" w:rsidRDefault="00477547" w:rsidP="00F47FE3">
      <w:pPr>
        <w:tabs>
          <w:tab w:val="left" w:pos="2565"/>
        </w:tabs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19. Aşağıdaki sözcüklerin hangisi hecelerine </w:t>
      </w:r>
      <w:r w:rsidRPr="009F7823">
        <w:rPr>
          <w:rFonts w:ascii="Comic Sans MS" w:hAnsi="Comic Sans MS"/>
          <w:b/>
        </w:rPr>
        <w:t>doğru</w:t>
      </w:r>
      <w:r>
        <w:rPr>
          <w:rFonts w:ascii="Comic Sans MS" w:hAnsi="Comic Sans MS"/>
        </w:rPr>
        <w:t xml:space="preserve"> ayrılmıştır?</w:t>
      </w:r>
    </w:p>
    <w:p w:rsidR="00477547" w:rsidRDefault="00477547" w:rsidP="00F47FE3">
      <w:pPr>
        <w:tabs>
          <w:tab w:val="left" w:pos="2565"/>
        </w:tabs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A) Baş – öğ – ret – men         B) İlk – öğ – re – tim       C) Öğ – ret – me – ne</w:t>
      </w:r>
    </w:p>
    <w:p w:rsidR="00477547" w:rsidRDefault="00477547" w:rsidP="00F47FE3">
      <w:pPr>
        <w:tabs>
          <w:tab w:val="left" w:pos="2565"/>
        </w:tabs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20. Aşağıdaki sözcüklerin hangisindeki </w:t>
      </w:r>
      <w:r w:rsidRPr="00B0043E">
        <w:rPr>
          <w:rFonts w:ascii="Comic Sans MS" w:hAnsi="Comic Sans MS"/>
          <w:b/>
        </w:rPr>
        <w:t>hece sayısı</w:t>
      </w:r>
      <w:r>
        <w:rPr>
          <w:rFonts w:ascii="Comic Sans MS" w:hAnsi="Comic Sans MS"/>
        </w:rPr>
        <w:t xml:space="preserve"> diğerlerinden </w:t>
      </w:r>
      <w:r w:rsidRPr="00B0043E">
        <w:rPr>
          <w:rFonts w:ascii="Comic Sans MS" w:hAnsi="Comic Sans MS"/>
          <w:b/>
        </w:rPr>
        <w:t>fazladır</w:t>
      </w:r>
      <w:r>
        <w:rPr>
          <w:rFonts w:ascii="Comic Sans MS" w:hAnsi="Comic Sans MS"/>
        </w:rPr>
        <w:t>?</w:t>
      </w:r>
    </w:p>
    <w:p w:rsidR="00477547" w:rsidRDefault="00477547" w:rsidP="00F47FE3">
      <w:pPr>
        <w:tabs>
          <w:tab w:val="left" w:pos="2565"/>
        </w:tabs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A) Dostlukta                         B) Dostluğumuz              C) Dostlarımızı</w:t>
      </w:r>
    </w:p>
    <w:p w:rsidR="00477547" w:rsidRDefault="00477547" w:rsidP="00F47FE3">
      <w:pPr>
        <w:tabs>
          <w:tab w:val="left" w:pos="2565"/>
        </w:tabs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21. Aşağıdaki sözcüklerin hangisinde </w:t>
      </w:r>
      <w:r w:rsidRPr="00A93345">
        <w:rPr>
          <w:rFonts w:ascii="Comic Sans MS" w:hAnsi="Comic Sans MS"/>
          <w:b/>
        </w:rPr>
        <w:t>dört harfli hece</w:t>
      </w:r>
      <w:r>
        <w:rPr>
          <w:rFonts w:ascii="Comic Sans MS" w:hAnsi="Comic Sans MS"/>
        </w:rPr>
        <w:t xml:space="preserve"> vardır?</w:t>
      </w:r>
    </w:p>
    <w:p w:rsidR="00477547" w:rsidRDefault="00477547" w:rsidP="00F47FE3">
      <w:pPr>
        <w:tabs>
          <w:tab w:val="left" w:pos="2565"/>
        </w:tabs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A) sayfaları                          B) oyun                           C) sporcu</w:t>
      </w:r>
    </w:p>
    <w:p w:rsidR="00477547" w:rsidRDefault="00477547" w:rsidP="00D21D68">
      <w:pPr>
        <w:tabs>
          <w:tab w:val="left" w:pos="2565"/>
        </w:tabs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22.Aşağıdaki cümlelerin hangisinde daha fazla sözcük vardır?</w:t>
      </w:r>
    </w:p>
    <w:p w:rsidR="00477547" w:rsidRDefault="00477547" w:rsidP="00D21D68">
      <w:pPr>
        <w:tabs>
          <w:tab w:val="left" w:pos="2565"/>
        </w:tabs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A) Kardeşim çok iştahsız bir çocuk,hiç yemiyor. B)  Kahvaltıda iki dilim ekmeğe bal sürdüm,yedim</w:t>
      </w:r>
    </w:p>
    <w:p w:rsidR="00477547" w:rsidRDefault="00477547" w:rsidP="00F47FE3">
      <w:pPr>
        <w:tabs>
          <w:tab w:val="left" w:pos="2565"/>
        </w:tabs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group id="_x0000_s1105" style="position:absolute;left:0;text-align:left;margin-left:-50.6pt;margin-top:13.1pt;width:140.25pt;height:115.5pt;z-index:251694592" coordorigin="1824,633" coordsize="2834,2849">
            <v:shape id="Puzzle3" o:spid="_x0000_s1106" style="position:absolute;left:3204;top:633;width:1114;height:1514" coordsize="21600,21600" o:spt="100" adj="-11796480,,5400" path="al6625,20892,7105,21023,7513,21088,7922,21115,8242,21115,8544,21062l8810,20997r213,-105l9148,20761r142,-145l9361,20459xe" fillcolor="#95b3d7" strokeweight="2.25pt">
              <v:stroke joinstyle="miter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o:connecttype="custom" o:connectlocs="10391,15806;20551,21088;13180,13801;20551,7025;10500,52;692,6802;8064,13526;692,21088" textboxrect="2273,7719,19149,20237"/>
              <v:handles>
                <v:h position="@3,#0" polar="10800,10800"/>
                <v:h position="#2,#1" polar="10800,10800" radiusrange="0,10800"/>
              </v:handles>
              <o:lock v:ext="edit" verticies="t"/>
            </v:shape>
            <v:shape id="Puzzle2" o:spid="_x0000_s1107" style="position:absolute;left:2880;top:1736;width:1778;height:1379" coordsize="21600,21600" o:spt="100" adj="-11796480,,5400" path="al4247,12354,4134,12468,4010,12581,3897,12637,3773,12694,3637,12694l3524,12694r-124,-29l3287,12609r-260,-113l2790,12340xe" fillcolor="#95b3d7" strokeweight="2.25pt">
              <v:stroke joinstyle="miter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o:connecttype="custom" o:connectlocs="11,13386;4202,21161;10400,13909;16821,21190;21600,15083;16889,5739;10800,28;4202,5894" textboxrect="5388,6742,16177,20441"/>
              <v:handles>
                <v:h position="@3,#0" polar="10800,10800"/>
                <v:h position="#2,#1" polar="10800,10800" radiusrange="0,10800"/>
              </v:handles>
              <o:lock v:ext="edit" verticies="t"/>
            </v:shape>
            <v:shape id="Puzzle4" o:spid="_x0000_s1108" style="position:absolute;left:2192;top:1719;width:1072;height:1763" coordsize="21600,21600" o:spt="100" adj="-11796480,,5400" path="al3813,10590,3927,10513,4078,10425,4210,10359,4361,10315,4682,10237l5041,10193r415,-22l5853,10193r396,67l6646,10337xe" fillcolor="#95b3d7" strokeweight="2.25pt">
              <v:stroke joinstyle="miter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o:connecttype="custom" o:connectlocs="8307,11593;453,16938;11500,21600;20920,16751;13972,10888;21033,4716;11102,11;453,4716" textboxrect="2076,5664,20203,15980"/>
              <v:handles>
                <v:h position="@3,#0" polar="10800,10800"/>
                <v:h position="#2,#1" polar="10800,10800" radiusrange="0,10800"/>
              </v:handles>
              <o:lock v:ext="edit" verticies="t"/>
            </v:shape>
            <v:shape id="Puzzle1" o:spid="_x0000_s1109" style="position:absolute;left:1824;top:1091;width:1800;height:1051" coordsize="21600,21600" o:spt="100" adj="-11796480,,5400" path="al9360,20836,9528,20836,9686,20762,9810,20687,9922,20575,10012,20426l10068,20296r45,-186l10136,19905r,-223l10113,19440xe" fillcolor="#95b3d7" strokeweight="2.25pt">
              <v:stroke joinstyle="miter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o:connecttype="custom" o:connectlocs="16740,21078;16976,521;4725,856;5040,21004;10811,12885;10845,8714;21600,10000;56,10000" textboxrect="6086,2569,16132,19552"/>
              <v:handles>
                <v:h position="@3,#0" polar="10800,10800"/>
                <v:h position="#2,#1" polar="10800,10800" radiusrange="0,10800"/>
              </v:handles>
              <o:lock v:ext="edit" verticies="t"/>
            </v:shape>
          </v:group>
        </w:pict>
      </w:r>
      <w:r>
        <w:rPr>
          <w:rFonts w:ascii="Comic Sans MS" w:hAnsi="Comic Sans MS"/>
        </w:rPr>
        <w:t xml:space="preserve">                            C) Reklamlardaki yiyecekler çok iştah açıcı,ancak çoğu yararsız.</w:t>
      </w:r>
    </w:p>
    <w:p w:rsidR="00477547" w:rsidRDefault="00477547" w:rsidP="00943175">
      <w:pPr>
        <w:tabs>
          <w:tab w:val="left" w:pos="2565"/>
        </w:tabs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shape id="_x0000_s1110" type="#_x0000_t202" style="position:absolute;left:0;text-align:left;margin-left:34.15pt;margin-top:12.95pt;width:18.95pt;height:26.55pt;z-index:251696640" filled="f" fillcolor="#95b3d7" stroked="f">
            <v:textbox>
              <w:txbxContent>
                <w:p w:rsidR="00477547" w:rsidRPr="00845556" w:rsidRDefault="00477547" w:rsidP="00925A38">
                  <w:pPr>
                    <w:rPr>
                      <w:rFonts w:ascii="Comic Sans MS" w:hAnsi="Comic Sans MS"/>
                      <w:color w:val="FFFFFF"/>
                    </w:rPr>
                  </w:pPr>
                  <w:r w:rsidRPr="00845556">
                    <w:rPr>
                      <w:rFonts w:ascii="Comic Sans MS" w:hAnsi="Comic Sans MS"/>
                      <w:color w:val="FFFFFF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1" type="#_x0000_t75" style="position:absolute;left:0;text-align:left;margin-left:72.5pt;margin-top:19.85pt;width:56.65pt;height:53.3pt;z-index:-251616768;visibility:visible;mso-wrap-distance-top:8.64pt;mso-wrap-distance-right:9.24pt;mso-wrap-distance-bottom:1.68pt" wrapcoords="10516 0 4832 1217 1989 2738 1989 4868 853 9735 853 10952 2274 14603 8526 20079 10232 20079 16484 19470 20747 17341 20463 4868 16484 2434 11653 0 10516 0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">
            <v:imagedata r:id="rId9" o:title=""/>
            <o:lock v:ext="edit" aspectratio="f"/>
            <w10:wrap type="tight"/>
          </v:shape>
        </w:pict>
      </w:r>
      <w:r>
        <w:rPr>
          <w:rFonts w:ascii="Comic Sans MS" w:hAnsi="Comic Sans MS"/>
        </w:rPr>
        <w:t>23.</w:t>
      </w:r>
      <w:r w:rsidRPr="002323C1">
        <w:rPr>
          <w:rFonts w:ascii="Comic Sans MS" w:hAnsi="Comic Sans MS"/>
          <w:noProof/>
          <w:lang w:eastAsia="tr-TR"/>
        </w:rPr>
        <w:t xml:space="preserve"> </w:t>
      </w:r>
      <w:r>
        <w:rPr>
          <w:rFonts w:ascii="Comic Sans MS" w:hAnsi="Comic Sans MS"/>
          <w:noProof/>
          <w:lang w:eastAsia="tr-TR"/>
        </w:rPr>
        <w:tab/>
        <w:t>Yandaki yapboz parçalarının üzerindeki hecelerle yazılamaz?</w:t>
      </w:r>
    </w:p>
    <w:p w:rsidR="00477547" w:rsidRPr="000636D2" w:rsidRDefault="00477547" w:rsidP="000636D2">
      <w:pPr>
        <w:tabs>
          <w:tab w:val="left" w:pos="2745"/>
        </w:tabs>
        <w:rPr>
          <w:rFonts w:ascii="Comic Sans MS" w:hAnsi="Comic Sans MS"/>
        </w:rPr>
      </w:pPr>
      <w:r>
        <w:rPr>
          <w:noProof/>
          <w:lang w:eastAsia="tr-TR"/>
        </w:rPr>
        <w:pict>
          <v:shape id="_x0000_s1112" type="#_x0000_t202" style="position:absolute;margin-left:88.15pt;margin-top:13.45pt;width:27pt;height:23.65pt;z-index:251700736" filled="f" fillcolor="#95b3d7" stroked="f">
            <v:textbox>
              <w:txbxContent>
                <w:p w:rsidR="00477547" w:rsidRPr="00845556" w:rsidRDefault="00477547" w:rsidP="002323C1">
                  <w:pPr>
                    <w:rPr>
                      <w:rFonts w:ascii="Comic Sans MS" w:hAnsi="Comic Sans MS"/>
                      <w:color w:val="FFFFFF"/>
                    </w:rPr>
                  </w:pPr>
                  <w:r w:rsidRPr="00845556">
                    <w:rPr>
                      <w:rFonts w:ascii="Comic Sans MS" w:hAnsi="Comic Sans MS"/>
                      <w:color w:val="FFFFFF"/>
                    </w:rPr>
                    <w:t>bı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3" type="#_x0000_t202" style="position:absolute;margin-left:-25.45pt;margin-top:35.45pt;width:38.6pt;height:27pt;z-index:251697664" filled="f" fillcolor="#95b3d7" stroked="f">
            <v:textbox>
              <w:txbxContent>
                <w:p w:rsidR="00477547" w:rsidRPr="00845556" w:rsidRDefault="00477547" w:rsidP="00925A38">
                  <w:pPr>
                    <w:rPr>
                      <w:rFonts w:ascii="Comic Sans MS" w:hAnsi="Comic Sans MS"/>
                      <w:color w:val="FFFFFF"/>
                    </w:rPr>
                  </w:pPr>
                  <w:r w:rsidRPr="00845556">
                    <w:rPr>
                      <w:rFonts w:ascii="Comic Sans MS" w:hAnsi="Comic Sans MS"/>
                      <w:color w:val="FFFFFF"/>
                    </w:rPr>
                    <w:t>yak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4" type="#_x0000_t202" style="position:absolute;margin-left:-31.3pt;margin-top:6.35pt;width:32.45pt;height:24.75pt;z-index:251695616" filled="f" fillcolor="#95b3d7" stroked="f">
            <v:textbox>
              <w:txbxContent>
                <w:p w:rsidR="00477547" w:rsidRPr="00845556" w:rsidRDefault="00477547">
                  <w:pPr>
                    <w:rPr>
                      <w:rFonts w:ascii="Comic Sans MS" w:hAnsi="Comic Sans MS"/>
                      <w:color w:val="FFFFFF"/>
                    </w:rPr>
                  </w:pPr>
                  <w:r w:rsidRPr="00845556">
                    <w:rPr>
                      <w:rFonts w:ascii="Comic Sans MS" w:hAnsi="Comic Sans MS"/>
                      <w:color w:val="FFFFFF"/>
                    </w:rPr>
                    <w:t>ka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5" type="#_x0000_t202" style="position:absolute;margin-left:32.45pt;margin-top:35.45pt;width:33.2pt;height:21.95pt;z-index:251698688" filled="f" fillcolor="#95b3d7" stroked="f">
            <v:textbox>
              <w:txbxContent>
                <w:p w:rsidR="00477547" w:rsidRPr="00845556" w:rsidRDefault="00477547" w:rsidP="00925A38">
                  <w:pPr>
                    <w:rPr>
                      <w:rFonts w:ascii="Comic Sans MS" w:hAnsi="Comic Sans MS"/>
                      <w:color w:val="FFFFFF"/>
                    </w:rPr>
                  </w:pPr>
                  <w:r w:rsidRPr="00845556">
                    <w:rPr>
                      <w:rFonts w:ascii="Comic Sans MS" w:hAnsi="Comic Sans MS"/>
                      <w:color w:val="FFFFFF"/>
                    </w:rPr>
                    <w:t>cı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6" type="#_x0000_t202" style="position:absolute;margin-left:197.05pt;margin-top:7.45pt;width:266.25pt;height:23.65pt;z-index:251701760" stroked="f">
            <v:textbox>
              <w:txbxContent>
                <w:p w:rsidR="00477547" w:rsidRPr="005D03F2" w:rsidRDefault="0047754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A) Bakıcı            B) Ayakkabıcı         C) Acı</w:t>
                  </w:r>
                </w:p>
              </w:txbxContent>
            </v:textbox>
          </v:shape>
        </w:pict>
      </w:r>
      <w:r>
        <w:rPr>
          <w:rFonts w:ascii="Comic Sans MS" w:hAnsi="Comic Sans MS"/>
        </w:rPr>
        <w:tab/>
      </w:r>
    </w:p>
    <w:sectPr w:rsidR="00477547" w:rsidRPr="000636D2" w:rsidSect="003B3BA6">
      <w:headerReference w:type="default" r:id="rId10"/>
      <w:pgSz w:w="11906" w:h="16838"/>
      <w:pgMar w:top="236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547" w:rsidRDefault="00477547" w:rsidP="003B3BA6">
      <w:pPr>
        <w:spacing w:after="0" w:line="240" w:lineRule="auto"/>
      </w:pPr>
      <w:r>
        <w:separator/>
      </w:r>
    </w:p>
  </w:endnote>
  <w:endnote w:type="continuationSeparator" w:id="0">
    <w:p w:rsidR="00477547" w:rsidRDefault="00477547" w:rsidP="003B3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547" w:rsidRDefault="00477547" w:rsidP="003B3BA6">
      <w:pPr>
        <w:spacing w:after="0" w:line="240" w:lineRule="auto"/>
      </w:pPr>
      <w:r>
        <w:separator/>
      </w:r>
    </w:p>
  </w:footnote>
  <w:footnote w:type="continuationSeparator" w:id="0">
    <w:p w:rsidR="00477547" w:rsidRDefault="00477547" w:rsidP="003B3B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547" w:rsidRPr="003B3BA6" w:rsidRDefault="00477547">
    <w:pPr>
      <w:pStyle w:val="Header"/>
      <w:rPr>
        <w:rFonts w:ascii="Comic Sans MS" w:hAnsi="Comic Sans MS"/>
        <w:b/>
      </w:rPr>
    </w:pPr>
    <w:r w:rsidRPr="003B3BA6">
      <w:rPr>
        <w:rFonts w:ascii="Comic Sans MS" w:hAnsi="Comic Sans MS"/>
        <w:b/>
      </w:rPr>
      <w:t xml:space="preserve">                      </w:t>
    </w:r>
    <w:r>
      <w:rPr>
        <w:rFonts w:ascii="Comic Sans MS" w:hAnsi="Comic Sans MS"/>
        <w:b/>
      </w:rPr>
      <w:t xml:space="preserve">  </w:t>
    </w:r>
    <w:r w:rsidRPr="003B3BA6">
      <w:rPr>
        <w:rFonts w:ascii="Comic Sans MS" w:hAnsi="Comic Sans MS"/>
        <w:b/>
      </w:rPr>
      <w:t xml:space="preserve">      3. SINIF TÜRKÇE TESTİ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6A28"/>
    <w:rsid w:val="000228EF"/>
    <w:rsid w:val="00023900"/>
    <w:rsid w:val="00045256"/>
    <w:rsid w:val="00056928"/>
    <w:rsid w:val="000636D2"/>
    <w:rsid w:val="000A56C4"/>
    <w:rsid w:val="00133006"/>
    <w:rsid w:val="00143725"/>
    <w:rsid w:val="00157775"/>
    <w:rsid w:val="001C0BAB"/>
    <w:rsid w:val="002323C1"/>
    <w:rsid w:val="002446F0"/>
    <w:rsid w:val="00287D0F"/>
    <w:rsid w:val="002D6A28"/>
    <w:rsid w:val="00343A09"/>
    <w:rsid w:val="00376475"/>
    <w:rsid w:val="003B3BA6"/>
    <w:rsid w:val="003C7B27"/>
    <w:rsid w:val="003D1CFB"/>
    <w:rsid w:val="00477547"/>
    <w:rsid w:val="004802E2"/>
    <w:rsid w:val="00492045"/>
    <w:rsid w:val="00493E2B"/>
    <w:rsid w:val="004C0BB0"/>
    <w:rsid w:val="004D09BA"/>
    <w:rsid w:val="005675CC"/>
    <w:rsid w:val="005771C2"/>
    <w:rsid w:val="00597344"/>
    <w:rsid w:val="005D03F2"/>
    <w:rsid w:val="005F5E41"/>
    <w:rsid w:val="005F5FBC"/>
    <w:rsid w:val="006179E8"/>
    <w:rsid w:val="00636186"/>
    <w:rsid w:val="00643CCD"/>
    <w:rsid w:val="006461C6"/>
    <w:rsid w:val="006D3282"/>
    <w:rsid w:val="006D38BF"/>
    <w:rsid w:val="006E11D4"/>
    <w:rsid w:val="0075443E"/>
    <w:rsid w:val="007A0248"/>
    <w:rsid w:val="0082187F"/>
    <w:rsid w:val="008275E6"/>
    <w:rsid w:val="00845556"/>
    <w:rsid w:val="0088377C"/>
    <w:rsid w:val="00893FEA"/>
    <w:rsid w:val="0091325F"/>
    <w:rsid w:val="00925A38"/>
    <w:rsid w:val="00937426"/>
    <w:rsid w:val="00943175"/>
    <w:rsid w:val="0095125E"/>
    <w:rsid w:val="0097712B"/>
    <w:rsid w:val="0099499E"/>
    <w:rsid w:val="009B6FF4"/>
    <w:rsid w:val="009D5C83"/>
    <w:rsid w:val="009E32A9"/>
    <w:rsid w:val="009E7CE1"/>
    <w:rsid w:val="009F7823"/>
    <w:rsid w:val="00A83572"/>
    <w:rsid w:val="00A90709"/>
    <w:rsid w:val="00A93345"/>
    <w:rsid w:val="00AB6D57"/>
    <w:rsid w:val="00AD3947"/>
    <w:rsid w:val="00AE4C6F"/>
    <w:rsid w:val="00B0043E"/>
    <w:rsid w:val="00B07CFF"/>
    <w:rsid w:val="00B92CD5"/>
    <w:rsid w:val="00B937C4"/>
    <w:rsid w:val="00BC4994"/>
    <w:rsid w:val="00BD2242"/>
    <w:rsid w:val="00C010EF"/>
    <w:rsid w:val="00C031D3"/>
    <w:rsid w:val="00C31610"/>
    <w:rsid w:val="00C62FCA"/>
    <w:rsid w:val="00CE3EB8"/>
    <w:rsid w:val="00D032D6"/>
    <w:rsid w:val="00D12775"/>
    <w:rsid w:val="00D21D68"/>
    <w:rsid w:val="00DB059F"/>
    <w:rsid w:val="00DB31DC"/>
    <w:rsid w:val="00DC570E"/>
    <w:rsid w:val="00E14550"/>
    <w:rsid w:val="00E56224"/>
    <w:rsid w:val="00E65B83"/>
    <w:rsid w:val="00E90B16"/>
    <w:rsid w:val="00E963DD"/>
    <w:rsid w:val="00EA0E4C"/>
    <w:rsid w:val="00EC6803"/>
    <w:rsid w:val="00ED5575"/>
    <w:rsid w:val="00EE0A53"/>
    <w:rsid w:val="00EE1287"/>
    <w:rsid w:val="00F068F2"/>
    <w:rsid w:val="00F47FE3"/>
    <w:rsid w:val="00F5312B"/>
    <w:rsid w:val="00F6444E"/>
    <w:rsid w:val="00F667A1"/>
    <w:rsid w:val="00FD45E0"/>
    <w:rsid w:val="00FE7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9E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14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455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3B3B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B3BA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B3B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B3BA6"/>
    <w:rPr>
      <w:rFonts w:cs="Times New Roman"/>
    </w:rPr>
  </w:style>
  <w:style w:type="table" w:styleId="TableGrid">
    <w:name w:val="Table Grid"/>
    <w:basedOn w:val="TableNormal"/>
    <w:uiPriority w:val="99"/>
    <w:rsid w:val="0075443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1325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149</TotalTime>
  <Pages>2</Pages>
  <Words>801</Words>
  <Characters>4571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2012-12-10T18:07:00Z</dcterms:created>
  <dcterms:modified xsi:type="dcterms:W3CDTF">2012-12-16T18:42:00Z</dcterms:modified>
  <cp:category>www.sorubak.com</cp:category>
</cp:coreProperties>
</file>