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12D" w:rsidRPr="00B07EA7" w:rsidRDefault="0056212D" w:rsidP="00B07EA7">
      <w:pPr>
        <w:pStyle w:val="NoSpacing"/>
        <w:jc w:val="center"/>
        <w:rPr>
          <w:rFonts w:ascii="Comic Sans MS" w:hAnsi="Comic Sans MS"/>
          <w:b/>
          <w:sz w:val="18"/>
          <w:szCs w:val="18"/>
        </w:rPr>
      </w:pPr>
      <w:r w:rsidRPr="00B07EA7">
        <w:rPr>
          <w:rFonts w:ascii="Comic Sans MS" w:hAnsi="Comic Sans MS"/>
          <w:b/>
          <w:sz w:val="18"/>
          <w:szCs w:val="18"/>
        </w:rPr>
        <w:t>TÜRKÇE</w:t>
      </w:r>
    </w:p>
    <w:p w:rsidR="0056212D" w:rsidRPr="00B07EA7" w:rsidRDefault="0056212D" w:rsidP="00B07EA7">
      <w:pPr>
        <w:pStyle w:val="NoSpacing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B07EA7">
        <w:rPr>
          <w:rFonts w:ascii="Comic Sans MS" w:hAnsi="Comic Sans MS"/>
          <w:b/>
          <w:sz w:val="18"/>
          <w:szCs w:val="18"/>
        </w:rPr>
        <w:t xml:space="preserve">Aşağıdakilerden hangisi cümle </w:t>
      </w:r>
      <w:r w:rsidRPr="00B07EA7">
        <w:rPr>
          <w:rFonts w:ascii="Comic Sans MS" w:hAnsi="Comic Sans MS"/>
          <w:b/>
          <w:sz w:val="18"/>
          <w:szCs w:val="18"/>
          <w:u w:val="single"/>
        </w:rPr>
        <w:t>değildir?</w:t>
      </w:r>
    </w:p>
    <w:p w:rsidR="0056212D" w:rsidRDefault="0056212D" w:rsidP="00B07EA7">
      <w:pPr>
        <w:pStyle w:val="NoSpacing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Ders çalıştım.</w:t>
      </w:r>
    </w:p>
    <w:p w:rsidR="0056212D" w:rsidRDefault="0056212D" w:rsidP="00B07EA7">
      <w:pPr>
        <w:pStyle w:val="NoSpacing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Tarladaki ekinleri ekmek.</w:t>
      </w:r>
    </w:p>
    <w:p w:rsidR="0056212D" w:rsidRDefault="0056212D" w:rsidP="00B07EA7">
      <w:pPr>
        <w:pStyle w:val="NoSpacing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Sinemaya gittiğimde mutlu oluyorum.</w:t>
      </w:r>
    </w:p>
    <w:p w:rsidR="0056212D" w:rsidRDefault="0056212D" w:rsidP="00B07EA7">
      <w:pPr>
        <w:pStyle w:val="NoSpacing"/>
        <w:ind w:left="360"/>
        <w:rPr>
          <w:rFonts w:ascii="Comic Sans MS" w:hAnsi="Comic Sans MS"/>
          <w:sz w:val="18"/>
          <w:szCs w:val="18"/>
        </w:rPr>
      </w:pPr>
    </w:p>
    <w:p w:rsidR="0056212D" w:rsidRPr="00B07EA7" w:rsidRDefault="0056212D" w:rsidP="00B07EA7">
      <w:pPr>
        <w:pStyle w:val="NoSpacing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B07EA7">
        <w:rPr>
          <w:rFonts w:ascii="Comic Sans MS" w:hAnsi="Comic Sans MS"/>
          <w:b/>
          <w:sz w:val="18"/>
          <w:szCs w:val="18"/>
        </w:rPr>
        <w:t xml:space="preserve">Aşağıdaki cümlelerin hangisinde yazım yanlışı </w:t>
      </w:r>
      <w:r w:rsidRPr="00B07EA7">
        <w:rPr>
          <w:rFonts w:ascii="Comic Sans MS" w:hAnsi="Comic Sans MS"/>
          <w:b/>
          <w:sz w:val="18"/>
          <w:szCs w:val="18"/>
          <w:u w:val="single"/>
        </w:rPr>
        <w:t>yoktur?</w:t>
      </w:r>
    </w:p>
    <w:p w:rsidR="0056212D" w:rsidRDefault="0056212D" w:rsidP="00B07EA7">
      <w:pPr>
        <w:pStyle w:val="NoSpacing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Dün burak bize gelecekti.</w:t>
      </w:r>
    </w:p>
    <w:p w:rsidR="0056212D" w:rsidRDefault="0056212D" w:rsidP="00B07EA7">
      <w:pPr>
        <w:pStyle w:val="NoSpacing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Kedisi tekiri çok severdi.</w:t>
      </w:r>
    </w:p>
    <w:p w:rsidR="0056212D" w:rsidRDefault="0056212D" w:rsidP="00B07EA7">
      <w:pPr>
        <w:pStyle w:val="NoSpacing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Ankara’ya gitmeyi çok isterim.</w:t>
      </w:r>
    </w:p>
    <w:p w:rsidR="0056212D" w:rsidRDefault="0056212D" w:rsidP="00B07EA7">
      <w:pPr>
        <w:pStyle w:val="NoSpacing"/>
        <w:ind w:left="720"/>
        <w:rPr>
          <w:rFonts w:ascii="Comic Sans MS" w:hAnsi="Comic Sans MS"/>
          <w:sz w:val="18"/>
          <w:szCs w:val="18"/>
        </w:rPr>
      </w:pPr>
    </w:p>
    <w:p w:rsidR="0056212D" w:rsidRPr="0074620D" w:rsidRDefault="0056212D" w:rsidP="00B07EA7">
      <w:pPr>
        <w:pStyle w:val="NoSpacing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74620D">
        <w:rPr>
          <w:rFonts w:ascii="Comic Sans MS" w:hAnsi="Comic Sans MS"/>
          <w:b/>
          <w:sz w:val="18"/>
          <w:szCs w:val="18"/>
        </w:rPr>
        <w:t>Aşağıdakilerden hangisinde farklı bir anlam ilişkisi vardır?</w:t>
      </w:r>
    </w:p>
    <w:p w:rsidR="0056212D" w:rsidRDefault="0056212D" w:rsidP="0074620D">
      <w:pPr>
        <w:pStyle w:val="NoSpacing"/>
        <w:numPr>
          <w:ilvl w:val="0"/>
          <w:numId w:val="5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Uzak – Irak</w:t>
      </w:r>
      <w:r>
        <w:rPr>
          <w:rFonts w:ascii="Comic Sans MS" w:hAnsi="Comic Sans MS"/>
          <w:sz w:val="18"/>
          <w:szCs w:val="18"/>
        </w:rPr>
        <w:tab/>
        <w:t xml:space="preserve">B)  Yaramaz- Uslu </w:t>
      </w:r>
    </w:p>
    <w:p w:rsidR="0056212D" w:rsidRDefault="0056212D" w:rsidP="0074620D">
      <w:pPr>
        <w:pStyle w:val="NoSpacing"/>
        <w:ind w:left="1416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  Yaşlı – İhtiyar</w:t>
      </w:r>
    </w:p>
    <w:p w:rsidR="0056212D" w:rsidRDefault="0056212D" w:rsidP="0074620D">
      <w:pPr>
        <w:pStyle w:val="NoSpacing"/>
        <w:ind w:left="1416"/>
        <w:rPr>
          <w:rFonts w:ascii="Comic Sans MS" w:hAnsi="Comic Sans MS"/>
          <w:sz w:val="18"/>
          <w:szCs w:val="18"/>
        </w:rPr>
      </w:pPr>
    </w:p>
    <w:p w:rsidR="0056212D" w:rsidRDefault="0056212D" w:rsidP="0074620D">
      <w:pPr>
        <w:pStyle w:val="NoSpacing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74620D">
        <w:rPr>
          <w:rFonts w:ascii="Comic Sans MS" w:hAnsi="Comic Sans MS"/>
          <w:b/>
          <w:sz w:val="18"/>
          <w:szCs w:val="18"/>
        </w:rPr>
        <w:t>Aşağıdakilerin hangisi satır sonuna doğru ayrılmıştır?</w:t>
      </w:r>
    </w:p>
    <w:p w:rsidR="0056212D" w:rsidRPr="0074620D" w:rsidRDefault="0056212D" w:rsidP="0074620D">
      <w:pPr>
        <w:pStyle w:val="NoSpacing"/>
        <w:numPr>
          <w:ilvl w:val="0"/>
          <w:numId w:val="6"/>
        </w:num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ab/>
        <w:t xml:space="preserve">    B)  </w:t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  <w:t xml:space="preserve">    C) </w:t>
      </w:r>
    </w:p>
    <w:p w:rsidR="0056212D" w:rsidRDefault="0056212D" w:rsidP="0074620D">
      <w:pPr>
        <w:pStyle w:val="NoSpacing"/>
        <w:ind w:left="720"/>
        <w:rPr>
          <w:rFonts w:ascii="Comic Sans MS" w:hAnsi="Comic Sans MS"/>
          <w:b/>
          <w:sz w:val="18"/>
          <w:szCs w:val="18"/>
        </w:rPr>
      </w:pPr>
      <w:r>
        <w:rPr>
          <w:noProof/>
          <w:lang w:eastAsia="tr-TR"/>
        </w:rPr>
        <w:pict>
          <v:roundrect id="_x0000_s1026" style="position:absolute;left:0;text-align:left;margin-left:78pt;margin-top:4.7pt;width:55.5pt;height:34.5pt;z-index:251645952" arcsize="10923f">
            <v:textbox>
              <w:txbxContent>
                <w:p w:rsidR="0056212D" w:rsidRDefault="0056212D" w:rsidP="0074620D">
                  <w:pPr>
                    <w:pStyle w:val="NoSpacing"/>
                  </w:pPr>
                  <w:r>
                    <w:t>…okya-</w:t>
                  </w:r>
                </w:p>
                <w:p w:rsidR="0056212D" w:rsidRDefault="0056212D" w:rsidP="0074620D">
                  <w:pPr>
                    <w:pStyle w:val="NoSpacing"/>
                  </w:pPr>
                  <w:r>
                    <w:t>nus</w:t>
                  </w:r>
                </w:p>
                <w:p w:rsidR="0056212D" w:rsidRDefault="0056212D" w:rsidP="0074620D">
                  <w:pPr>
                    <w:pStyle w:val="NoSpacing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7" style="position:absolute;left:0;text-align:left;margin-left:6.75pt;margin-top:4.7pt;width:61.05pt;height:34.5pt;z-index:251644928" arcsize="10923f">
            <v:textbox>
              <w:txbxContent>
                <w:p w:rsidR="0056212D" w:rsidRDefault="0056212D" w:rsidP="0074620D">
                  <w:pPr>
                    <w:pStyle w:val="NoSpacing"/>
                  </w:pPr>
                  <w:r>
                    <w:t>…kardeş-im</w:t>
                  </w:r>
                </w:p>
                <w:p w:rsidR="0056212D" w:rsidRDefault="0056212D" w:rsidP="0074620D">
                  <w:pPr>
                    <w:pStyle w:val="NoSpacing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8" style="position:absolute;left:0;text-align:left;margin-left:18.75pt;margin-top:4.7pt;width:55.5pt;height:34.5pt;z-index:251643904" arcsize="10923f">
            <v:textbox>
              <w:txbxContent>
                <w:p w:rsidR="0056212D" w:rsidRDefault="0056212D" w:rsidP="0074620D">
                  <w:pPr>
                    <w:pStyle w:val="NoSpacing"/>
                  </w:pPr>
                  <w:r>
                    <w:t>…….kar-</w:t>
                  </w:r>
                </w:p>
                <w:p w:rsidR="0056212D" w:rsidRDefault="0056212D" w:rsidP="0074620D">
                  <w:pPr>
                    <w:pStyle w:val="NoSpacing"/>
                  </w:pPr>
                  <w:r>
                    <w:t>anlık</w:t>
                  </w:r>
                </w:p>
                <w:p w:rsidR="0056212D" w:rsidRDefault="0056212D" w:rsidP="0074620D">
                  <w:pPr>
                    <w:pStyle w:val="NoSpacing"/>
                  </w:pPr>
                </w:p>
              </w:txbxContent>
            </v:textbox>
            <w10:wrap type="square"/>
          </v:roundrect>
        </w:pict>
      </w:r>
    </w:p>
    <w:p w:rsidR="0056212D" w:rsidRDefault="0056212D" w:rsidP="0074620D">
      <w:pPr>
        <w:pStyle w:val="NoSpacing"/>
        <w:ind w:left="360"/>
        <w:rPr>
          <w:rFonts w:ascii="Comic Sans MS" w:hAnsi="Comic Sans MS"/>
          <w:b/>
          <w:sz w:val="18"/>
          <w:szCs w:val="18"/>
        </w:rPr>
      </w:pPr>
    </w:p>
    <w:p w:rsidR="0056212D" w:rsidRDefault="0056212D" w:rsidP="0074620D">
      <w:pPr>
        <w:pStyle w:val="NoSpacing"/>
        <w:ind w:left="360"/>
        <w:rPr>
          <w:rFonts w:ascii="Comic Sans MS" w:hAnsi="Comic Sans MS"/>
          <w:b/>
          <w:sz w:val="18"/>
          <w:szCs w:val="18"/>
        </w:rPr>
      </w:pPr>
    </w:p>
    <w:p w:rsidR="0056212D" w:rsidRDefault="0056212D" w:rsidP="0074620D">
      <w:pPr>
        <w:pStyle w:val="NoSpacing"/>
        <w:ind w:left="360"/>
        <w:rPr>
          <w:rFonts w:ascii="Comic Sans MS" w:hAnsi="Comic Sans MS"/>
          <w:b/>
          <w:sz w:val="18"/>
          <w:szCs w:val="18"/>
        </w:rPr>
      </w:pPr>
    </w:p>
    <w:p w:rsidR="0056212D" w:rsidRDefault="0056212D" w:rsidP="0074620D">
      <w:pPr>
        <w:pStyle w:val="NoSpacing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‘’Pazar’’ kelimesi aşağıdakilerden  hangisinde diğerlerinden farklı anlamda kullanılmıştır?</w:t>
      </w:r>
    </w:p>
    <w:p w:rsidR="0056212D" w:rsidRPr="0074620D" w:rsidRDefault="0056212D" w:rsidP="0074620D">
      <w:pPr>
        <w:pStyle w:val="NoSpacing"/>
        <w:numPr>
          <w:ilvl w:val="0"/>
          <w:numId w:val="7"/>
        </w:numPr>
        <w:rPr>
          <w:rFonts w:ascii="Comic Sans MS" w:hAnsi="Comic Sans MS"/>
          <w:sz w:val="18"/>
          <w:szCs w:val="18"/>
        </w:rPr>
      </w:pPr>
      <w:r w:rsidRPr="0074620D">
        <w:rPr>
          <w:rFonts w:ascii="Comic Sans MS" w:hAnsi="Comic Sans MS"/>
          <w:sz w:val="18"/>
          <w:szCs w:val="18"/>
        </w:rPr>
        <w:t>Haftaya pazar dayımlar bize gelecek.</w:t>
      </w:r>
    </w:p>
    <w:p w:rsidR="0056212D" w:rsidRPr="0074620D" w:rsidRDefault="0056212D" w:rsidP="0074620D">
      <w:pPr>
        <w:pStyle w:val="NoSpacing"/>
        <w:numPr>
          <w:ilvl w:val="0"/>
          <w:numId w:val="7"/>
        </w:numPr>
        <w:rPr>
          <w:rFonts w:ascii="Comic Sans MS" w:hAnsi="Comic Sans MS"/>
          <w:sz w:val="18"/>
          <w:szCs w:val="18"/>
        </w:rPr>
      </w:pPr>
      <w:r w:rsidRPr="0074620D">
        <w:rPr>
          <w:rFonts w:ascii="Comic Sans MS" w:hAnsi="Comic Sans MS"/>
          <w:sz w:val="18"/>
          <w:szCs w:val="18"/>
        </w:rPr>
        <w:t>Pazardan elma, armut, portakal aldık.</w:t>
      </w:r>
    </w:p>
    <w:p w:rsidR="0056212D" w:rsidRDefault="0056212D" w:rsidP="0074620D">
      <w:pPr>
        <w:pStyle w:val="NoSpacing"/>
        <w:numPr>
          <w:ilvl w:val="0"/>
          <w:numId w:val="7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Her pazar parka giderim.</w:t>
      </w:r>
      <w:r w:rsidRPr="0074620D">
        <w:rPr>
          <w:rFonts w:ascii="Comic Sans MS" w:hAnsi="Comic Sans MS"/>
          <w:sz w:val="18"/>
          <w:szCs w:val="18"/>
        </w:rPr>
        <w:t xml:space="preserve">     </w:t>
      </w:r>
    </w:p>
    <w:p w:rsidR="0056212D" w:rsidRDefault="0056212D" w:rsidP="0074620D">
      <w:pPr>
        <w:pStyle w:val="NoSpacing"/>
        <w:rPr>
          <w:rFonts w:ascii="Comic Sans MS" w:hAnsi="Comic Sans MS"/>
          <w:sz w:val="18"/>
          <w:szCs w:val="18"/>
        </w:rPr>
      </w:pPr>
    </w:p>
    <w:p w:rsidR="0056212D" w:rsidRPr="0074620D" w:rsidRDefault="0056212D" w:rsidP="0074620D">
      <w:pPr>
        <w:pStyle w:val="NoSpacing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74620D">
        <w:rPr>
          <w:rFonts w:ascii="Comic Sans MS" w:hAnsi="Comic Sans MS"/>
          <w:b/>
          <w:sz w:val="18"/>
          <w:szCs w:val="18"/>
        </w:rPr>
        <w:t xml:space="preserve">Aşağıdakilerden hangisi eş sesli </w:t>
      </w:r>
      <w:r w:rsidRPr="0074620D">
        <w:rPr>
          <w:rFonts w:ascii="Comic Sans MS" w:hAnsi="Comic Sans MS"/>
          <w:b/>
          <w:sz w:val="18"/>
          <w:szCs w:val="18"/>
          <w:u w:val="single"/>
        </w:rPr>
        <w:t>değildir?</w:t>
      </w:r>
    </w:p>
    <w:p w:rsidR="0056212D" w:rsidRDefault="0056212D" w:rsidP="0074620D">
      <w:pPr>
        <w:pStyle w:val="NoSpacing"/>
        <w:numPr>
          <w:ilvl w:val="0"/>
          <w:numId w:val="8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Bir</w:t>
      </w:r>
      <w:r>
        <w:rPr>
          <w:rFonts w:ascii="Comic Sans MS" w:hAnsi="Comic Sans MS"/>
          <w:sz w:val="18"/>
          <w:szCs w:val="18"/>
        </w:rPr>
        <w:tab/>
        <w:t>B) Kaz</w:t>
      </w:r>
      <w:r>
        <w:rPr>
          <w:rFonts w:ascii="Comic Sans MS" w:hAnsi="Comic Sans MS"/>
          <w:sz w:val="18"/>
          <w:szCs w:val="18"/>
        </w:rPr>
        <w:tab/>
        <w:t xml:space="preserve">C)Ocak </w:t>
      </w:r>
    </w:p>
    <w:p w:rsidR="0056212D" w:rsidRDefault="0056212D" w:rsidP="0074620D">
      <w:pPr>
        <w:pStyle w:val="NoSpacing"/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s1029" type="#_x0000_t75" style="position:absolute;margin-left:184.05pt;margin-top:11.15pt;width:59.7pt;height:75pt;z-index:251646976;visibility:visible">
            <v:imagedata r:id="rId5" o:title=""/>
            <w10:wrap type="square"/>
          </v:shape>
        </w:pict>
      </w:r>
    </w:p>
    <w:p w:rsidR="0056212D" w:rsidRPr="007375D5" w:rsidRDefault="0056212D" w:rsidP="0074620D">
      <w:pPr>
        <w:pStyle w:val="NoSpacing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7375D5">
        <w:rPr>
          <w:rFonts w:ascii="Comic Sans MS" w:hAnsi="Comic Sans MS"/>
          <w:b/>
          <w:sz w:val="18"/>
          <w:szCs w:val="18"/>
        </w:rPr>
        <w:t xml:space="preserve">Aşağıdaki cümlelerden hangisi resme uygun </w:t>
      </w:r>
      <w:r w:rsidRPr="007375D5">
        <w:rPr>
          <w:rFonts w:ascii="Comic Sans MS" w:hAnsi="Comic Sans MS"/>
          <w:b/>
          <w:sz w:val="18"/>
          <w:szCs w:val="18"/>
          <w:u w:val="single"/>
        </w:rPr>
        <w:t xml:space="preserve">değildir?  </w:t>
      </w:r>
    </w:p>
    <w:p w:rsidR="0056212D" w:rsidRDefault="0056212D" w:rsidP="007375D5">
      <w:pPr>
        <w:pStyle w:val="NoSpacing"/>
        <w:numPr>
          <w:ilvl w:val="0"/>
          <w:numId w:val="9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Ayşe en çok köpekleri sever.</w:t>
      </w:r>
    </w:p>
    <w:p w:rsidR="0056212D" w:rsidRDefault="0056212D" w:rsidP="007375D5">
      <w:pPr>
        <w:pStyle w:val="NoSpacing"/>
        <w:numPr>
          <w:ilvl w:val="0"/>
          <w:numId w:val="9"/>
        </w:numPr>
        <w:rPr>
          <w:rFonts w:ascii="Comic Sans MS" w:hAnsi="Comic Sans MS"/>
          <w:sz w:val="18"/>
          <w:szCs w:val="18"/>
        </w:rPr>
      </w:pPr>
      <w:r w:rsidRPr="007375D5">
        <w:rPr>
          <w:rFonts w:ascii="Comic Sans MS" w:hAnsi="Comic Sans MS"/>
          <w:sz w:val="18"/>
          <w:szCs w:val="18"/>
        </w:rPr>
        <w:t>Ayşe kedisini veterinere götürdü.</w:t>
      </w:r>
    </w:p>
    <w:p w:rsidR="0056212D" w:rsidRDefault="0056212D" w:rsidP="007375D5">
      <w:pPr>
        <w:pStyle w:val="NoSpacing"/>
        <w:numPr>
          <w:ilvl w:val="0"/>
          <w:numId w:val="9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Ayşe’nin kedisi hasta olmuştu.,</w:t>
      </w:r>
    </w:p>
    <w:p w:rsidR="0056212D" w:rsidRDefault="0056212D" w:rsidP="007375D5">
      <w:pPr>
        <w:pStyle w:val="NoSpacing"/>
        <w:ind w:left="360"/>
        <w:rPr>
          <w:rFonts w:ascii="Comic Sans MS" w:hAnsi="Comic Sans MS"/>
          <w:sz w:val="18"/>
          <w:szCs w:val="18"/>
        </w:rPr>
      </w:pPr>
    </w:p>
    <w:p w:rsidR="0056212D" w:rsidRDefault="0056212D" w:rsidP="007375D5">
      <w:pPr>
        <w:pStyle w:val="NoSpacing"/>
        <w:ind w:left="360"/>
        <w:rPr>
          <w:rFonts w:ascii="Comic Sans MS" w:hAnsi="Comic Sans MS"/>
          <w:sz w:val="18"/>
          <w:szCs w:val="18"/>
        </w:rPr>
      </w:pPr>
    </w:p>
    <w:p w:rsidR="0056212D" w:rsidRDefault="0056212D" w:rsidP="007375D5">
      <w:pPr>
        <w:pStyle w:val="NoSpacing"/>
        <w:ind w:left="360"/>
        <w:rPr>
          <w:rFonts w:ascii="Comic Sans MS" w:hAnsi="Comic Sans MS"/>
          <w:sz w:val="18"/>
          <w:szCs w:val="18"/>
        </w:rPr>
      </w:pPr>
    </w:p>
    <w:p w:rsidR="0056212D" w:rsidRDefault="0056212D" w:rsidP="007375D5">
      <w:pPr>
        <w:pStyle w:val="NoSpacing"/>
        <w:ind w:left="360"/>
        <w:jc w:val="center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MATEMATİK</w:t>
      </w:r>
    </w:p>
    <w:p w:rsidR="0056212D" w:rsidRPr="0076213F" w:rsidRDefault="0056212D" w:rsidP="0076213F">
      <w:pPr>
        <w:pStyle w:val="NoSpacing"/>
        <w:numPr>
          <w:ilvl w:val="0"/>
          <w:numId w:val="10"/>
        </w:numPr>
        <w:rPr>
          <w:rFonts w:ascii="Comic Sans MS" w:hAnsi="Comic Sans MS"/>
          <w:b/>
          <w:sz w:val="18"/>
          <w:szCs w:val="18"/>
        </w:rPr>
      </w:pPr>
      <w:r>
        <w:rPr>
          <w:noProof/>
          <w:lang w:eastAsia="tr-TR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30" type="#_x0000_t132" style="position:absolute;left:0;text-align:left;margin-left:101.3pt;margin-top:21.95pt;width:30pt;height:34.5pt;z-index:251658240"/>
        </w:pict>
      </w:r>
      <w:r w:rsidRPr="00BF4314">
        <w:rPr>
          <w:rFonts w:ascii="Comic Sans MS" w:hAnsi="Comic Sans MS"/>
          <w:b/>
          <w:sz w:val="18"/>
          <w:szCs w:val="18"/>
        </w:rPr>
        <w:t>Aşağıdaki cisimlerden hangisi yuvarlanabilir bir cisimdir?</w:t>
      </w:r>
    </w:p>
    <w:p w:rsidR="0056212D" w:rsidRDefault="0056212D" w:rsidP="0076213F">
      <w:pPr>
        <w:pStyle w:val="NoSpacing"/>
        <w:numPr>
          <w:ilvl w:val="0"/>
          <w:numId w:val="14"/>
        </w:numPr>
        <w:rPr>
          <w:rFonts w:ascii="Comic Sans MS" w:hAnsi="Comic Sans MS"/>
          <w:b/>
          <w:sz w:val="18"/>
          <w:szCs w:val="18"/>
        </w:rPr>
      </w:pPr>
      <w:r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31" type="#_x0000_t16" style="position:absolute;left:0;text-align:left;margin-left:37.55pt;margin-top:.6pt;width:32.25pt;height:30.75pt;z-index:251657216"/>
        </w:pict>
      </w:r>
      <w:r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ab/>
        <w:t xml:space="preserve">    B)  </w:t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  <w:t xml:space="preserve">C) </w:t>
      </w:r>
      <w:r w:rsidRPr="0064556B">
        <w:rPr>
          <w:noProof/>
          <w:lang w:eastAsia="tr-TR"/>
        </w:rPr>
        <w:pict>
          <v:shape id="Picture 1" o:spid="_x0000_i1025" type="#_x0000_t75" alt="http://cnx.org/content/m22154/latest/graphics6.png" style="width:51.75pt;height:30pt;visibility:visible">
            <v:imagedata r:id="rId6" o:title=""/>
          </v:shape>
        </w:pict>
      </w:r>
    </w:p>
    <w:p w:rsidR="0056212D" w:rsidRDefault="0056212D" w:rsidP="0076213F">
      <w:pPr>
        <w:pStyle w:val="NoSpacing"/>
        <w:rPr>
          <w:rFonts w:ascii="Comic Sans MS" w:hAnsi="Comic Sans MS"/>
          <w:b/>
          <w:sz w:val="18"/>
          <w:szCs w:val="18"/>
        </w:rPr>
      </w:pPr>
    </w:p>
    <w:p w:rsidR="0056212D" w:rsidRDefault="0056212D" w:rsidP="00BF4314">
      <w:pPr>
        <w:pStyle w:val="NoSpacing"/>
        <w:numPr>
          <w:ilvl w:val="0"/>
          <w:numId w:val="10"/>
        </w:num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Aşağıdakilerden hangisinde çift sayılar bir arada verilmiştir?</w:t>
      </w:r>
    </w:p>
    <w:p w:rsidR="0056212D" w:rsidRDefault="0056212D" w:rsidP="00BF4314">
      <w:pPr>
        <w:pStyle w:val="NoSpacing"/>
        <w:numPr>
          <w:ilvl w:val="0"/>
          <w:numId w:val="11"/>
        </w:numPr>
        <w:rPr>
          <w:rFonts w:ascii="Comic Sans MS" w:hAnsi="Comic Sans MS"/>
          <w:sz w:val="18"/>
          <w:szCs w:val="18"/>
        </w:rPr>
      </w:pPr>
      <w:r w:rsidRPr="00BF4314">
        <w:rPr>
          <w:rFonts w:ascii="Comic Sans MS" w:hAnsi="Comic Sans MS"/>
          <w:sz w:val="18"/>
          <w:szCs w:val="18"/>
        </w:rPr>
        <w:t xml:space="preserve">145 – 400 </w:t>
      </w:r>
      <w:r>
        <w:rPr>
          <w:rFonts w:ascii="Comic Sans MS" w:hAnsi="Comic Sans MS"/>
          <w:sz w:val="18"/>
          <w:szCs w:val="18"/>
        </w:rPr>
        <w:t xml:space="preserve">-248   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 w:rsidRPr="00BF4314">
        <w:rPr>
          <w:rFonts w:ascii="Comic Sans MS" w:hAnsi="Comic Sans MS"/>
          <w:sz w:val="18"/>
          <w:szCs w:val="18"/>
        </w:rPr>
        <w:t>B)</w:t>
      </w:r>
      <w:r>
        <w:rPr>
          <w:rFonts w:ascii="Comic Sans MS" w:hAnsi="Comic Sans MS"/>
          <w:sz w:val="18"/>
          <w:szCs w:val="18"/>
        </w:rPr>
        <w:t xml:space="preserve"> 410 – 334 – 652</w:t>
      </w:r>
      <w:r>
        <w:rPr>
          <w:rFonts w:ascii="Comic Sans MS" w:hAnsi="Comic Sans MS"/>
          <w:sz w:val="18"/>
          <w:szCs w:val="18"/>
        </w:rPr>
        <w:tab/>
        <w:t xml:space="preserve">       </w:t>
      </w:r>
      <w:r>
        <w:rPr>
          <w:rFonts w:ascii="Comic Sans MS" w:hAnsi="Comic Sans MS"/>
          <w:sz w:val="18"/>
          <w:szCs w:val="18"/>
        </w:rPr>
        <w:tab/>
        <w:t>C)  757 – 395 – 913</w:t>
      </w:r>
    </w:p>
    <w:p w:rsidR="0056212D" w:rsidRDefault="0056212D" w:rsidP="00BF4314">
      <w:pPr>
        <w:pStyle w:val="NoSpacing"/>
        <w:ind w:left="360"/>
        <w:rPr>
          <w:rFonts w:ascii="Comic Sans MS" w:hAnsi="Comic Sans MS"/>
          <w:sz w:val="18"/>
          <w:szCs w:val="18"/>
        </w:rPr>
      </w:pPr>
    </w:p>
    <w:p w:rsidR="0056212D" w:rsidRDefault="0056212D" w:rsidP="00BF4314">
      <w:pPr>
        <w:pStyle w:val="NoSpacing"/>
        <w:numPr>
          <w:ilvl w:val="0"/>
          <w:numId w:val="10"/>
        </w:numPr>
        <w:rPr>
          <w:rFonts w:ascii="Comic Sans MS" w:hAnsi="Comic Sans MS"/>
          <w:b/>
          <w:sz w:val="18"/>
          <w:szCs w:val="18"/>
        </w:rPr>
      </w:pPr>
      <w:r>
        <w:rPr>
          <w:noProof/>
          <w:lang w:eastAsia="tr-TR"/>
        </w:rPr>
        <w:pict>
          <v:roundrect id="_x0000_s1032" style="position:absolute;left:0;text-align:left;margin-left:177.8pt;margin-top:5.3pt;width:54.75pt;height:28.5pt;z-index:251648000" arcsize="10923f">
            <v:textbox>
              <w:txbxContent>
                <w:p w:rsidR="0056212D" w:rsidRDefault="0056212D">
                  <w:r>
                    <w:t>XIV + XX</w:t>
                  </w:r>
                </w:p>
              </w:txbxContent>
            </v:textbox>
            <w10:wrap type="square"/>
          </v:roundrect>
        </w:pict>
      </w:r>
      <w:r w:rsidRPr="00BF4314">
        <w:rPr>
          <w:rFonts w:ascii="Comic Sans MS" w:hAnsi="Comic Sans MS"/>
          <w:b/>
          <w:sz w:val="18"/>
          <w:szCs w:val="18"/>
        </w:rPr>
        <w:t>Yanda verilen işlemin sonucu aşağıdakilerden hangisidir?</w:t>
      </w:r>
    </w:p>
    <w:p w:rsidR="0056212D" w:rsidRDefault="0056212D" w:rsidP="008A7171">
      <w:pPr>
        <w:pStyle w:val="NoSpacing"/>
        <w:numPr>
          <w:ilvl w:val="0"/>
          <w:numId w:val="12"/>
        </w:numPr>
        <w:rPr>
          <w:rFonts w:ascii="Comic Sans MS" w:hAnsi="Comic Sans MS"/>
          <w:sz w:val="18"/>
          <w:szCs w:val="18"/>
        </w:rPr>
      </w:pPr>
      <w:r w:rsidRPr="008A7171">
        <w:rPr>
          <w:rFonts w:ascii="Comic Sans MS" w:hAnsi="Comic Sans MS"/>
          <w:sz w:val="18"/>
          <w:szCs w:val="18"/>
        </w:rPr>
        <w:t>36</w:t>
      </w:r>
      <w:r w:rsidRPr="008A7171">
        <w:rPr>
          <w:rFonts w:ascii="Comic Sans MS" w:hAnsi="Comic Sans MS"/>
          <w:sz w:val="18"/>
          <w:szCs w:val="18"/>
        </w:rPr>
        <w:tab/>
        <w:t>B)</w:t>
      </w:r>
      <w:r>
        <w:rPr>
          <w:rFonts w:ascii="Comic Sans MS" w:hAnsi="Comic Sans MS"/>
          <w:sz w:val="18"/>
          <w:szCs w:val="18"/>
        </w:rPr>
        <w:t xml:space="preserve"> </w:t>
      </w:r>
      <w:r w:rsidRPr="008A7171">
        <w:rPr>
          <w:rFonts w:ascii="Comic Sans MS" w:hAnsi="Comic Sans MS"/>
          <w:sz w:val="18"/>
          <w:szCs w:val="18"/>
        </w:rPr>
        <w:t>34</w:t>
      </w:r>
      <w:r w:rsidRPr="008A7171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 xml:space="preserve">  </w:t>
      </w:r>
      <w:r w:rsidRPr="008A7171">
        <w:rPr>
          <w:rFonts w:ascii="Comic Sans MS" w:hAnsi="Comic Sans MS"/>
          <w:sz w:val="18"/>
          <w:szCs w:val="18"/>
        </w:rPr>
        <w:t>C)</w:t>
      </w:r>
      <w:r>
        <w:rPr>
          <w:rFonts w:ascii="Comic Sans MS" w:hAnsi="Comic Sans MS"/>
          <w:sz w:val="18"/>
          <w:szCs w:val="18"/>
        </w:rPr>
        <w:t xml:space="preserve"> </w:t>
      </w:r>
      <w:r w:rsidRPr="008A7171">
        <w:rPr>
          <w:rFonts w:ascii="Comic Sans MS" w:hAnsi="Comic Sans MS"/>
          <w:sz w:val="18"/>
          <w:szCs w:val="18"/>
        </w:rPr>
        <w:t>35</w:t>
      </w:r>
    </w:p>
    <w:p w:rsidR="0056212D" w:rsidRDefault="0056212D" w:rsidP="008A7171">
      <w:pPr>
        <w:pStyle w:val="NoSpacing"/>
        <w:ind w:left="720"/>
        <w:rPr>
          <w:rFonts w:ascii="Comic Sans MS" w:hAnsi="Comic Sans MS"/>
          <w:sz w:val="18"/>
          <w:szCs w:val="18"/>
        </w:rPr>
      </w:pPr>
    </w:p>
    <w:p w:rsidR="0056212D" w:rsidRPr="0097208F" w:rsidRDefault="0056212D" w:rsidP="0097208F">
      <w:pPr>
        <w:pStyle w:val="NoSpacing"/>
        <w:numPr>
          <w:ilvl w:val="0"/>
          <w:numId w:val="10"/>
        </w:numPr>
        <w:rPr>
          <w:rFonts w:ascii="Comic Sans MS" w:hAnsi="Comic Sans MS"/>
          <w:b/>
          <w:sz w:val="18"/>
          <w:szCs w:val="18"/>
        </w:rPr>
      </w:pPr>
      <w:r w:rsidRPr="008A7171">
        <w:rPr>
          <w:rFonts w:ascii="Comic Sans MS" w:hAnsi="Comic Sans MS"/>
          <w:b/>
          <w:sz w:val="18"/>
          <w:szCs w:val="18"/>
        </w:rPr>
        <w:t>Mehmet yarışmada sonuncu olmuştur. Ali Ahmet’ten, Ahmet ise Mehmet’ten önce bitirmiştir. Yarışmayı kim kazanmıştır?</w:t>
      </w:r>
    </w:p>
    <w:p w:rsidR="0056212D" w:rsidRDefault="0056212D" w:rsidP="008A7171">
      <w:pPr>
        <w:pStyle w:val="NoSpacing"/>
        <w:ind w:left="36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 Mehmet</w:t>
      </w:r>
      <w:r>
        <w:rPr>
          <w:rFonts w:ascii="Comic Sans MS" w:hAnsi="Comic Sans MS"/>
          <w:sz w:val="18"/>
          <w:szCs w:val="18"/>
        </w:rPr>
        <w:tab/>
        <w:t xml:space="preserve"> B)Ali</w:t>
      </w:r>
      <w:r>
        <w:rPr>
          <w:rFonts w:ascii="Comic Sans MS" w:hAnsi="Comic Sans MS"/>
          <w:sz w:val="18"/>
          <w:szCs w:val="18"/>
        </w:rPr>
        <w:tab/>
        <w:t>C)Ahmet</w:t>
      </w:r>
    </w:p>
    <w:p w:rsidR="0056212D" w:rsidRDefault="0056212D" w:rsidP="0097208F">
      <w:pPr>
        <w:pStyle w:val="NoSpacing"/>
        <w:rPr>
          <w:rFonts w:ascii="Comic Sans MS" w:hAnsi="Comic Sans MS"/>
          <w:sz w:val="18"/>
          <w:szCs w:val="18"/>
        </w:rPr>
      </w:pPr>
    </w:p>
    <w:p w:rsidR="0056212D" w:rsidRPr="008A7171" w:rsidRDefault="0056212D" w:rsidP="0097208F">
      <w:pPr>
        <w:pStyle w:val="NoSpacing"/>
        <w:numPr>
          <w:ilvl w:val="0"/>
          <w:numId w:val="10"/>
        </w:numPr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146.3pt;margin-top:10.9pt;width:0;height:5.25pt;flip:y;z-index:25165619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4" type="#_x0000_t32" style="position:absolute;left:0;text-align:left;margin-left:156.8pt;margin-top:10.9pt;width:12.75pt;height:10.5pt;flip:y;z-index:25165414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5" type="#_x0000_t32" style="position:absolute;left:0;text-align:left;margin-left:118.55pt;margin-top:10.9pt;width:12.75pt;height:10.5pt;flip:x y;z-index:25165516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6" type="#_x0000_t32" style="position:absolute;left:0;text-align:left;margin-left:44.3pt;margin-top:10.9pt;width:0;height:5.25pt;flip:y;z-index:251652096" o:connectortype="straight">
            <v:stroke endarrow="block"/>
          </v:shape>
        </w:pict>
      </w:r>
      <w:r>
        <w:rPr>
          <w:rFonts w:ascii="Comic Sans MS" w:hAnsi="Comic Sans MS"/>
          <w:sz w:val="18"/>
          <w:szCs w:val="18"/>
        </w:rPr>
        <w:t>6</w:t>
      </w:r>
      <w:r>
        <w:rPr>
          <w:rFonts w:ascii="Comic Sans MS" w:hAnsi="Comic Sans MS"/>
          <w:sz w:val="18"/>
          <w:szCs w:val="18"/>
        </w:rPr>
        <w:tab/>
        <w:t xml:space="preserve">   8</w:t>
      </w:r>
      <w:r>
        <w:rPr>
          <w:rFonts w:ascii="Comic Sans MS" w:hAnsi="Comic Sans MS"/>
          <w:sz w:val="18"/>
          <w:szCs w:val="18"/>
        </w:rPr>
        <w:tab/>
        <w:t>4</w:t>
      </w:r>
      <w:r>
        <w:rPr>
          <w:rFonts w:ascii="Comic Sans MS" w:hAnsi="Comic Sans MS"/>
          <w:sz w:val="18"/>
          <w:szCs w:val="18"/>
        </w:rPr>
        <w:tab/>
        <w:t xml:space="preserve"> 9          5       ?</w:t>
      </w:r>
    </w:p>
    <w:p w:rsidR="0056212D" w:rsidRDefault="0056212D" w:rsidP="007375D5">
      <w:pPr>
        <w:pStyle w:val="NoSpacing"/>
        <w:rPr>
          <w:rFonts w:ascii="Comic Sans MS" w:hAnsi="Comic Sans MS"/>
          <w:b/>
          <w:sz w:val="18"/>
          <w:szCs w:val="18"/>
        </w:rPr>
      </w:pPr>
      <w:r>
        <w:rPr>
          <w:noProof/>
          <w:lang w:eastAsia="tr-TR"/>
        </w:rPr>
        <w:pict>
          <v:oval id="_x0000_s1037" style="position:absolute;margin-left:131.3pt;margin-top:3.6pt;width:30pt;height:23.05pt;z-index:251653120">
            <v:textbox style="mso-next-textbox:#_x0000_s1037">
              <w:txbxContent>
                <w:p w:rsidR="0056212D" w:rsidRPr="0097208F" w:rsidRDefault="0056212D" w:rsidP="0097208F">
                  <w:pPr>
                    <w:pStyle w:val="NoSpacing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21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8" style="position:absolute;margin-left:32.3pt;margin-top:3.6pt;width:30pt;height:23.05pt;z-index:251649024">
            <v:textbox style="mso-next-textbox:#_x0000_s1038">
              <w:txbxContent>
                <w:p w:rsidR="0056212D" w:rsidRPr="0097208F" w:rsidRDefault="0056212D" w:rsidP="0097208F">
                  <w:pPr>
                    <w:pStyle w:val="NoSpacing"/>
                    <w:rPr>
                      <w:sz w:val="18"/>
                      <w:szCs w:val="18"/>
                    </w:rPr>
                  </w:pPr>
                  <w:r w:rsidRPr="0097208F">
                    <w:rPr>
                      <w:sz w:val="18"/>
                      <w:szCs w:val="18"/>
                    </w:rPr>
                    <w:t>18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_x0000_s1039" type="#_x0000_t32" style="position:absolute;margin-left:19.55pt;margin-top:3.6pt;width:12.75pt;height:5.25pt;flip:x y;z-index:25165107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0" type="#_x0000_t32" style="position:absolute;margin-left:57.05pt;margin-top:3.6pt;width:12.75pt;height:5.25pt;flip:y;z-index:251650048" o:connectortype="straight">
            <v:stroke endarrow="block"/>
          </v:shape>
        </w:pict>
      </w:r>
    </w:p>
    <w:p w:rsidR="0056212D" w:rsidRDefault="0056212D" w:rsidP="007375D5">
      <w:pPr>
        <w:pStyle w:val="NoSpacing"/>
        <w:rPr>
          <w:rFonts w:ascii="Comic Sans MS" w:hAnsi="Comic Sans MS"/>
          <w:b/>
          <w:sz w:val="18"/>
          <w:szCs w:val="18"/>
        </w:rPr>
      </w:pPr>
    </w:p>
    <w:p w:rsidR="0056212D" w:rsidRDefault="0056212D" w:rsidP="007375D5">
      <w:pPr>
        <w:pStyle w:val="NoSpacing"/>
        <w:rPr>
          <w:rFonts w:ascii="Comic Sans MS" w:hAnsi="Comic Sans MS"/>
          <w:b/>
          <w:sz w:val="18"/>
          <w:szCs w:val="18"/>
        </w:rPr>
      </w:pPr>
    </w:p>
    <w:p w:rsidR="0056212D" w:rsidRDefault="0056212D" w:rsidP="008F5169">
      <w:pPr>
        <w:pStyle w:val="NoSpacing"/>
        <w:ind w:firstLine="36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Örüntüde ? yerine hangisi yazılmalıdır?</w:t>
      </w:r>
    </w:p>
    <w:p w:rsidR="0056212D" w:rsidRDefault="0056212D" w:rsidP="008F5169">
      <w:pPr>
        <w:pStyle w:val="NoSpacing"/>
        <w:numPr>
          <w:ilvl w:val="0"/>
          <w:numId w:val="13"/>
        </w:numPr>
        <w:rPr>
          <w:rFonts w:ascii="Comic Sans MS" w:hAnsi="Comic Sans MS"/>
          <w:sz w:val="18"/>
          <w:szCs w:val="18"/>
        </w:rPr>
      </w:pPr>
      <w:r w:rsidRPr="008F5169">
        <w:rPr>
          <w:rFonts w:ascii="Comic Sans MS" w:hAnsi="Comic Sans MS"/>
          <w:sz w:val="18"/>
          <w:szCs w:val="18"/>
        </w:rPr>
        <w:t>6</w:t>
      </w:r>
      <w:r w:rsidRPr="008F5169">
        <w:rPr>
          <w:rFonts w:ascii="Comic Sans MS" w:hAnsi="Comic Sans MS"/>
          <w:sz w:val="18"/>
          <w:szCs w:val="18"/>
        </w:rPr>
        <w:tab/>
        <w:t>B)7</w:t>
      </w:r>
      <w:r w:rsidRPr="008F5169">
        <w:rPr>
          <w:rFonts w:ascii="Comic Sans MS" w:hAnsi="Comic Sans MS"/>
          <w:sz w:val="18"/>
          <w:szCs w:val="18"/>
        </w:rPr>
        <w:tab/>
        <w:t xml:space="preserve">C)8 </w:t>
      </w:r>
    </w:p>
    <w:p w:rsidR="0056212D" w:rsidRDefault="0056212D" w:rsidP="008F5169">
      <w:pPr>
        <w:pStyle w:val="NoSpacing"/>
        <w:rPr>
          <w:rFonts w:ascii="Comic Sans MS" w:hAnsi="Comic Sans MS"/>
          <w:sz w:val="18"/>
          <w:szCs w:val="18"/>
        </w:rPr>
      </w:pPr>
    </w:p>
    <w:p w:rsidR="0056212D" w:rsidRPr="0076213F" w:rsidRDefault="0056212D" w:rsidP="008F5169">
      <w:pPr>
        <w:pStyle w:val="NoSpacing"/>
        <w:numPr>
          <w:ilvl w:val="0"/>
          <w:numId w:val="10"/>
        </w:numPr>
        <w:rPr>
          <w:rFonts w:ascii="Comic Sans MS" w:hAnsi="Comic Sans MS"/>
          <w:b/>
          <w:sz w:val="18"/>
          <w:szCs w:val="18"/>
        </w:rPr>
      </w:pPr>
      <w:r w:rsidRPr="0076213F">
        <w:rPr>
          <w:rFonts w:ascii="Comic Sans MS" w:hAnsi="Comic Sans MS"/>
          <w:b/>
          <w:sz w:val="18"/>
          <w:szCs w:val="18"/>
        </w:rPr>
        <w:t>Kardelen’in 125 kalemi, Erdem’in ise Kardelen’den 50 fazla kalemi vardır. İkisinin toplam kaç kalemi vardır?</w:t>
      </w:r>
    </w:p>
    <w:p w:rsidR="0056212D" w:rsidRDefault="0056212D" w:rsidP="0076213F">
      <w:pPr>
        <w:pStyle w:val="NoSpacing"/>
        <w:numPr>
          <w:ilvl w:val="0"/>
          <w:numId w:val="15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175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B)200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C)300</w:t>
      </w:r>
    </w:p>
    <w:p w:rsidR="0056212D" w:rsidRDefault="0056212D" w:rsidP="0076213F">
      <w:pPr>
        <w:pStyle w:val="NoSpacing"/>
        <w:ind w:left="720"/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w:pict>
          <v:rect id="_x0000_s1041" style="position:absolute;left:0;text-align:left;margin-left:351.8pt;margin-top:5.65pt;width:33.75pt;height:15pt;z-index:251669504">
            <v:textbox>
              <w:txbxContent>
                <w:p w:rsidR="0056212D" w:rsidRPr="00D55FC5" w:rsidRDefault="0056212D" w:rsidP="00D55FC5">
                  <w:pPr>
                    <w:pStyle w:val="NoSpacing"/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2" style="position:absolute;left:0;text-align:left;margin-left:444.8pt;margin-top:5.65pt;width:33.75pt;height:15pt;z-index:251666432">
            <v:textbox>
              <w:txbxContent>
                <w:p w:rsidR="0056212D" w:rsidRPr="00D55FC5" w:rsidRDefault="0056212D" w:rsidP="00D55FC5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  <w:r w:rsidRPr="00D55FC5">
                    <w:rPr>
                      <w:rFonts w:ascii="Comic Sans MS" w:hAnsi="Comic Sans MS"/>
                      <w:sz w:val="14"/>
                      <w:szCs w:val="14"/>
                    </w:rPr>
                    <w:t>1</w:t>
                  </w:r>
                </w:p>
              </w:txbxContent>
            </v:textbox>
          </v:rect>
        </w:pict>
      </w:r>
    </w:p>
    <w:p w:rsidR="0056212D" w:rsidRDefault="0056212D" w:rsidP="0076213F">
      <w:pPr>
        <w:pStyle w:val="NoSpacing"/>
        <w:ind w:left="720"/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w:pict>
          <v:rect id="_x0000_s1043" style="position:absolute;left:0;text-align:left;margin-left:399.8pt;margin-top:8.1pt;width:41.25pt;height:14.25pt;z-index:251663360">
            <v:textbox>
              <w:txbxContent>
                <w:p w:rsidR="0056212D" w:rsidRPr="00D55FC5" w:rsidRDefault="0056212D" w:rsidP="00D55FC5">
                  <w:pPr>
                    <w:pStyle w:val="NoSpacing"/>
                    <w:rPr>
                      <w:rFonts w:ascii="Comic Sans MS" w:hAnsi="Comic Sans MS"/>
                      <w:color w:val="FF0000"/>
                      <w:sz w:val="14"/>
                      <w:szCs w:val="14"/>
                    </w:rPr>
                  </w:pPr>
                  <w:r w:rsidRPr="00D55FC5">
                    <w:rPr>
                      <w:rFonts w:ascii="Comic Sans MS" w:hAnsi="Comic Sans MS"/>
                      <w:color w:val="FF0000"/>
                      <w:sz w:val="14"/>
                      <w:szCs w:val="14"/>
                    </w:rPr>
                    <w:t>TAHTA</w:t>
                  </w:r>
                </w:p>
              </w:txbxContent>
            </v:textbox>
          </v:rect>
        </w:pict>
      </w:r>
    </w:p>
    <w:p w:rsidR="0056212D" w:rsidRDefault="0056212D" w:rsidP="0076213F">
      <w:pPr>
        <w:pStyle w:val="NoSpacing"/>
        <w:ind w:left="720"/>
        <w:rPr>
          <w:rFonts w:ascii="Comic Sans MS" w:hAnsi="Comic Sans MS"/>
          <w:sz w:val="18"/>
          <w:szCs w:val="18"/>
        </w:rPr>
      </w:pPr>
    </w:p>
    <w:p w:rsidR="0056212D" w:rsidRDefault="0056212D" w:rsidP="0076213F">
      <w:pPr>
        <w:pStyle w:val="NoSpacing"/>
        <w:numPr>
          <w:ilvl w:val="0"/>
          <w:numId w:val="10"/>
        </w:numPr>
        <w:rPr>
          <w:rFonts w:ascii="Comic Sans MS" w:hAnsi="Comic Sans MS"/>
          <w:b/>
          <w:sz w:val="18"/>
          <w:szCs w:val="18"/>
        </w:rPr>
      </w:pPr>
      <w:r w:rsidRPr="0076213F">
        <w:rPr>
          <w:rFonts w:ascii="Comic Sans MS" w:hAnsi="Comic Sans MS"/>
          <w:b/>
          <w:sz w:val="18"/>
          <w:szCs w:val="18"/>
        </w:rPr>
        <w:t>Gamze saat 12.00’de okuldan çıkmıştır. 25 dakika’da evine yürümüştür. Saat kaçta evine varmıştır?</w:t>
      </w:r>
    </w:p>
    <w:p w:rsidR="0056212D" w:rsidRPr="0076213F" w:rsidRDefault="0056212D" w:rsidP="0076213F">
      <w:pPr>
        <w:pStyle w:val="NoSpacing"/>
        <w:ind w:left="360"/>
        <w:rPr>
          <w:rFonts w:ascii="Comic Sans MS" w:hAnsi="Comic Sans MS"/>
          <w:sz w:val="18"/>
          <w:szCs w:val="18"/>
        </w:rPr>
      </w:pPr>
      <w:r w:rsidRPr="0076213F">
        <w:rPr>
          <w:rFonts w:ascii="Comic Sans MS" w:hAnsi="Comic Sans MS"/>
          <w:sz w:val="18"/>
          <w:szCs w:val="18"/>
        </w:rPr>
        <w:t>A) 11.35</w:t>
      </w:r>
      <w:r w:rsidRPr="0076213F">
        <w:rPr>
          <w:rFonts w:ascii="Comic Sans MS" w:hAnsi="Comic Sans MS"/>
          <w:sz w:val="18"/>
          <w:szCs w:val="18"/>
        </w:rPr>
        <w:tab/>
      </w:r>
      <w:r w:rsidRPr="0076213F">
        <w:rPr>
          <w:rFonts w:ascii="Comic Sans MS" w:hAnsi="Comic Sans MS"/>
          <w:sz w:val="18"/>
          <w:szCs w:val="18"/>
        </w:rPr>
        <w:tab/>
        <w:t>B)12.25</w:t>
      </w:r>
      <w:r w:rsidRPr="0076213F">
        <w:rPr>
          <w:rFonts w:ascii="Comic Sans MS" w:hAnsi="Comic Sans MS"/>
          <w:sz w:val="18"/>
          <w:szCs w:val="18"/>
        </w:rPr>
        <w:tab/>
      </w:r>
      <w:r w:rsidRPr="0076213F">
        <w:rPr>
          <w:rFonts w:ascii="Comic Sans MS" w:hAnsi="Comic Sans MS"/>
          <w:sz w:val="18"/>
          <w:szCs w:val="18"/>
        </w:rPr>
        <w:tab/>
        <w:t>C)12.50</w:t>
      </w:r>
    </w:p>
    <w:p w:rsidR="0056212D" w:rsidRDefault="0056212D" w:rsidP="007375D5">
      <w:pPr>
        <w:pStyle w:val="NoSpacing"/>
        <w:rPr>
          <w:rFonts w:ascii="Comic Sans MS" w:hAnsi="Comic Sans MS"/>
          <w:b/>
          <w:sz w:val="18"/>
          <w:szCs w:val="18"/>
          <w:u w:val="single"/>
        </w:rPr>
      </w:pPr>
      <w:r w:rsidRPr="0076213F">
        <w:rPr>
          <w:rFonts w:ascii="Comic Sans MS" w:hAnsi="Comic Sans MS"/>
          <w:sz w:val="18"/>
          <w:szCs w:val="18"/>
          <w:u w:val="single"/>
        </w:rPr>
        <w:t xml:space="preserve">                                                        </w:t>
      </w:r>
      <w:r w:rsidRPr="007375D5">
        <w:rPr>
          <w:rFonts w:ascii="Comic Sans MS" w:hAnsi="Comic Sans MS"/>
          <w:b/>
          <w:sz w:val="18"/>
          <w:szCs w:val="18"/>
          <w:u w:val="single"/>
        </w:rPr>
        <w:t xml:space="preserve">            </w:t>
      </w:r>
    </w:p>
    <w:p w:rsidR="0056212D" w:rsidRDefault="0056212D" w:rsidP="007375D5">
      <w:pPr>
        <w:pStyle w:val="NoSpacing"/>
        <w:rPr>
          <w:rFonts w:ascii="Comic Sans MS" w:hAnsi="Comic Sans MS"/>
          <w:b/>
          <w:sz w:val="18"/>
          <w:szCs w:val="18"/>
          <w:u w:val="single"/>
        </w:rPr>
      </w:pPr>
    </w:p>
    <w:p w:rsidR="0056212D" w:rsidRDefault="0056212D" w:rsidP="007375D5">
      <w:pPr>
        <w:pStyle w:val="NoSpacing"/>
        <w:rPr>
          <w:rFonts w:ascii="Comic Sans MS" w:hAnsi="Comic Sans MS"/>
          <w:b/>
          <w:sz w:val="18"/>
          <w:szCs w:val="18"/>
          <w:u w:val="single"/>
        </w:rPr>
      </w:pPr>
    </w:p>
    <w:p w:rsidR="0056212D" w:rsidRDefault="0056212D" w:rsidP="0076213F">
      <w:pPr>
        <w:pStyle w:val="NoSpacing"/>
        <w:jc w:val="center"/>
        <w:rPr>
          <w:rFonts w:ascii="Comic Sans MS" w:hAnsi="Comic Sans MS"/>
          <w:sz w:val="18"/>
          <w:szCs w:val="18"/>
        </w:rPr>
      </w:pPr>
      <w:r w:rsidRPr="0076213F">
        <w:rPr>
          <w:rFonts w:ascii="Comic Sans MS" w:hAnsi="Comic Sans MS"/>
          <w:sz w:val="18"/>
          <w:szCs w:val="18"/>
        </w:rPr>
        <w:t>HAYAT BİLGİSİ</w:t>
      </w:r>
    </w:p>
    <w:p w:rsidR="0056212D" w:rsidRPr="0076213F" w:rsidRDefault="0056212D" w:rsidP="0076213F">
      <w:pPr>
        <w:pStyle w:val="NoSpacing"/>
        <w:numPr>
          <w:ilvl w:val="0"/>
          <w:numId w:val="16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Türkiye Büyük Millet Meclisi 23 Nisan 1920’de açılmıştır. Biz bu tarihi her sene bayram olarak kutlarız. </w:t>
      </w:r>
      <w:r w:rsidRPr="0076213F">
        <w:rPr>
          <w:rFonts w:ascii="Comic Sans MS" w:hAnsi="Comic Sans MS"/>
          <w:b/>
          <w:sz w:val="18"/>
          <w:szCs w:val="18"/>
        </w:rPr>
        <w:t>Bu bayramın adı aşağıdakilerden hangisidir?</w:t>
      </w:r>
    </w:p>
    <w:p w:rsidR="0056212D" w:rsidRDefault="0056212D" w:rsidP="0076213F">
      <w:pPr>
        <w:pStyle w:val="NoSpacing"/>
        <w:numPr>
          <w:ilvl w:val="0"/>
          <w:numId w:val="17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Zafer Bayramı</w:t>
      </w:r>
    </w:p>
    <w:p w:rsidR="0056212D" w:rsidRDefault="0056212D" w:rsidP="0076213F">
      <w:pPr>
        <w:pStyle w:val="NoSpacing"/>
        <w:numPr>
          <w:ilvl w:val="0"/>
          <w:numId w:val="17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Cumhuriyet Bayramı</w:t>
      </w:r>
    </w:p>
    <w:p w:rsidR="0056212D" w:rsidRDefault="0056212D" w:rsidP="0076213F">
      <w:pPr>
        <w:pStyle w:val="NoSpacing"/>
        <w:numPr>
          <w:ilvl w:val="0"/>
          <w:numId w:val="17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Ulusal Egemenlik ve Çocuk Bayramı</w:t>
      </w:r>
    </w:p>
    <w:p w:rsidR="0056212D" w:rsidRDefault="0056212D" w:rsidP="0076213F">
      <w:pPr>
        <w:pStyle w:val="NoSpacing"/>
        <w:ind w:left="720"/>
        <w:rPr>
          <w:rFonts w:ascii="Comic Sans MS" w:hAnsi="Comic Sans MS"/>
          <w:sz w:val="18"/>
          <w:szCs w:val="18"/>
        </w:rPr>
      </w:pPr>
    </w:p>
    <w:p w:rsidR="0056212D" w:rsidRDefault="0056212D" w:rsidP="005513C3">
      <w:pPr>
        <w:pStyle w:val="NoSpacing"/>
        <w:numPr>
          <w:ilvl w:val="0"/>
          <w:numId w:val="16"/>
        </w:numPr>
        <w:rPr>
          <w:rFonts w:ascii="Comic Sans MS" w:hAnsi="Comic Sans MS"/>
          <w:b/>
          <w:sz w:val="18"/>
          <w:szCs w:val="18"/>
        </w:rPr>
      </w:pPr>
      <w:r w:rsidRPr="005513C3">
        <w:rPr>
          <w:rFonts w:ascii="Comic Sans MS" w:hAnsi="Comic Sans MS"/>
          <w:b/>
          <w:sz w:val="18"/>
          <w:szCs w:val="18"/>
        </w:rPr>
        <w:t>Aşağıdakilerden hangisi doğru bir davranış şeklidir?</w:t>
      </w:r>
    </w:p>
    <w:p w:rsidR="0056212D" w:rsidRPr="005513C3" w:rsidRDefault="0056212D" w:rsidP="005513C3">
      <w:pPr>
        <w:pStyle w:val="NoSpacing"/>
        <w:numPr>
          <w:ilvl w:val="0"/>
          <w:numId w:val="19"/>
        </w:numPr>
        <w:rPr>
          <w:rFonts w:ascii="Comic Sans MS" w:hAnsi="Comic Sans MS"/>
          <w:sz w:val="18"/>
          <w:szCs w:val="18"/>
        </w:rPr>
      </w:pPr>
      <w:r w:rsidRPr="005513C3">
        <w:rPr>
          <w:rFonts w:ascii="Comic Sans MS" w:hAnsi="Comic Sans MS"/>
          <w:sz w:val="18"/>
          <w:szCs w:val="18"/>
        </w:rPr>
        <w:t>Kızdığım zaman arkadaşlarıma bağırırım.</w:t>
      </w:r>
    </w:p>
    <w:p w:rsidR="0056212D" w:rsidRPr="005513C3" w:rsidRDefault="0056212D" w:rsidP="005513C3">
      <w:pPr>
        <w:pStyle w:val="NoSpacing"/>
        <w:numPr>
          <w:ilvl w:val="0"/>
          <w:numId w:val="19"/>
        </w:numPr>
        <w:rPr>
          <w:rFonts w:ascii="Comic Sans MS" w:hAnsi="Comic Sans MS"/>
          <w:sz w:val="18"/>
          <w:szCs w:val="18"/>
        </w:rPr>
      </w:pPr>
      <w:r w:rsidRPr="005513C3">
        <w:rPr>
          <w:rFonts w:ascii="Comic Sans MS" w:hAnsi="Comic Sans MS"/>
          <w:sz w:val="18"/>
          <w:szCs w:val="18"/>
        </w:rPr>
        <w:t>Dişlerimi fırçalarken suyu açık bırakırım.</w:t>
      </w:r>
    </w:p>
    <w:p w:rsidR="0056212D" w:rsidRDefault="0056212D" w:rsidP="005513C3">
      <w:pPr>
        <w:pStyle w:val="NoSpacing"/>
        <w:numPr>
          <w:ilvl w:val="0"/>
          <w:numId w:val="19"/>
        </w:numPr>
        <w:rPr>
          <w:rFonts w:ascii="Comic Sans MS" w:hAnsi="Comic Sans MS"/>
          <w:sz w:val="18"/>
          <w:szCs w:val="18"/>
        </w:rPr>
      </w:pPr>
      <w:r w:rsidRPr="005513C3">
        <w:rPr>
          <w:rFonts w:ascii="Comic Sans MS" w:hAnsi="Comic Sans MS"/>
          <w:sz w:val="18"/>
          <w:szCs w:val="18"/>
        </w:rPr>
        <w:t xml:space="preserve">Arkadaşlarım konuşurken dikkatle dinlerim. </w:t>
      </w:r>
    </w:p>
    <w:p w:rsidR="0056212D" w:rsidRDefault="0056212D" w:rsidP="004904F0">
      <w:pPr>
        <w:pStyle w:val="NoSpacing"/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w:pict>
          <v:shape id="Picture 4" o:spid="_x0000_s1044" type="#_x0000_t75" style="position:absolute;margin-left:170.35pt;margin-top:6.65pt;width:81.8pt;height:75pt;z-index:251659264;visibility:visible">
            <v:imagedata r:id="rId7" o:title=""/>
            <w10:wrap type="square"/>
          </v:shape>
        </w:pict>
      </w:r>
    </w:p>
    <w:p w:rsidR="0056212D" w:rsidRPr="004904F0" w:rsidRDefault="0056212D" w:rsidP="005513C3">
      <w:pPr>
        <w:pStyle w:val="NoSpacing"/>
        <w:numPr>
          <w:ilvl w:val="0"/>
          <w:numId w:val="16"/>
        </w:numPr>
        <w:rPr>
          <w:rFonts w:ascii="Comic Sans MS" w:hAnsi="Comic Sans MS"/>
          <w:b/>
          <w:sz w:val="18"/>
          <w:szCs w:val="18"/>
        </w:rPr>
      </w:pPr>
      <w:r w:rsidRPr="004904F0">
        <w:rPr>
          <w:rFonts w:ascii="Comic Sans MS" w:hAnsi="Comic Sans MS"/>
          <w:b/>
          <w:sz w:val="18"/>
          <w:szCs w:val="18"/>
        </w:rPr>
        <w:t>Ferda’nın, yoğurt alırken aşağıd</w:t>
      </w:r>
      <w:r>
        <w:rPr>
          <w:rFonts w:ascii="Comic Sans MS" w:hAnsi="Comic Sans MS"/>
          <w:b/>
          <w:sz w:val="18"/>
          <w:szCs w:val="18"/>
        </w:rPr>
        <w:t>akilerden hangisine dikkat etme</w:t>
      </w:r>
      <w:r w:rsidRPr="004904F0">
        <w:rPr>
          <w:rFonts w:ascii="Comic Sans MS" w:hAnsi="Comic Sans MS"/>
          <w:b/>
          <w:sz w:val="18"/>
          <w:szCs w:val="18"/>
        </w:rPr>
        <w:t>sine gerek yoktur?</w:t>
      </w:r>
    </w:p>
    <w:p w:rsidR="0056212D" w:rsidRDefault="0056212D" w:rsidP="004904F0">
      <w:pPr>
        <w:pStyle w:val="NoSpacing"/>
        <w:numPr>
          <w:ilvl w:val="0"/>
          <w:numId w:val="20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Son kulanma tarihine</w:t>
      </w:r>
    </w:p>
    <w:p w:rsidR="0056212D" w:rsidRDefault="0056212D" w:rsidP="004904F0">
      <w:pPr>
        <w:pStyle w:val="NoSpacing"/>
        <w:numPr>
          <w:ilvl w:val="0"/>
          <w:numId w:val="20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TSE damgasına</w:t>
      </w:r>
    </w:p>
    <w:p w:rsidR="0056212D" w:rsidRDefault="0056212D" w:rsidP="004904F0">
      <w:pPr>
        <w:pStyle w:val="NoSpacing"/>
        <w:numPr>
          <w:ilvl w:val="0"/>
          <w:numId w:val="20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Garanti belgesine</w:t>
      </w:r>
    </w:p>
    <w:p w:rsidR="0056212D" w:rsidRDefault="0056212D" w:rsidP="004904F0">
      <w:pPr>
        <w:pStyle w:val="NoSpacing"/>
        <w:ind w:left="720"/>
        <w:rPr>
          <w:rFonts w:ascii="Comic Sans MS" w:hAnsi="Comic Sans MS"/>
          <w:sz w:val="18"/>
          <w:szCs w:val="18"/>
        </w:rPr>
      </w:pPr>
    </w:p>
    <w:p w:rsidR="0056212D" w:rsidRDefault="0056212D" w:rsidP="004904F0">
      <w:pPr>
        <w:pStyle w:val="NoSpacing"/>
        <w:numPr>
          <w:ilvl w:val="0"/>
          <w:numId w:val="16"/>
        </w:numPr>
        <w:rPr>
          <w:rFonts w:ascii="Comic Sans MS" w:hAnsi="Comic Sans MS"/>
          <w:b/>
          <w:sz w:val="18"/>
          <w:szCs w:val="18"/>
        </w:rPr>
      </w:pPr>
      <w:r w:rsidRPr="004904F0">
        <w:rPr>
          <w:rFonts w:ascii="Comic Sans MS" w:hAnsi="Comic Sans MS"/>
          <w:b/>
          <w:sz w:val="18"/>
          <w:szCs w:val="18"/>
        </w:rPr>
        <w:t>Yön bulmada en güvenilir yöntem aşağıdakilerden hangisidir?</w:t>
      </w:r>
    </w:p>
    <w:p w:rsidR="0056212D" w:rsidRDefault="0056212D" w:rsidP="004904F0">
      <w:pPr>
        <w:pStyle w:val="NoSpacing"/>
        <w:numPr>
          <w:ilvl w:val="0"/>
          <w:numId w:val="21"/>
        </w:numPr>
        <w:rPr>
          <w:rFonts w:ascii="Comic Sans MS" w:hAnsi="Comic Sans MS"/>
          <w:sz w:val="18"/>
          <w:szCs w:val="18"/>
        </w:rPr>
      </w:pPr>
      <w:r w:rsidRPr="004904F0">
        <w:rPr>
          <w:rFonts w:ascii="Comic Sans MS" w:hAnsi="Comic Sans MS"/>
          <w:sz w:val="18"/>
          <w:szCs w:val="18"/>
        </w:rPr>
        <w:t xml:space="preserve">Karıncalar </w:t>
      </w:r>
      <w:r>
        <w:rPr>
          <w:rFonts w:ascii="Comic Sans MS" w:hAnsi="Comic Sans MS"/>
          <w:sz w:val="18"/>
          <w:szCs w:val="18"/>
        </w:rPr>
        <w:tab/>
      </w:r>
      <w:r w:rsidRPr="004904F0">
        <w:rPr>
          <w:rFonts w:ascii="Comic Sans MS" w:hAnsi="Comic Sans MS"/>
          <w:sz w:val="18"/>
          <w:szCs w:val="18"/>
        </w:rPr>
        <w:t>B) Pusula</w:t>
      </w:r>
      <w:r w:rsidRPr="004904F0">
        <w:rPr>
          <w:rFonts w:ascii="Comic Sans MS" w:hAnsi="Comic Sans MS"/>
          <w:sz w:val="18"/>
          <w:szCs w:val="18"/>
        </w:rPr>
        <w:tab/>
        <w:t>C) Ağaçlar</w:t>
      </w:r>
    </w:p>
    <w:p w:rsidR="0056212D" w:rsidRDefault="0056212D" w:rsidP="004904F0">
      <w:pPr>
        <w:pStyle w:val="NoSpacing"/>
        <w:ind w:left="720"/>
        <w:rPr>
          <w:rFonts w:ascii="Comic Sans MS" w:hAnsi="Comic Sans MS"/>
          <w:sz w:val="18"/>
          <w:szCs w:val="18"/>
        </w:rPr>
      </w:pPr>
    </w:p>
    <w:p w:rsidR="0056212D" w:rsidRPr="004904F0" w:rsidRDefault="0056212D" w:rsidP="004904F0">
      <w:pPr>
        <w:pStyle w:val="NoSpacing"/>
        <w:numPr>
          <w:ilvl w:val="0"/>
          <w:numId w:val="16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Derya, sınıfta pencere tarafında sondan ikinci sırada oturmaktadır. </w:t>
      </w:r>
      <w:r w:rsidRPr="004904F0">
        <w:rPr>
          <w:rFonts w:ascii="Comic Sans MS" w:hAnsi="Comic Sans MS"/>
          <w:b/>
          <w:sz w:val="18"/>
          <w:szCs w:val="18"/>
        </w:rPr>
        <w:t>Derya nerede oturmaktadır?</w:t>
      </w:r>
    </w:p>
    <w:p w:rsidR="0056212D" w:rsidRPr="004904F0" w:rsidRDefault="0056212D" w:rsidP="004904F0">
      <w:pPr>
        <w:pStyle w:val="NoSpacing"/>
        <w:ind w:left="360"/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w:pict>
          <v:rect id="_x0000_s1045" style="position:absolute;left:0;text-align:left;margin-left:83.35pt;margin-top:7.3pt;width:33.75pt;height:15pt;z-index:251671552">
            <v:textbox>
              <w:txbxContent>
                <w:p w:rsidR="0056212D" w:rsidRPr="00D55FC5" w:rsidRDefault="0056212D" w:rsidP="00D55FC5">
                  <w:pPr>
                    <w:pStyle w:val="NoSpacing"/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  <w:r>
                    <w:rPr>
                      <w:rFonts w:ascii="Comic Sans MS" w:hAnsi="Comic Sans MS"/>
                      <w:sz w:val="14"/>
                      <w:szCs w:val="14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6" style="position:absolute;left:0;text-align:left;margin-left:176.35pt;margin-top:7.3pt;width:33.75pt;height:15pt;z-index:251668480">
            <v:textbox>
              <w:txbxContent>
                <w:p w:rsidR="0056212D" w:rsidRPr="00D55FC5" w:rsidRDefault="0056212D" w:rsidP="00D55FC5">
                  <w:pPr>
                    <w:pStyle w:val="NoSpacing"/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  <w:r>
                    <w:rPr>
                      <w:rFonts w:ascii="Comic Sans MS" w:hAnsi="Comic Sans MS"/>
                      <w:sz w:val="14"/>
                      <w:szCs w:val="14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7" style="position:absolute;left:0;text-align:left;margin-left:134.35pt;margin-top:7.3pt;width:33.75pt;height:15pt;z-index:251664384"/>
        </w:pict>
      </w:r>
      <w:r>
        <w:rPr>
          <w:noProof/>
          <w:lang w:eastAsia="tr-TR"/>
        </w:rPr>
        <w:pict>
          <v:rect id="_x0000_s1048" style="position:absolute;left:0;text-align:left;margin-left:227.35pt;margin-top:2.05pt;width:15pt;height:78pt;z-index:251661312">
            <v:textbox>
              <w:txbxContent>
                <w:p w:rsidR="0056212D" w:rsidRPr="00D55FC5" w:rsidRDefault="0056212D" w:rsidP="00D55FC5">
                  <w:pPr>
                    <w:pStyle w:val="NoSpacing"/>
                    <w:rPr>
                      <w:color w:val="FF0000"/>
                    </w:rPr>
                  </w:pPr>
                  <w:r w:rsidRPr="00D55FC5">
                    <w:rPr>
                      <w:rFonts w:ascii="Comic Sans MS" w:hAnsi="Comic Sans MS"/>
                      <w:color w:val="FF0000"/>
                      <w:sz w:val="14"/>
                      <w:szCs w:val="14"/>
                    </w:rPr>
                    <w:t>pENCER</w:t>
                  </w:r>
                  <w:r w:rsidRPr="00D55FC5">
                    <w:rPr>
                      <w:color w:val="FF0000"/>
                    </w:rPr>
                    <w:t>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9" style="position:absolute;left:0;text-align:left;margin-left:71.35pt;margin-top:2.05pt;width:156pt;height:78pt;z-index:251660288" strokecolor="red">
            <w10:wrap type="square"/>
          </v:rect>
        </w:pict>
      </w:r>
    </w:p>
    <w:p w:rsidR="0056212D" w:rsidRDefault="0056212D" w:rsidP="004904F0">
      <w:pPr>
        <w:pStyle w:val="NoSpacing"/>
        <w:numPr>
          <w:ilvl w:val="0"/>
          <w:numId w:val="22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4</w:t>
      </w:r>
    </w:p>
    <w:p w:rsidR="0056212D" w:rsidRDefault="0056212D" w:rsidP="004904F0">
      <w:pPr>
        <w:pStyle w:val="NoSpacing"/>
        <w:numPr>
          <w:ilvl w:val="0"/>
          <w:numId w:val="22"/>
        </w:numPr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w:pict>
          <v:rect id="_x0000_s1050" style="position:absolute;left:0;text-align:left;margin-left:83.35pt;margin-top:3.25pt;width:33.75pt;height:15pt;z-index:251670528">
            <v:textbox>
              <w:txbxContent>
                <w:p w:rsidR="0056212D" w:rsidRPr="00D55FC5" w:rsidRDefault="0056212D" w:rsidP="00D55FC5">
                  <w:pPr>
                    <w:pStyle w:val="NoSpacing"/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  <w:r>
                    <w:rPr>
                      <w:rFonts w:ascii="Comic Sans MS" w:hAnsi="Comic Sans MS"/>
                      <w:sz w:val="14"/>
                      <w:szCs w:val="14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1" style="position:absolute;left:0;text-align:left;margin-left:134.35pt;margin-top:3.25pt;width:33.75pt;height:15pt;z-index:251667456">
            <v:textbox>
              <w:txbxContent>
                <w:p w:rsidR="0056212D" w:rsidRPr="00D55FC5" w:rsidRDefault="0056212D" w:rsidP="00D55FC5">
                  <w:pPr>
                    <w:pStyle w:val="NoSpacing"/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  <w:r>
                    <w:rPr>
                      <w:rFonts w:ascii="Comic Sans MS" w:hAnsi="Comic Sans MS"/>
                      <w:sz w:val="14"/>
                      <w:szCs w:val="14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2" style="position:absolute;left:0;text-align:left;margin-left:176.35pt;margin-top:3.25pt;width:33.75pt;height:15pt;z-index:251665408">
            <v:textbox>
              <w:txbxContent>
                <w:p w:rsidR="0056212D" w:rsidRPr="00D55FC5" w:rsidRDefault="0056212D" w:rsidP="00D55FC5">
                  <w:pPr>
                    <w:pStyle w:val="NoSpacing"/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  <w:r w:rsidRPr="00D55FC5">
                    <w:rPr>
                      <w:rFonts w:ascii="Comic Sans MS" w:hAnsi="Comic Sans MS"/>
                      <w:sz w:val="14"/>
                      <w:szCs w:val="14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3" style="position:absolute;left:0;text-align:left;margin-left:61.6pt;margin-top:3.25pt;width:9.75pt;height:51.75pt;z-index:251662336">
            <v:textbox>
              <w:txbxContent>
                <w:p w:rsidR="0056212D" w:rsidRPr="00D55FC5" w:rsidRDefault="0056212D" w:rsidP="00D55FC5">
                  <w:pPr>
                    <w:pStyle w:val="NoSpacing"/>
                    <w:rPr>
                      <w:rFonts w:ascii="Comic Sans MS" w:hAnsi="Comic Sans MS"/>
                      <w:color w:val="FF0000"/>
                      <w:sz w:val="14"/>
                      <w:szCs w:val="14"/>
                    </w:rPr>
                  </w:pPr>
                  <w:r w:rsidRPr="00D55FC5">
                    <w:rPr>
                      <w:rFonts w:ascii="Comic Sans MS" w:hAnsi="Comic Sans MS"/>
                      <w:color w:val="FF0000"/>
                      <w:sz w:val="14"/>
                      <w:szCs w:val="14"/>
                    </w:rPr>
                    <w:t>KAPI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t>5</w:t>
      </w:r>
    </w:p>
    <w:p w:rsidR="0056212D" w:rsidRDefault="0056212D" w:rsidP="004904F0">
      <w:pPr>
        <w:pStyle w:val="NoSpacing"/>
        <w:numPr>
          <w:ilvl w:val="0"/>
          <w:numId w:val="22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2</w:t>
      </w:r>
    </w:p>
    <w:p w:rsidR="0056212D" w:rsidRDefault="0056212D" w:rsidP="00D55FC5">
      <w:pPr>
        <w:pStyle w:val="NoSpacing"/>
        <w:ind w:left="720"/>
        <w:rPr>
          <w:rFonts w:ascii="Comic Sans MS" w:hAnsi="Comic Sans MS"/>
          <w:sz w:val="18"/>
          <w:szCs w:val="18"/>
        </w:rPr>
      </w:pPr>
    </w:p>
    <w:p w:rsidR="0056212D" w:rsidRDefault="0056212D" w:rsidP="00D55FC5">
      <w:pPr>
        <w:pStyle w:val="NoSpacing"/>
        <w:ind w:left="720"/>
        <w:rPr>
          <w:rFonts w:ascii="Comic Sans MS" w:hAnsi="Comic Sans MS"/>
          <w:sz w:val="18"/>
          <w:szCs w:val="18"/>
        </w:rPr>
      </w:pPr>
    </w:p>
    <w:p w:rsidR="0056212D" w:rsidRDefault="0056212D" w:rsidP="00D55FC5">
      <w:pPr>
        <w:pStyle w:val="NoSpacing"/>
        <w:ind w:left="720"/>
        <w:rPr>
          <w:rFonts w:ascii="Comic Sans MS" w:hAnsi="Comic Sans MS"/>
          <w:sz w:val="18"/>
          <w:szCs w:val="18"/>
        </w:rPr>
      </w:pPr>
    </w:p>
    <w:p w:rsidR="0056212D" w:rsidRDefault="0056212D" w:rsidP="00D55FC5">
      <w:pPr>
        <w:pStyle w:val="NoSpacing"/>
        <w:numPr>
          <w:ilvl w:val="0"/>
          <w:numId w:val="16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Melih her akşam odasından güneşin batışını izleyebilmektedir. </w:t>
      </w:r>
      <w:r w:rsidRPr="00D55FC5">
        <w:rPr>
          <w:rFonts w:ascii="Comic Sans MS" w:hAnsi="Comic Sans MS"/>
          <w:b/>
          <w:sz w:val="18"/>
          <w:szCs w:val="18"/>
        </w:rPr>
        <w:t>Melih’in odası ne yöne bakar?</w:t>
      </w:r>
    </w:p>
    <w:p w:rsidR="0056212D" w:rsidRDefault="0056212D" w:rsidP="00D55FC5">
      <w:pPr>
        <w:pStyle w:val="NoSpacing"/>
        <w:numPr>
          <w:ilvl w:val="0"/>
          <w:numId w:val="23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Doğu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B)Güney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 xml:space="preserve">C)Batı  </w:t>
      </w:r>
    </w:p>
    <w:p w:rsidR="0056212D" w:rsidRDefault="0056212D" w:rsidP="006F0737">
      <w:hyperlink r:id="rId8" w:history="1">
        <w:r w:rsidRPr="005420B9">
          <w:rPr>
            <w:rStyle w:val="Hyperlink"/>
          </w:rPr>
          <w:t>www.sorubak.com</w:t>
        </w:r>
      </w:hyperlink>
      <w:r>
        <w:t xml:space="preserve"> </w:t>
      </w:r>
    </w:p>
    <w:p w:rsidR="0056212D" w:rsidRPr="004904F0" w:rsidRDefault="0056212D" w:rsidP="00D55FC5">
      <w:pPr>
        <w:pStyle w:val="NoSpacing"/>
        <w:numPr>
          <w:ilvl w:val="0"/>
          <w:numId w:val="23"/>
        </w:numPr>
        <w:rPr>
          <w:rFonts w:ascii="Comic Sans MS" w:hAnsi="Comic Sans MS"/>
          <w:sz w:val="18"/>
          <w:szCs w:val="18"/>
        </w:rPr>
      </w:pPr>
    </w:p>
    <w:sectPr w:rsidR="0056212D" w:rsidRPr="004904F0" w:rsidSect="00B07EA7">
      <w:pgSz w:w="16838" w:h="11906" w:orient="landscape"/>
      <w:pgMar w:top="720" w:right="720" w:bottom="720" w:left="720" w:header="708" w:footer="708" w:gutter="0"/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006A7"/>
    <w:multiLevelType w:val="hybridMultilevel"/>
    <w:tmpl w:val="A5EA8CB6"/>
    <w:lvl w:ilvl="0" w:tplc="54269B4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2559B9"/>
    <w:multiLevelType w:val="hybridMultilevel"/>
    <w:tmpl w:val="200480A8"/>
    <w:lvl w:ilvl="0" w:tplc="848A2AA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217C79"/>
    <w:multiLevelType w:val="hybridMultilevel"/>
    <w:tmpl w:val="26DC3946"/>
    <w:lvl w:ilvl="0" w:tplc="3F7E54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3DF5B53"/>
    <w:multiLevelType w:val="hybridMultilevel"/>
    <w:tmpl w:val="D158C46C"/>
    <w:lvl w:ilvl="0" w:tplc="0538A2A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2B8C63C2"/>
    <w:multiLevelType w:val="hybridMultilevel"/>
    <w:tmpl w:val="6CC43076"/>
    <w:lvl w:ilvl="0" w:tplc="9BA0D7E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3243A67"/>
    <w:multiLevelType w:val="hybridMultilevel"/>
    <w:tmpl w:val="54C8F5B6"/>
    <w:lvl w:ilvl="0" w:tplc="FE48A180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344457C6"/>
    <w:multiLevelType w:val="hybridMultilevel"/>
    <w:tmpl w:val="944A47D6"/>
    <w:lvl w:ilvl="0" w:tplc="5364ABB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380D02D9"/>
    <w:multiLevelType w:val="hybridMultilevel"/>
    <w:tmpl w:val="A1164EE6"/>
    <w:lvl w:ilvl="0" w:tplc="C212B8D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97913D4"/>
    <w:multiLevelType w:val="hybridMultilevel"/>
    <w:tmpl w:val="9F8C243E"/>
    <w:lvl w:ilvl="0" w:tplc="73BA337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25A3CCC"/>
    <w:multiLevelType w:val="hybridMultilevel"/>
    <w:tmpl w:val="3AA409D2"/>
    <w:lvl w:ilvl="0" w:tplc="B8D0A7F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52F61F3"/>
    <w:multiLevelType w:val="hybridMultilevel"/>
    <w:tmpl w:val="9A2C1304"/>
    <w:lvl w:ilvl="0" w:tplc="DB76C4A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8AD5E5E"/>
    <w:multiLevelType w:val="hybridMultilevel"/>
    <w:tmpl w:val="1646E924"/>
    <w:lvl w:ilvl="0" w:tplc="085ADA8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9AD3395"/>
    <w:multiLevelType w:val="hybridMultilevel"/>
    <w:tmpl w:val="316A30D4"/>
    <w:lvl w:ilvl="0" w:tplc="C13480B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2C6348C"/>
    <w:multiLevelType w:val="hybridMultilevel"/>
    <w:tmpl w:val="9DDA48C6"/>
    <w:lvl w:ilvl="0" w:tplc="0DE096C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55C6DB6"/>
    <w:multiLevelType w:val="hybridMultilevel"/>
    <w:tmpl w:val="DD1AE624"/>
    <w:lvl w:ilvl="0" w:tplc="475A959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94608B6"/>
    <w:multiLevelType w:val="hybridMultilevel"/>
    <w:tmpl w:val="6DE0A1A4"/>
    <w:lvl w:ilvl="0" w:tplc="871CBC2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BA9217B"/>
    <w:multiLevelType w:val="hybridMultilevel"/>
    <w:tmpl w:val="79288586"/>
    <w:lvl w:ilvl="0" w:tplc="9310535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D1F2FEA"/>
    <w:multiLevelType w:val="hybridMultilevel"/>
    <w:tmpl w:val="D2D601E4"/>
    <w:lvl w:ilvl="0" w:tplc="B6A0A9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5437B8E"/>
    <w:multiLevelType w:val="hybridMultilevel"/>
    <w:tmpl w:val="9E5010C0"/>
    <w:lvl w:ilvl="0" w:tplc="0568DDE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654F5428"/>
    <w:multiLevelType w:val="hybridMultilevel"/>
    <w:tmpl w:val="9E4EB9BA"/>
    <w:lvl w:ilvl="0" w:tplc="CE16A17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882000A"/>
    <w:multiLevelType w:val="hybridMultilevel"/>
    <w:tmpl w:val="8982D39E"/>
    <w:lvl w:ilvl="0" w:tplc="CAB63B4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02B63B9"/>
    <w:multiLevelType w:val="hybridMultilevel"/>
    <w:tmpl w:val="27D0AC94"/>
    <w:lvl w:ilvl="0" w:tplc="3FD42C4E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7EF67EB5"/>
    <w:multiLevelType w:val="hybridMultilevel"/>
    <w:tmpl w:val="A1EA051E"/>
    <w:lvl w:ilvl="0" w:tplc="E198FFD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5"/>
  </w:num>
  <w:num w:numId="4">
    <w:abstractNumId w:val="2"/>
  </w:num>
  <w:num w:numId="5">
    <w:abstractNumId w:val="19"/>
  </w:num>
  <w:num w:numId="6">
    <w:abstractNumId w:val="12"/>
  </w:num>
  <w:num w:numId="7">
    <w:abstractNumId w:val="14"/>
  </w:num>
  <w:num w:numId="8">
    <w:abstractNumId w:val="10"/>
  </w:num>
  <w:num w:numId="9">
    <w:abstractNumId w:val="5"/>
  </w:num>
  <w:num w:numId="10">
    <w:abstractNumId w:val="18"/>
  </w:num>
  <w:num w:numId="11">
    <w:abstractNumId w:val="21"/>
  </w:num>
  <w:num w:numId="12">
    <w:abstractNumId w:val="8"/>
  </w:num>
  <w:num w:numId="13">
    <w:abstractNumId w:val="22"/>
  </w:num>
  <w:num w:numId="14">
    <w:abstractNumId w:val="17"/>
  </w:num>
  <w:num w:numId="15">
    <w:abstractNumId w:val="7"/>
  </w:num>
  <w:num w:numId="16">
    <w:abstractNumId w:val="3"/>
  </w:num>
  <w:num w:numId="17">
    <w:abstractNumId w:val="1"/>
  </w:num>
  <w:num w:numId="18">
    <w:abstractNumId w:val="20"/>
  </w:num>
  <w:num w:numId="19">
    <w:abstractNumId w:val="11"/>
  </w:num>
  <w:num w:numId="20">
    <w:abstractNumId w:val="4"/>
  </w:num>
  <w:num w:numId="21">
    <w:abstractNumId w:val="13"/>
  </w:num>
  <w:num w:numId="22">
    <w:abstractNumId w:val="16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7EA7"/>
    <w:rsid w:val="001253B3"/>
    <w:rsid w:val="001765E3"/>
    <w:rsid w:val="002143BB"/>
    <w:rsid w:val="0030113C"/>
    <w:rsid w:val="00364BD5"/>
    <w:rsid w:val="00392478"/>
    <w:rsid w:val="00397A41"/>
    <w:rsid w:val="00485713"/>
    <w:rsid w:val="004904F0"/>
    <w:rsid w:val="00540BC2"/>
    <w:rsid w:val="005420B9"/>
    <w:rsid w:val="005513C3"/>
    <w:rsid w:val="0056212D"/>
    <w:rsid w:val="0064556B"/>
    <w:rsid w:val="00663B0C"/>
    <w:rsid w:val="006F0737"/>
    <w:rsid w:val="007375D5"/>
    <w:rsid w:val="0074620D"/>
    <w:rsid w:val="0076213F"/>
    <w:rsid w:val="0083199C"/>
    <w:rsid w:val="00855262"/>
    <w:rsid w:val="008A7171"/>
    <w:rsid w:val="008F5169"/>
    <w:rsid w:val="0095457E"/>
    <w:rsid w:val="0097208F"/>
    <w:rsid w:val="00972A01"/>
    <w:rsid w:val="00AB2777"/>
    <w:rsid w:val="00B07EA7"/>
    <w:rsid w:val="00B30DE5"/>
    <w:rsid w:val="00B4584A"/>
    <w:rsid w:val="00BF4314"/>
    <w:rsid w:val="00D55FC5"/>
    <w:rsid w:val="00E63D44"/>
    <w:rsid w:val="00ED7A08"/>
    <w:rsid w:val="00FB0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26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B07EA7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37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375D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6F073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88</TotalTime>
  <Pages>1</Pages>
  <Words>397</Words>
  <Characters>2267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Hülya</dc:creator>
  <cp:keywords>www.sorubak.com</cp:keywords>
  <dc:description>www.sorubak.com</dc:description>
  <cp:lastModifiedBy>edanur</cp:lastModifiedBy>
  <cp:revision>13</cp:revision>
  <dcterms:created xsi:type="dcterms:W3CDTF">2012-12-19T21:35:00Z</dcterms:created>
  <dcterms:modified xsi:type="dcterms:W3CDTF">2012-12-25T21:08:00Z</dcterms:modified>
  <cp:category>www.sorubak.com</cp:category>
</cp:coreProperties>
</file>