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44A8" w:rsidRDefault="000144A8" w:rsidP="006671B8">
      <w:pPr>
        <w:jc w:val="center"/>
        <w:rPr>
          <w:b/>
          <w:bCs/>
        </w:rPr>
      </w:pPr>
      <w:r>
        <w:rPr>
          <w:b/>
          <w:bCs/>
        </w:rPr>
        <w:t>…………………………… İLKÖĞRETİM OKULU</w:t>
      </w:r>
    </w:p>
    <w:p w:rsidR="000144A8" w:rsidRDefault="000144A8" w:rsidP="006671B8">
      <w:pPr>
        <w:jc w:val="center"/>
        <w:rPr>
          <w:b/>
          <w:bCs/>
        </w:rPr>
      </w:pPr>
      <w:r>
        <w:rPr>
          <w:b/>
          <w:bCs/>
        </w:rPr>
        <w:t>….  SINIFI  MATEMATİK  DERSİ  2.DÖNEM  PROJE ÇALIŞMASI</w:t>
      </w:r>
    </w:p>
    <w:p w:rsidR="000144A8" w:rsidRPr="00553939" w:rsidRDefault="000144A8" w:rsidP="006671B8">
      <w:pPr>
        <w:jc w:val="center"/>
        <w:rPr>
          <w:b/>
          <w:bCs/>
        </w:rPr>
      </w:pPr>
    </w:p>
    <w:p w:rsidR="000144A8" w:rsidRDefault="000144A8" w:rsidP="006671B8">
      <w:r w:rsidRPr="003C1D55">
        <w:rPr>
          <w:b/>
          <w:bCs/>
        </w:rPr>
        <w:t>P</w:t>
      </w:r>
      <w:r>
        <w:rPr>
          <w:b/>
          <w:bCs/>
        </w:rPr>
        <w:t>ROJE   KONUSU</w:t>
      </w:r>
      <w:r>
        <w:rPr>
          <w:b/>
          <w:bCs/>
        </w:rPr>
        <w:tab/>
      </w:r>
      <w:r w:rsidRPr="003C1D55">
        <w:rPr>
          <w:b/>
          <w:bCs/>
        </w:rPr>
        <w:t>:</w:t>
      </w:r>
      <w:r w:rsidRPr="003C1D55">
        <w:t xml:space="preserve"> </w:t>
      </w:r>
      <w:r>
        <w:t>Dört İşlem Problemleri</w:t>
      </w:r>
    </w:p>
    <w:p w:rsidR="000144A8" w:rsidRPr="003C1D55" w:rsidRDefault="000144A8" w:rsidP="006671B8">
      <w:r w:rsidRPr="003C1D55">
        <w:rPr>
          <w:b/>
          <w:bCs/>
        </w:rPr>
        <w:t>P</w:t>
      </w:r>
      <w:r>
        <w:rPr>
          <w:b/>
          <w:bCs/>
        </w:rPr>
        <w:t>ROJE AÇIKLAMASI</w:t>
      </w:r>
      <w:r w:rsidRPr="003C1D55">
        <w:rPr>
          <w:b/>
          <w:bCs/>
        </w:rPr>
        <w:t>:</w:t>
      </w:r>
      <w:r w:rsidRPr="003C1D55">
        <w:t xml:space="preserve"> </w:t>
      </w:r>
      <w:r>
        <w:t>Sizden 5. sınıflar için bir soru kitapçığı yapmanız isteniyor.</w:t>
      </w:r>
    </w:p>
    <w:p w:rsidR="000144A8" w:rsidRPr="003C1D55" w:rsidRDefault="000144A8" w:rsidP="006671B8">
      <w:r w:rsidRPr="003C1D55">
        <w:rPr>
          <w:b/>
          <w:bCs/>
        </w:rPr>
        <w:t>P</w:t>
      </w:r>
      <w:r>
        <w:rPr>
          <w:b/>
          <w:bCs/>
        </w:rPr>
        <w:t>ROJE  TESLİM TARİHİ</w:t>
      </w:r>
      <w:r w:rsidRPr="003C1D55">
        <w:rPr>
          <w:b/>
          <w:bCs/>
        </w:rPr>
        <w:t>:</w:t>
      </w:r>
      <w:r w:rsidRPr="003C1D55">
        <w:t xml:space="preserve"> </w:t>
      </w:r>
      <w:r>
        <w:t xml:space="preserve"> 25 Mayıs 2010</w:t>
      </w:r>
    </w:p>
    <w:p w:rsidR="000144A8" w:rsidRDefault="000144A8" w:rsidP="006671B8">
      <w:r>
        <w:rPr>
          <w:b/>
          <w:bCs/>
        </w:rPr>
        <w:t>YÖNERGE</w:t>
      </w:r>
      <w:r>
        <w:rPr>
          <w:b/>
          <w:bCs/>
        </w:rPr>
        <w:tab/>
      </w:r>
      <w:r w:rsidRPr="003C1D55">
        <w:rPr>
          <w:b/>
          <w:bCs/>
        </w:rPr>
        <w:t>:</w:t>
      </w:r>
      <w:r w:rsidRPr="003C1D55">
        <w:t xml:space="preserve"> </w:t>
      </w:r>
      <w:r>
        <w:t>Projenizi gerçekleştirirken aşağıdaki adımları izleyebilirsiniz.</w:t>
      </w:r>
    </w:p>
    <w:p w:rsidR="000144A8" w:rsidRPr="004746FD" w:rsidRDefault="000144A8" w:rsidP="006671B8">
      <w:pPr>
        <w:rPr>
          <w:sz w:val="10"/>
          <w:szCs w:val="10"/>
        </w:rPr>
      </w:pPr>
    </w:p>
    <w:p w:rsidR="000144A8" w:rsidRDefault="000144A8" w:rsidP="006671B8">
      <w:pPr>
        <w:numPr>
          <w:ilvl w:val="0"/>
          <w:numId w:val="1"/>
        </w:numPr>
        <w:tabs>
          <w:tab w:val="clear" w:pos="720"/>
        </w:tabs>
      </w:pPr>
      <w:r>
        <w:t>Önce yararlanacağınız kaynakları belirleyiniz.</w:t>
      </w:r>
    </w:p>
    <w:p w:rsidR="000144A8" w:rsidRDefault="000144A8" w:rsidP="006671B8">
      <w:pPr>
        <w:numPr>
          <w:ilvl w:val="0"/>
          <w:numId w:val="1"/>
        </w:numPr>
        <w:tabs>
          <w:tab w:val="clear" w:pos="720"/>
        </w:tabs>
      </w:pPr>
      <w:r>
        <w:t>Görev için gerekli olan araçları ve topladığınız bilgileri hazır hale getiriniz.</w:t>
      </w:r>
    </w:p>
    <w:p w:rsidR="000144A8" w:rsidRDefault="000144A8" w:rsidP="006671B8">
      <w:pPr>
        <w:numPr>
          <w:ilvl w:val="0"/>
          <w:numId w:val="1"/>
        </w:numPr>
        <w:tabs>
          <w:tab w:val="clear" w:pos="720"/>
        </w:tabs>
      </w:pPr>
      <w:r>
        <w:t>Çeşitli kaynaklardan fikir alarak özgün sorular oluşturunuz.</w:t>
      </w:r>
    </w:p>
    <w:p w:rsidR="000144A8" w:rsidRDefault="000144A8" w:rsidP="006671B8">
      <w:pPr>
        <w:numPr>
          <w:ilvl w:val="0"/>
          <w:numId w:val="1"/>
        </w:numPr>
        <w:tabs>
          <w:tab w:val="clear" w:pos="720"/>
        </w:tabs>
      </w:pPr>
      <w:r>
        <w:t>Soruların çözümünü yaparak seçenekler hazırlayınız</w:t>
      </w:r>
    </w:p>
    <w:p w:rsidR="000144A8" w:rsidRDefault="000144A8" w:rsidP="006671B8">
      <w:pPr>
        <w:numPr>
          <w:ilvl w:val="0"/>
          <w:numId w:val="1"/>
        </w:numPr>
        <w:tabs>
          <w:tab w:val="clear" w:pos="720"/>
        </w:tabs>
      </w:pPr>
      <w:r>
        <w:t>Cevapları en arkada “cevap anahtarı” şeklinde hazırlayınız.</w:t>
      </w:r>
    </w:p>
    <w:p w:rsidR="000144A8" w:rsidRDefault="000144A8" w:rsidP="006671B8">
      <w:pPr>
        <w:numPr>
          <w:ilvl w:val="0"/>
          <w:numId w:val="1"/>
        </w:numPr>
      </w:pPr>
      <w:r>
        <w:t>Çalışmalarınızı 25 Mayıs 2010 tarihine kadar sınıf öğretmenine teslim ediniz.</w:t>
      </w:r>
    </w:p>
    <w:p w:rsidR="000144A8" w:rsidRPr="003C1D55" w:rsidRDefault="000144A8" w:rsidP="006671B8">
      <w:pPr>
        <w:numPr>
          <w:ilvl w:val="0"/>
          <w:numId w:val="1"/>
        </w:numPr>
      </w:pPr>
      <w:r>
        <w:t>Başarılar dilerim…</w:t>
      </w:r>
    </w:p>
    <w:p w:rsidR="000144A8" w:rsidRDefault="000144A8" w:rsidP="006671B8"/>
    <w:p w:rsidR="000144A8" w:rsidRDefault="000144A8" w:rsidP="006671B8">
      <w:pPr>
        <w:jc w:val="center"/>
        <w:rPr>
          <w:b/>
          <w:bCs/>
        </w:rPr>
      </w:pPr>
    </w:p>
    <w:p w:rsidR="000144A8" w:rsidRDefault="000144A8" w:rsidP="006671B8">
      <w:pPr>
        <w:jc w:val="center"/>
        <w:rPr>
          <w:b/>
          <w:bCs/>
        </w:rPr>
      </w:pPr>
    </w:p>
    <w:p w:rsidR="000144A8" w:rsidRDefault="000144A8" w:rsidP="006671B8">
      <w:pPr>
        <w:jc w:val="center"/>
        <w:rPr>
          <w:b/>
          <w:bCs/>
        </w:rPr>
      </w:pPr>
    </w:p>
    <w:p w:rsidR="000144A8" w:rsidRDefault="000144A8" w:rsidP="006671B8">
      <w:pPr>
        <w:jc w:val="center"/>
        <w:rPr>
          <w:b/>
          <w:bCs/>
        </w:rPr>
      </w:pPr>
    </w:p>
    <w:p w:rsidR="000144A8" w:rsidRDefault="000144A8" w:rsidP="006671B8">
      <w:pPr>
        <w:jc w:val="center"/>
        <w:rPr>
          <w:b/>
          <w:bCs/>
        </w:rPr>
      </w:pPr>
    </w:p>
    <w:p w:rsidR="000144A8" w:rsidRDefault="000144A8" w:rsidP="006671B8">
      <w:pPr>
        <w:jc w:val="center"/>
        <w:rPr>
          <w:b/>
          <w:bCs/>
        </w:rPr>
      </w:pPr>
    </w:p>
    <w:p w:rsidR="000144A8" w:rsidRDefault="000144A8" w:rsidP="006671B8">
      <w:pPr>
        <w:jc w:val="center"/>
        <w:rPr>
          <w:b/>
          <w:bCs/>
        </w:rPr>
      </w:pPr>
    </w:p>
    <w:p w:rsidR="000144A8" w:rsidRDefault="000144A8" w:rsidP="006671B8">
      <w:pPr>
        <w:jc w:val="center"/>
        <w:rPr>
          <w:b/>
          <w:bCs/>
        </w:rPr>
      </w:pPr>
    </w:p>
    <w:p w:rsidR="000144A8" w:rsidRDefault="000144A8" w:rsidP="006671B8">
      <w:pPr>
        <w:jc w:val="center"/>
        <w:rPr>
          <w:b/>
          <w:bCs/>
        </w:rPr>
      </w:pPr>
    </w:p>
    <w:p w:rsidR="000144A8" w:rsidRDefault="000144A8" w:rsidP="006671B8">
      <w:pPr>
        <w:jc w:val="center"/>
        <w:rPr>
          <w:b/>
          <w:bCs/>
        </w:rPr>
      </w:pPr>
    </w:p>
    <w:p w:rsidR="000144A8" w:rsidRDefault="000144A8" w:rsidP="006671B8">
      <w:pPr>
        <w:jc w:val="center"/>
        <w:rPr>
          <w:b/>
          <w:bCs/>
        </w:rPr>
      </w:pPr>
    </w:p>
    <w:p w:rsidR="000144A8" w:rsidRDefault="000144A8" w:rsidP="006671B8">
      <w:pPr>
        <w:jc w:val="center"/>
        <w:rPr>
          <w:b/>
          <w:bCs/>
        </w:rPr>
      </w:pPr>
    </w:p>
    <w:p w:rsidR="000144A8" w:rsidRDefault="000144A8" w:rsidP="006671B8">
      <w:pPr>
        <w:jc w:val="center"/>
        <w:rPr>
          <w:b/>
          <w:bCs/>
        </w:rPr>
      </w:pPr>
    </w:p>
    <w:p w:rsidR="000144A8" w:rsidRDefault="000144A8" w:rsidP="006671B8">
      <w:pPr>
        <w:jc w:val="center"/>
        <w:rPr>
          <w:b/>
          <w:bCs/>
        </w:rPr>
      </w:pPr>
    </w:p>
    <w:p w:rsidR="000144A8" w:rsidRDefault="000144A8" w:rsidP="006671B8">
      <w:pPr>
        <w:jc w:val="center"/>
        <w:rPr>
          <w:b/>
          <w:bCs/>
        </w:rPr>
      </w:pPr>
    </w:p>
    <w:p w:rsidR="000144A8" w:rsidRDefault="000144A8" w:rsidP="006671B8">
      <w:pPr>
        <w:jc w:val="center"/>
        <w:rPr>
          <w:b/>
          <w:bCs/>
        </w:rPr>
      </w:pPr>
    </w:p>
    <w:p w:rsidR="000144A8" w:rsidRDefault="000144A8" w:rsidP="006671B8">
      <w:pPr>
        <w:jc w:val="center"/>
        <w:rPr>
          <w:b/>
          <w:bCs/>
        </w:rPr>
      </w:pPr>
    </w:p>
    <w:p w:rsidR="000144A8" w:rsidRDefault="000144A8" w:rsidP="006671B8">
      <w:pPr>
        <w:jc w:val="center"/>
        <w:rPr>
          <w:b/>
          <w:bCs/>
        </w:rPr>
      </w:pPr>
    </w:p>
    <w:p w:rsidR="000144A8" w:rsidRDefault="000144A8" w:rsidP="006671B8">
      <w:pPr>
        <w:jc w:val="center"/>
        <w:rPr>
          <w:b/>
          <w:bCs/>
        </w:rPr>
      </w:pPr>
    </w:p>
    <w:p w:rsidR="000144A8" w:rsidRDefault="000144A8" w:rsidP="006671B8">
      <w:pPr>
        <w:jc w:val="center"/>
        <w:rPr>
          <w:b/>
          <w:bCs/>
        </w:rPr>
      </w:pPr>
    </w:p>
    <w:p w:rsidR="000144A8" w:rsidRDefault="000144A8" w:rsidP="006671B8">
      <w:pPr>
        <w:jc w:val="center"/>
        <w:rPr>
          <w:b/>
          <w:bCs/>
        </w:rPr>
      </w:pPr>
    </w:p>
    <w:p w:rsidR="000144A8" w:rsidRDefault="000144A8" w:rsidP="006671B8">
      <w:pPr>
        <w:jc w:val="center"/>
        <w:rPr>
          <w:b/>
          <w:bCs/>
        </w:rPr>
      </w:pPr>
    </w:p>
    <w:p w:rsidR="000144A8" w:rsidRDefault="000144A8" w:rsidP="006671B8">
      <w:pPr>
        <w:jc w:val="center"/>
        <w:rPr>
          <w:b/>
          <w:bCs/>
        </w:rPr>
      </w:pPr>
    </w:p>
    <w:p w:rsidR="000144A8" w:rsidRDefault="000144A8" w:rsidP="006671B8">
      <w:pPr>
        <w:jc w:val="center"/>
        <w:rPr>
          <w:b/>
          <w:bCs/>
        </w:rPr>
      </w:pPr>
    </w:p>
    <w:p w:rsidR="000144A8" w:rsidRDefault="000144A8" w:rsidP="006671B8">
      <w:pPr>
        <w:jc w:val="center"/>
        <w:rPr>
          <w:b/>
          <w:bCs/>
        </w:rPr>
      </w:pPr>
    </w:p>
    <w:p w:rsidR="000144A8" w:rsidRDefault="000144A8" w:rsidP="006671B8">
      <w:pPr>
        <w:jc w:val="center"/>
        <w:rPr>
          <w:b/>
          <w:bCs/>
        </w:rPr>
      </w:pPr>
    </w:p>
    <w:p w:rsidR="000144A8" w:rsidRDefault="000144A8" w:rsidP="006671B8">
      <w:pPr>
        <w:jc w:val="center"/>
        <w:rPr>
          <w:b/>
          <w:bCs/>
        </w:rPr>
      </w:pPr>
    </w:p>
    <w:p w:rsidR="000144A8" w:rsidRDefault="000144A8" w:rsidP="006671B8">
      <w:pPr>
        <w:jc w:val="center"/>
        <w:rPr>
          <w:b/>
          <w:bCs/>
        </w:rPr>
      </w:pPr>
    </w:p>
    <w:p w:rsidR="000144A8" w:rsidRDefault="000144A8" w:rsidP="006671B8">
      <w:pPr>
        <w:jc w:val="center"/>
        <w:rPr>
          <w:b/>
          <w:bCs/>
        </w:rPr>
      </w:pPr>
    </w:p>
    <w:p w:rsidR="000144A8" w:rsidRDefault="000144A8" w:rsidP="006671B8">
      <w:pPr>
        <w:jc w:val="center"/>
        <w:rPr>
          <w:b/>
          <w:bCs/>
        </w:rPr>
      </w:pPr>
    </w:p>
    <w:p w:rsidR="000144A8" w:rsidRDefault="000144A8" w:rsidP="006671B8">
      <w:pPr>
        <w:jc w:val="center"/>
        <w:rPr>
          <w:b/>
          <w:bCs/>
        </w:rPr>
      </w:pPr>
    </w:p>
    <w:p w:rsidR="000144A8" w:rsidRDefault="000144A8" w:rsidP="006671B8">
      <w:pPr>
        <w:jc w:val="center"/>
        <w:rPr>
          <w:b/>
          <w:bCs/>
        </w:rPr>
      </w:pPr>
    </w:p>
    <w:p w:rsidR="000144A8" w:rsidRDefault="000144A8" w:rsidP="006671B8">
      <w:pPr>
        <w:jc w:val="center"/>
        <w:rPr>
          <w:b/>
          <w:bCs/>
        </w:rPr>
      </w:pPr>
    </w:p>
    <w:p w:rsidR="000144A8" w:rsidRDefault="000144A8" w:rsidP="006671B8">
      <w:pPr>
        <w:jc w:val="center"/>
        <w:rPr>
          <w:b/>
          <w:bCs/>
        </w:rPr>
      </w:pPr>
    </w:p>
    <w:p w:rsidR="000144A8" w:rsidRDefault="000144A8" w:rsidP="006671B8">
      <w:pPr>
        <w:jc w:val="center"/>
        <w:rPr>
          <w:b/>
          <w:bCs/>
        </w:rPr>
      </w:pPr>
    </w:p>
    <w:p w:rsidR="000144A8" w:rsidRDefault="000144A8" w:rsidP="006671B8">
      <w:pPr>
        <w:jc w:val="center"/>
        <w:rPr>
          <w:b/>
          <w:bCs/>
        </w:rPr>
      </w:pPr>
    </w:p>
    <w:p w:rsidR="000144A8" w:rsidRDefault="000144A8" w:rsidP="006671B8">
      <w:pPr>
        <w:jc w:val="center"/>
        <w:rPr>
          <w:b/>
          <w:bCs/>
        </w:rPr>
      </w:pPr>
    </w:p>
    <w:p w:rsidR="000144A8" w:rsidRDefault="000144A8" w:rsidP="006671B8">
      <w:pPr>
        <w:jc w:val="center"/>
        <w:rPr>
          <w:b/>
          <w:bCs/>
        </w:rPr>
      </w:pPr>
    </w:p>
    <w:p w:rsidR="000144A8" w:rsidRDefault="000144A8" w:rsidP="006671B8">
      <w:pPr>
        <w:jc w:val="center"/>
        <w:rPr>
          <w:b/>
          <w:bCs/>
        </w:rPr>
      </w:pPr>
    </w:p>
    <w:p w:rsidR="000144A8" w:rsidRDefault="000144A8" w:rsidP="006671B8">
      <w:pPr>
        <w:jc w:val="center"/>
        <w:rPr>
          <w:b/>
          <w:bCs/>
        </w:rPr>
      </w:pPr>
    </w:p>
    <w:p w:rsidR="000144A8" w:rsidRPr="006C2B60" w:rsidRDefault="000144A8" w:rsidP="006671B8">
      <w:pPr>
        <w:jc w:val="center"/>
        <w:rPr>
          <w:b/>
          <w:bCs/>
        </w:rPr>
      </w:pPr>
      <w:r>
        <w:rPr>
          <w:b/>
          <w:bCs/>
        </w:rPr>
        <w:t xml:space="preserve">PROJE </w:t>
      </w:r>
      <w:r w:rsidRPr="006C2B60">
        <w:rPr>
          <w:b/>
          <w:bCs/>
        </w:rPr>
        <w:t xml:space="preserve"> DEĞERLENDİRME ÖLÇEĞİ</w:t>
      </w:r>
    </w:p>
    <w:p w:rsidR="000144A8" w:rsidRPr="006C2B60" w:rsidRDefault="000144A8" w:rsidP="006671B8"/>
    <w:tbl>
      <w:tblPr>
        <w:tblW w:w="955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918"/>
        <w:gridCol w:w="720"/>
        <w:gridCol w:w="915"/>
      </w:tblGrid>
      <w:tr w:rsidR="000144A8" w:rsidRPr="006C2B60">
        <w:trPr>
          <w:trHeight w:val="680"/>
        </w:trPr>
        <w:tc>
          <w:tcPr>
            <w:tcW w:w="9553" w:type="dxa"/>
            <w:gridSpan w:val="3"/>
            <w:vAlign w:val="center"/>
          </w:tcPr>
          <w:p w:rsidR="000144A8" w:rsidRDefault="000144A8" w:rsidP="00DB2173">
            <w:pPr>
              <w:tabs>
                <w:tab w:val="left" w:pos="2230"/>
              </w:tabs>
            </w:pPr>
            <w:r w:rsidRPr="006C2B60">
              <w:t>Öğre</w:t>
            </w:r>
            <w:r>
              <w:t>ncinin Adı Soyadı</w:t>
            </w:r>
            <w:r>
              <w:rPr>
                <w:sz w:val="2"/>
                <w:szCs w:val="2"/>
              </w:rPr>
              <w:t xml:space="preserve">  </w:t>
            </w:r>
            <w:r>
              <w:t>:                                                      No:               Sınıfı:</w:t>
            </w:r>
          </w:p>
          <w:p w:rsidR="000144A8" w:rsidRPr="00452991" w:rsidRDefault="000144A8" w:rsidP="00DB2173">
            <w:pPr>
              <w:tabs>
                <w:tab w:val="left" w:pos="2230"/>
              </w:tabs>
              <w:rPr>
                <w:sz w:val="4"/>
                <w:szCs w:val="4"/>
              </w:rPr>
            </w:pPr>
            <w:r>
              <w:t>Görev</w:t>
            </w:r>
            <w:r w:rsidRPr="006C2B60">
              <w:t xml:space="preserve"> Konusu</w:t>
            </w:r>
            <w:r>
              <w:t xml:space="preserve">              :             </w:t>
            </w:r>
            <w:r w:rsidRPr="000C5F19">
              <w:t xml:space="preserve">                                               </w:t>
            </w:r>
            <w:r>
              <w:t xml:space="preserve">              </w:t>
            </w:r>
            <w:r w:rsidRPr="006C2B60">
              <w:t>Tarih</w:t>
            </w:r>
            <w:r>
              <w:rPr>
                <w:sz w:val="2"/>
                <w:szCs w:val="2"/>
              </w:rPr>
              <w:t xml:space="preserve">   </w:t>
            </w:r>
            <w:r w:rsidRPr="006C2B60">
              <w:t xml:space="preserve">: </w:t>
            </w:r>
          </w:p>
        </w:tc>
      </w:tr>
      <w:tr w:rsidR="000144A8" w:rsidRPr="006C2B60">
        <w:trPr>
          <w:trHeight w:val="366"/>
        </w:trPr>
        <w:tc>
          <w:tcPr>
            <w:tcW w:w="7918" w:type="dxa"/>
          </w:tcPr>
          <w:p w:rsidR="000144A8" w:rsidRPr="006C2B60" w:rsidRDefault="000144A8" w:rsidP="00DB2173">
            <w:r w:rsidRPr="006C2B60">
              <w:t>DEĞERLENDİRME ÖLÇÜTLERİ</w:t>
            </w:r>
          </w:p>
        </w:tc>
        <w:tc>
          <w:tcPr>
            <w:tcW w:w="720" w:type="dxa"/>
          </w:tcPr>
          <w:p w:rsidR="000144A8" w:rsidRPr="006C2B60" w:rsidRDefault="000144A8" w:rsidP="00DB2173"/>
        </w:tc>
        <w:tc>
          <w:tcPr>
            <w:tcW w:w="915" w:type="dxa"/>
          </w:tcPr>
          <w:p w:rsidR="000144A8" w:rsidRPr="006C2B60" w:rsidRDefault="000144A8" w:rsidP="00DB2173">
            <w:r>
              <w:t xml:space="preserve">Alınan </w:t>
            </w:r>
            <w:r w:rsidRPr="006C2B60">
              <w:t>Puan</w:t>
            </w:r>
          </w:p>
        </w:tc>
      </w:tr>
      <w:tr w:rsidR="000144A8" w:rsidRPr="006C2B60">
        <w:trPr>
          <w:trHeight w:val="516"/>
        </w:trPr>
        <w:tc>
          <w:tcPr>
            <w:tcW w:w="7918" w:type="dxa"/>
            <w:vAlign w:val="center"/>
          </w:tcPr>
          <w:p w:rsidR="000144A8" w:rsidRPr="006C2B60" w:rsidRDefault="000144A8" w:rsidP="00DB2173">
            <w:r w:rsidRPr="006C2B60">
              <w:t>Zamanı iyi kullanma</w:t>
            </w:r>
          </w:p>
        </w:tc>
        <w:tc>
          <w:tcPr>
            <w:tcW w:w="720" w:type="dxa"/>
            <w:vAlign w:val="center"/>
          </w:tcPr>
          <w:p w:rsidR="000144A8" w:rsidRPr="006C2B60" w:rsidRDefault="000144A8" w:rsidP="00DB2173">
            <w:r>
              <w:t>10</w:t>
            </w:r>
          </w:p>
        </w:tc>
        <w:tc>
          <w:tcPr>
            <w:tcW w:w="915" w:type="dxa"/>
            <w:vAlign w:val="center"/>
          </w:tcPr>
          <w:p w:rsidR="000144A8" w:rsidRPr="006C2B60" w:rsidRDefault="000144A8" w:rsidP="00DB2173">
            <w:pPr>
              <w:jc w:val="center"/>
            </w:pPr>
          </w:p>
        </w:tc>
      </w:tr>
      <w:tr w:rsidR="000144A8" w:rsidRPr="006C2B60">
        <w:trPr>
          <w:trHeight w:val="540"/>
        </w:trPr>
        <w:tc>
          <w:tcPr>
            <w:tcW w:w="7918" w:type="dxa"/>
            <w:vAlign w:val="center"/>
          </w:tcPr>
          <w:p w:rsidR="000144A8" w:rsidRDefault="000144A8" w:rsidP="00DB2173">
            <w:r>
              <w:t>HAZIRLIK-</w:t>
            </w:r>
          </w:p>
          <w:p w:rsidR="000144A8" w:rsidRPr="006C2B60" w:rsidRDefault="000144A8" w:rsidP="00DB2173">
            <w:r w:rsidRPr="006C2B60">
              <w:t>Farklı bilgi kaynakları kullanarak bilgi ve veri toplama</w:t>
            </w:r>
            <w:r>
              <w:t>,</w:t>
            </w:r>
            <w:r w:rsidRPr="006C2B60">
              <w:t xml:space="preserve"> </w:t>
            </w:r>
            <w:r>
              <w:t>b</w:t>
            </w:r>
            <w:r w:rsidRPr="006C2B60">
              <w:t xml:space="preserve">ilgilerin bir </w:t>
            </w:r>
            <w:r>
              <w:t xml:space="preserve">  </w:t>
            </w:r>
            <w:r w:rsidRPr="006C2B60">
              <w:t>bütün haline getirilmesi</w:t>
            </w:r>
          </w:p>
        </w:tc>
        <w:tc>
          <w:tcPr>
            <w:tcW w:w="720" w:type="dxa"/>
            <w:vAlign w:val="center"/>
          </w:tcPr>
          <w:p w:rsidR="000144A8" w:rsidRPr="006C2B60" w:rsidRDefault="000144A8" w:rsidP="00DB2173">
            <w:r>
              <w:t>10</w:t>
            </w:r>
          </w:p>
        </w:tc>
        <w:tc>
          <w:tcPr>
            <w:tcW w:w="915" w:type="dxa"/>
            <w:vAlign w:val="center"/>
          </w:tcPr>
          <w:p w:rsidR="000144A8" w:rsidRPr="006C2B60" w:rsidRDefault="000144A8" w:rsidP="00DB2173">
            <w:pPr>
              <w:jc w:val="center"/>
            </w:pPr>
          </w:p>
        </w:tc>
      </w:tr>
      <w:tr w:rsidR="000144A8" w:rsidRPr="006C2B60">
        <w:trPr>
          <w:trHeight w:val="540"/>
        </w:trPr>
        <w:tc>
          <w:tcPr>
            <w:tcW w:w="7918" w:type="dxa"/>
            <w:vAlign w:val="center"/>
          </w:tcPr>
          <w:p w:rsidR="000144A8" w:rsidRDefault="000144A8" w:rsidP="00DB2173">
            <w:r>
              <w:t>DÜZEN</w:t>
            </w:r>
          </w:p>
          <w:p w:rsidR="000144A8" w:rsidRPr="006C2B60" w:rsidRDefault="000144A8" w:rsidP="00DB2173">
            <w:r w:rsidRPr="006C2B60">
              <w:t xml:space="preserve">Raporun </w:t>
            </w:r>
            <w:r>
              <w:t xml:space="preserve"> </w:t>
            </w:r>
            <w:r w:rsidRPr="006C2B60">
              <w:t>düzeni, görünüşü, yazım kurallarına uygunluğu</w:t>
            </w:r>
            <w:r>
              <w:t xml:space="preserve"> .</w:t>
            </w:r>
          </w:p>
        </w:tc>
        <w:tc>
          <w:tcPr>
            <w:tcW w:w="720" w:type="dxa"/>
            <w:vAlign w:val="center"/>
          </w:tcPr>
          <w:p w:rsidR="000144A8" w:rsidRPr="006C2B60" w:rsidRDefault="000144A8" w:rsidP="00DB2173">
            <w:r>
              <w:t>20</w:t>
            </w:r>
          </w:p>
        </w:tc>
        <w:tc>
          <w:tcPr>
            <w:tcW w:w="915" w:type="dxa"/>
            <w:vAlign w:val="center"/>
          </w:tcPr>
          <w:p w:rsidR="000144A8" w:rsidRPr="006C2B60" w:rsidRDefault="000144A8" w:rsidP="00DB2173">
            <w:pPr>
              <w:jc w:val="center"/>
            </w:pPr>
          </w:p>
        </w:tc>
      </w:tr>
      <w:tr w:rsidR="000144A8" w:rsidRPr="006C2B60">
        <w:trPr>
          <w:trHeight w:val="865"/>
        </w:trPr>
        <w:tc>
          <w:tcPr>
            <w:tcW w:w="7918" w:type="dxa"/>
          </w:tcPr>
          <w:p w:rsidR="000144A8" w:rsidRDefault="000144A8" w:rsidP="00DB2173">
            <w:r>
              <w:t>İÇERİK</w:t>
            </w:r>
          </w:p>
          <w:p w:rsidR="000144A8" w:rsidRDefault="000144A8" w:rsidP="00DB2173">
            <w:r w:rsidRPr="006C2B60">
              <w:t>Ortaya çıkan ürünün konunun amacına uygunluğu</w:t>
            </w:r>
            <w:r>
              <w:t>:</w:t>
            </w:r>
          </w:p>
          <w:p w:rsidR="000144A8" w:rsidRDefault="000144A8" w:rsidP="00DB2173">
            <w:r>
              <w:t>*Belirtilen geometrik şeklin doğruluğu</w:t>
            </w:r>
          </w:p>
          <w:p w:rsidR="000144A8" w:rsidRPr="006C2B60" w:rsidRDefault="000144A8" w:rsidP="00DB2173">
            <w:r>
              <w:t>*Kenar ,ayrıt ve açı özelliklerinin belirtilmesi</w:t>
            </w:r>
          </w:p>
        </w:tc>
        <w:tc>
          <w:tcPr>
            <w:tcW w:w="720" w:type="dxa"/>
            <w:vAlign w:val="center"/>
          </w:tcPr>
          <w:p w:rsidR="000144A8" w:rsidRPr="006C2B60" w:rsidRDefault="000144A8" w:rsidP="00DB2173">
            <w:r>
              <w:t>30</w:t>
            </w:r>
          </w:p>
        </w:tc>
        <w:tc>
          <w:tcPr>
            <w:tcW w:w="915" w:type="dxa"/>
            <w:vAlign w:val="center"/>
          </w:tcPr>
          <w:p w:rsidR="000144A8" w:rsidRPr="006C2B60" w:rsidRDefault="000144A8" w:rsidP="00DB2173">
            <w:pPr>
              <w:jc w:val="center"/>
            </w:pPr>
          </w:p>
        </w:tc>
      </w:tr>
      <w:tr w:rsidR="000144A8" w:rsidRPr="006C2B60">
        <w:trPr>
          <w:trHeight w:val="433"/>
        </w:trPr>
        <w:tc>
          <w:tcPr>
            <w:tcW w:w="7918" w:type="dxa"/>
          </w:tcPr>
          <w:p w:rsidR="000144A8" w:rsidRDefault="000144A8" w:rsidP="00DB2173">
            <w:r>
              <w:t>SUNU YAPMA (ANLATIM)</w:t>
            </w:r>
          </w:p>
          <w:p w:rsidR="000144A8" w:rsidRPr="006C2B60" w:rsidRDefault="000144A8" w:rsidP="00DB2173">
            <w:r>
              <w:t>Görev</w:t>
            </w:r>
            <w:r w:rsidRPr="006C2B60">
              <w:t xml:space="preserve"> konusu ile ilgili temel kavramları anlama, anlatma</w:t>
            </w:r>
          </w:p>
        </w:tc>
        <w:tc>
          <w:tcPr>
            <w:tcW w:w="720" w:type="dxa"/>
          </w:tcPr>
          <w:p w:rsidR="000144A8" w:rsidRPr="006C2B60" w:rsidRDefault="000144A8" w:rsidP="00DB2173">
            <w:r>
              <w:t>25</w:t>
            </w:r>
          </w:p>
        </w:tc>
        <w:tc>
          <w:tcPr>
            <w:tcW w:w="915" w:type="dxa"/>
          </w:tcPr>
          <w:p w:rsidR="000144A8" w:rsidRPr="006C2B60" w:rsidRDefault="000144A8" w:rsidP="00DB2173"/>
        </w:tc>
      </w:tr>
      <w:tr w:rsidR="000144A8" w:rsidRPr="006C2B60">
        <w:trPr>
          <w:trHeight w:val="351"/>
        </w:trPr>
        <w:tc>
          <w:tcPr>
            <w:tcW w:w="7918" w:type="dxa"/>
          </w:tcPr>
          <w:p w:rsidR="000144A8" w:rsidRPr="006C2B60" w:rsidRDefault="000144A8" w:rsidP="00DB2173">
            <w:r w:rsidRPr="006C2B60">
              <w:t>Kaynakçanın belirtilmesi</w:t>
            </w:r>
          </w:p>
        </w:tc>
        <w:tc>
          <w:tcPr>
            <w:tcW w:w="720" w:type="dxa"/>
          </w:tcPr>
          <w:p w:rsidR="000144A8" w:rsidRPr="006C2B60" w:rsidRDefault="000144A8" w:rsidP="00DB2173">
            <w:r>
              <w:t>5</w:t>
            </w:r>
          </w:p>
        </w:tc>
        <w:tc>
          <w:tcPr>
            <w:tcW w:w="915" w:type="dxa"/>
          </w:tcPr>
          <w:p w:rsidR="000144A8" w:rsidRPr="006C2B60" w:rsidRDefault="000144A8" w:rsidP="00DB2173"/>
        </w:tc>
      </w:tr>
      <w:tr w:rsidR="000144A8" w:rsidRPr="006C2B60">
        <w:trPr>
          <w:trHeight w:val="356"/>
        </w:trPr>
        <w:tc>
          <w:tcPr>
            <w:tcW w:w="8638" w:type="dxa"/>
            <w:gridSpan w:val="2"/>
          </w:tcPr>
          <w:p w:rsidR="000144A8" w:rsidRPr="006C2B60" w:rsidRDefault="000144A8" w:rsidP="00DB2173">
            <w:r w:rsidRPr="006C2B60">
              <w:t>TOPLAM PUAN</w:t>
            </w:r>
          </w:p>
        </w:tc>
        <w:tc>
          <w:tcPr>
            <w:tcW w:w="915" w:type="dxa"/>
          </w:tcPr>
          <w:p w:rsidR="000144A8" w:rsidRPr="006C2B60" w:rsidRDefault="000144A8" w:rsidP="00DB2173"/>
        </w:tc>
      </w:tr>
    </w:tbl>
    <w:p w:rsidR="000144A8" w:rsidRDefault="000144A8" w:rsidP="006671B8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97.7pt;margin-top:9.4pt;width:150.2pt;height:115.3pt;z-index:251658752;mso-wrap-style:none;mso-position-horizontal-relative:text;mso-position-vertical-relative:text" strokecolor="white">
            <v:textbox style="mso-fit-shape-to-text:t">
              <w:txbxContent>
                <w:p w:rsidR="000144A8" w:rsidRDefault="000144A8" w:rsidP="006671B8">
                  <w:hyperlink r:id="rId5" w:history="1">
                    <w:r w:rsidRPr="00DF50BD">
                      <w:rPr>
                        <w:rFonts w:ascii="Arial" w:hAnsi="Arial" w:cs="Arial"/>
                        <w:noProof/>
                        <w:color w:val="0000CC"/>
                        <w:sz w:val="15"/>
                        <w:szCs w:val="15"/>
                      </w:rPr>
                      <w:pict>
                        <v:shapetype id="_x0000_t75" coordsize="21600,21600" o:spt="75" o:preferrelative="t" path="m@4@5l@4@11@9@11@9@5xe" filled="f" stroked="f">
                          <v:stroke joinstyle="miter"/>
                          <v:formulas>
                            <v:f eqn="if lineDrawn pixelLineWidth 0"/>
                            <v:f eqn="sum @0 1 0"/>
                            <v:f eqn="sum 0 0 @1"/>
                            <v:f eqn="prod @2 1 2"/>
                            <v:f eqn="prod @3 21600 pixelWidth"/>
                            <v:f eqn="prod @3 21600 pixelHeight"/>
                            <v:f eqn="sum @0 0 1"/>
                            <v:f eqn="prod @6 1 2"/>
                            <v:f eqn="prod @7 21600 pixelWidth"/>
                            <v:f eqn="sum @8 21600 0"/>
                            <v:f eqn="prod @7 21600 pixelHeight"/>
                            <v:f eqn="sum @10 21600 0"/>
                          </v:formulas>
                          <v:path o:extrusionok="f" gradientshapeok="t" o:connecttype="rect"/>
                          <o:lock v:ext="edit" aspectratio="t"/>
                        </v:shapetype>
                        <v:shape id="Resim 3" o:spid="_x0000_i1026" type="#_x0000_t75" alt="Tam boyutlu görseli göster" href="http://www.altiustutasarim.com/upload/piramit" style="width:133.5pt;height:107.25pt;visibility:visible" o:button="t">
                          <v:fill o:detectmouseclick="t"/>
                          <v:imagedata r:id="rId6" o:title=""/>
                        </v:shape>
                      </w:pict>
                    </w:r>
                  </w:hyperlink>
                </w:p>
              </w:txbxContent>
            </v:textbox>
          </v:shape>
        </w:pict>
      </w:r>
    </w:p>
    <w:p w:rsidR="000144A8" w:rsidRDefault="000144A8" w:rsidP="006671B8"/>
    <w:p w:rsidR="000144A8" w:rsidRPr="006254F9" w:rsidRDefault="000144A8" w:rsidP="006671B8">
      <w:pPr>
        <w:rPr>
          <w:rFonts w:ascii="Arial" w:hAnsi="Arial" w:cs="Arial"/>
          <w:color w:val="000000"/>
          <w:sz w:val="20"/>
          <w:szCs w:val="20"/>
        </w:rPr>
      </w:pPr>
      <w:r w:rsidRPr="006254F9">
        <w:rPr>
          <w:rFonts w:ascii="Arial" w:hAnsi="Arial" w:cs="Arial"/>
          <w:sz w:val="22"/>
          <w:szCs w:val="22"/>
        </w:rPr>
        <w:tab/>
      </w:r>
      <w:r w:rsidRPr="006254F9">
        <w:rPr>
          <w:rFonts w:ascii="Arial" w:hAnsi="Arial" w:cs="Arial"/>
          <w:sz w:val="22"/>
          <w:szCs w:val="22"/>
        </w:rPr>
        <w:tab/>
      </w:r>
      <w:r w:rsidRPr="006254F9">
        <w:rPr>
          <w:rFonts w:ascii="Arial" w:hAnsi="Arial" w:cs="Arial"/>
          <w:sz w:val="22"/>
          <w:szCs w:val="22"/>
        </w:rPr>
        <w:tab/>
      </w:r>
      <w:r w:rsidRPr="006254F9">
        <w:rPr>
          <w:rFonts w:ascii="Arial" w:hAnsi="Arial" w:cs="Arial"/>
          <w:sz w:val="22"/>
          <w:szCs w:val="22"/>
        </w:rPr>
        <w:tab/>
      </w:r>
      <w:r w:rsidRPr="006254F9">
        <w:rPr>
          <w:rFonts w:ascii="Arial" w:hAnsi="Arial" w:cs="Arial"/>
          <w:sz w:val="22"/>
          <w:szCs w:val="22"/>
        </w:rPr>
        <w:tab/>
      </w:r>
      <w:r w:rsidRPr="006254F9">
        <w:rPr>
          <w:rFonts w:ascii="Arial" w:hAnsi="Arial" w:cs="Arial"/>
          <w:sz w:val="22"/>
          <w:szCs w:val="22"/>
        </w:rPr>
        <w:tab/>
      </w:r>
      <w:r w:rsidRPr="006254F9">
        <w:rPr>
          <w:rFonts w:ascii="Arial" w:hAnsi="Arial" w:cs="Arial"/>
          <w:sz w:val="22"/>
          <w:szCs w:val="22"/>
        </w:rPr>
        <w:tab/>
      </w:r>
      <w:r w:rsidRPr="006254F9">
        <w:rPr>
          <w:rFonts w:ascii="Arial" w:hAnsi="Arial" w:cs="Arial"/>
          <w:sz w:val="22"/>
          <w:szCs w:val="22"/>
        </w:rPr>
        <w:tab/>
      </w:r>
      <w:r w:rsidRPr="006254F9">
        <w:rPr>
          <w:rFonts w:ascii="Arial" w:hAnsi="Arial" w:cs="Arial"/>
          <w:sz w:val="22"/>
          <w:szCs w:val="22"/>
        </w:rPr>
        <w:tab/>
      </w:r>
      <w:r w:rsidRPr="006254F9">
        <w:rPr>
          <w:rFonts w:ascii="Arial" w:hAnsi="Arial" w:cs="Arial"/>
          <w:sz w:val="22"/>
          <w:szCs w:val="22"/>
        </w:rPr>
        <w:tab/>
        <w:t xml:space="preserve">        </w:t>
      </w:r>
      <w:r>
        <w:rPr>
          <w:rFonts w:ascii="Arial" w:hAnsi="Arial" w:cs="Arial"/>
          <w:sz w:val="22"/>
          <w:szCs w:val="22"/>
        </w:rPr>
        <w:t xml:space="preserve"> </w:t>
      </w:r>
      <w:r w:rsidRPr="006254F9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Tahsin PEKEL</w:t>
      </w:r>
    </w:p>
    <w:p w:rsidR="000144A8" w:rsidRPr="006254F9" w:rsidRDefault="000144A8" w:rsidP="006671B8">
      <w:pPr>
        <w:widowControl w:val="0"/>
        <w:autoSpaceDE w:val="0"/>
        <w:autoSpaceDN w:val="0"/>
        <w:adjustRightInd w:val="0"/>
        <w:ind w:right="24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noProof/>
        </w:rPr>
        <w:pict>
          <v:shape id="_x0000_s1027" type="#_x0000_t202" style="position:absolute;margin-left:-2.15pt;margin-top:2.9pt;width:174.6pt;height:174.75pt;z-index:251657728" strokecolor="white">
            <v:textbox>
              <w:txbxContent>
                <w:p w:rsidR="000144A8" w:rsidRDefault="000144A8" w:rsidP="006671B8"/>
                <w:p w:rsidR="000144A8" w:rsidRDefault="000144A8" w:rsidP="006671B8"/>
                <w:p w:rsidR="000144A8" w:rsidRDefault="000144A8" w:rsidP="006671B8"/>
                <w:p w:rsidR="000144A8" w:rsidRDefault="000144A8" w:rsidP="006671B8">
                  <w:r>
                    <w:rPr>
                      <w:noProof/>
                    </w:rPr>
                    <w:pict>
                      <v:shape id="Resim 4" o:spid="_x0000_i1028" type="#_x0000_t75" alt="geo_166" style="width:157.5pt;height:135pt;visibility:visible">
                        <v:imagedata r:id="rId7" o:title=""/>
                      </v:shape>
                    </w:pict>
                  </w:r>
                </w:p>
                <w:p w:rsidR="000144A8" w:rsidRDefault="000144A8" w:rsidP="006671B8"/>
                <w:p w:rsidR="000144A8" w:rsidRDefault="000144A8" w:rsidP="006671B8"/>
                <w:p w:rsidR="000144A8" w:rsidRDefault="000144A8" w:rsidP="006671B8"/>
              </w:txbxContent>
            </v:textbox>
          </v:shape>
        </w:pict>
      </w:r>
      <w:r w:rsidRPr="006254F9">
        <w:rPr>
          <w:rFonts w:ascii="Arial" w:hAnsi="Arial" w:cs="Arial"/>
          <w:color w:val="000000"/>
          <w:sz w:val="22"/>
          <w:szCs w:val="22"/>
        </w:rPr>
        <w:tab/>
      </w:r>
      <w:r w:rsidRPr="006254F9">
        <w:rPr>
          <w:rFonts w:ascii="Arial" w:hAnsi="Arial" w:cs="Arial"/>
          <w:color w:val="000000"/>
          <w:sz w:val="22"/>
          <w:szCs w:val="22"/>
        </w:rPr>
        <w:tab/>
        <w:t xml:space="preserve">                                                         </w:t>
      </w:r>
      <w:r>
        <w:rPr>
          <w:rFonts w:ascii="Arial" w:hAnsi="Arial" w:cs="Arial"/>
          <w:color w:val="000000"/>
          <w:sz w:val="22"/>
          <w:szCs w:val="22"/>
        </w:rPr>
        <w:t xml:space="preserve">                              </w:t>
      </w:r>
      <w:r>
        <w:rPr>
          <w:rFonts w:ascii="Arial" w:hAnsi="Arial" w:cs="Arial"/>
          <w:color w:val="000000"/>
          <w:sz w:val="22"/>
          <w:szCs w:val="22"/>
        </w:rPr>
        <w:tab/>
        <w:t xml:space="preserve">           </w:t>
      </w:r>
      <w:r w:rsidRPr="006254F9">
        <w:rPr>
          <w:rFonts w:ascii="Arial" w:hAnsi="Arial" w:cs="Arial"/>
          <w:color w:val="000000"/>
          <w:sz w:val="20"/>
          <w:szCs w:val="20"/>
        </w:rPr>
        <w:t xml:space="preserve">Sınıf Öğretmeni  </w:t>
      </w:r>
    </w:p>
    <w:p w:rsidR="000144A8" w:rsidRDefault="000144A8" w:rsidP="006671B8">
      <w:r>
        <w:rPr>
          <w:noProof/>
        </w:rPr>
        <w:pict>
          <v:shape id="_x0000_s1028" type="#_x0000_t202" style="position:absolute;margin-left:178.8pt;margin-top:52.9pt;width:333.8pt;height:237pt;z-index:251656704" strokecolor="white">
            <v:textbox>
              <w:txbxContent>
                <w:p w:rsidR="000144A8" w:rsidRDefault="000144A8" w:rsidP="006671B8"/>
                <w:p w:rsidR="000144A8" w:rsidRDefault="000144A8" w:rsidP="006671B8"/>
                <w:p w:rsidR="000144A8" w:rsidRDefault="000144A8" w:rsidP="006671B8"/>
                <w:p w:rsidR="000144A8" w:rsidRDefault="000144A8" w:rsidP="006671B8">
                  <w:r>
                    <w:rPr>
                      <w:noProof/>
                    </w:rPr>
                    <w:pict>
                      <v:shape id="Resim 5" o:spid="_x0000_i1030" type="#_x0000_t75" alt="dik-prizmalar" style="width:4in;height:137.25pt;visibility:visible">
                        <v:imagedata r:id="rId8" o:title=""/>
                      </v:shape>
                    </w:pict>
                  </w:r>
                </w:p>
                <w:p w:rsidR="000144A8" w:rsidRDefault="000144A8" w:rsidP="006671B8"/>
              </w:txbxContent>
            </v:textbox>
          </v:shape>
        </w:pict>
      </w:r>
    </w:p>
    <w:p w:rsidR="000144A8" w:rsidRDefault="000144A8"/>
    <w:sectPr w:rsidR="000144A8" w:rsidSect="004A275A">
      <w:pgSz w:w="11906" w:h="16838"/>
      <w:pgMar w:top="567" w:right="567" w:bottom="567" w:left="102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E957DF"/>
    <w:multiLevelType w:val="hybridMultilevel"/>
    <w:tmpl w:val="8BACBEE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671B8"/>
    <w:rsid w:val="00000A72"/>
    <w:rsid w:val="000144A8"/>
    <w:rsid w:val="00092874"/>
    <w:rsid w:val="000C5F19"/>
    <w:rsid w:val="000D619C"/>
    <w:rsid w:val="001E4C7D"/>
    <w:rsid w:val="002B53E8"/>
    <w:rsid w:val="00322B41"/>
    <w:rsid w:val="003C1D55"/>
    <w:rsid w:val="00452991"/>
    <w:rsid w:val="004746FD"/>
    <w:rsid w:val="004A275A"/>
    <w:rsid w:val="00553939"/>
    <w:rsid w:val="006254F9"/>
    <w:rsid w:val="006671B8"/>
    <w:rsid w:val="006C2B60"/>
    <w:rsid w:val="00760A7A"/>
    <w:rsid w:val="008E076E"/>
    <w:rsid w:val="008E179B"/>
    <w:rsid w:val="0094697C"/>
    <w:rsid w:val="00960A98"/>
    <w:rsid w:val="00DB2173"/>
    <w:rsid w:val="00DF50BD"/>
    <w:rsid w:val="00F20F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71B8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6671B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671B8"/>
    <w:rPr>
      <w:rFonts w:ascii="Tahoma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://www.altiustutasarim.com/upload/piramit.gif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2</Pages>
  <Words>250</Words>
  <Characters>1431</Characters>
  <Application>Microsoft Office Outlook</Application>
  <DocSecurity>0</DocSecurity>
  <Lines>0</Lines>
  <Paragraphs>0</Paragraphs>
  <ScaleCrop>false</ScaleCrop>
  <Company>uSER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GENÇOSMAN  İLKÖĞRETİM OKULU</dc:title>
  <dc:subject/>
  <dc:creator>PC</dc:creator>
  <cp:keywords/>
  <dc:description/>
  <cp:lastModifiedBy>PERFECT XP PC1</cp:lastModifiedBy>
  <cp:revision>3</cp:revision>
  <dcterms:created xsi:type="dcterms:W3CDTF">2010-05-29T16:25:00Z</dcterms:created>
  <dcterms:modified xsi:type="dcterms:W3CDTF">2010-05-29T16:59:00Z</dcterms:modified>
</cp:coreProperties>
</file>