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C4" w:rsidRDefault="00254BC4">
      <w:r w:rsidRPr="00333721">
        <w:rPr>
          <w:b/>
          <w:i/>
        </w:rPr>
        <w:t>Soru1:</w:t>
      </w:r>
      <w:r>
        <w:t xml:space="preserve">  </w:t>
      </w:r>
      <w:r>
        <w:tab/>
        <w:t>12 tane  kaleme 1……………………denir.    20 tane kaleme 2……………………….denir.</w:t>
      </w:r>
    </w:p>
    <w:p w:rsidR="00254BC4" w:rsidRDefault="00254BC4">
      <w:r w:rsidRPr="00333721">
        <w:rPr>
          <w:b/>
          <w:i/>
        </w:rPr>
        <w:t>Soru2:</w:t>
      </w:r>
      <w:r>
        <w:t xml:space="preserve"> </w:t>
      </w:r>
      <w:r>
        <w:tab/>
        <w:t>Aşağıdaki sayıların okunuşlarını yazınız.</w:t>
      </w:r>
    </w:p>
    <w:p w:rsidR="00254BC4" w:rsidRDefault="00254BC4">
      <w:r>
        <w:tab/>
        <w:t>342…………………………………………………..    243………………………………………………………………..</w:t>
      </w:r>
    </w:p>
    <w:p w:rsidR="00254BC4" w:rsidRDefault="00254BC4">
      <w:r>
        <w:tab/>
        <w:t>425…………………………………………………..</w:t>
      </w:r>
      <w:r>
        <w:tab/>
        <w:t>524………………………………………………………………..</w:t>
      </w:r>
    </w:p>
    <w:p w:rsidR="00254BC4" w:rsidRDefault="00254BC4">
      <w:r>
        <w:tab/>
        <w:t>642…………………………………………………...</w:t>
      </w:r>
      <w:r>
        <w:tab/>
        <w:t>246………………………………………………………………..</w:t>
      </w:r>
    </w:p>
    <w:p w:rsidR="00254BC4" w:rsidRDefault="00254BC4">
      <w:r>
        <w:tab/>
        <w:t>571……………………………………………………</w:t>
      </w:r>
      <w:r>
        <w:tab/>
        <w:t>175…………………………………………………………………</w:t>
      </w:r>
    </w:p>
    <w:p w:rsidR="00254BC4" w:rsidRDefault="00254BC4">
      <w:r>
        <w:tab/>
        <w:t>632 …………………………………………………..</w:t>
      </w:r>
      <w:r>
        <w:tab/>
        <w:t>236………………………………………………………………..</w:t>
      </w:r>
    </w:p>
    <w:p w:rsidR="00254BC4" w:rsidRDefault="00254BC4">
      <w:r w:rsidRPr="00333721">
        <w:rPr>
          <w:b/>
          <w:i/>
        </w:rPr>
        <w:t>Soru3:</w:t>
      </w:r>
      <w:r>
        <w:t xml:space="preserve"> </w:t>
      </w:r>
      <w:r>
        <w:tab/>
        <w:t>Okunuşları verilen sayıları yazınız.</w:t>
      </w:r>
    </w:p>
    <w:p w:rsidR="00254BC4" w:rsidRDefault="00254BC4">
      <w:r>
        <w:tab/>
        <w:t xml:space="preserve">Üç yüz yirmi altı………………………………… </w:t>
      </w:r>
      <w:r>
        <w:tab/>
      </w:r>
      <w:r>
        <w:tab/>
        <w:t>üç yüz altmış iki……………………..</w:t>
      </w:r>
    </w:p>
    <w:p w:rsidR="00254BC4" w:rsidRDefault="00254BC4">
      <w:r>
        <w:tab/>
        <w:t xml:space="preserve">Yedi yüz on beş………………………………… </w:t>
      </w:r>
      <w:r>
        <w:tab/>
      </w:r>
      <w:r>
        <w:tab/>
        <w:t>yedi yüz elli bir……………………….</w:t>
      </w:r>
    </w:p>
    <w:p w:rsidR="00254BC4" w:rsidRDefault="00254BC4">
      <w:r>
        <w:tab/>
        <w:t xml:space="preserve">Dört yüz yirmi altı…………………………….. </w:t>
      </w:r>
      <w:r>
        <w:tab/>
      </w:r>
      <w:r>
        <w:tab/>
        <w:t>dört yüz altmış iki…………………...</w:t>
      </w:r>
    </w:p>
    <w:p w:rsidR="00254BC4" w:rsidRDefault="00254BC4" w:rsidP="00965F8D">
      <w:pPr>
        <w:ind w:firstLine="708"/>
      </w:pPr>
      <w:r>
        <w:t xml:space="preserve">İki yüz elli dört………………………………….. </w:t>
      </w:r>
      <w:r>
        <w:tab/>
      </w:r>
      <w:r>
        <w:tab/>
        <w:t>iki yüz kırk beş………………………...</w:t>
      </w:r>
    </w:p>
    <w:p w:rsidR="00254BC4" w:rsidRDefault="00254BC4" w:rsidP="00965F8D">
      <w:pPr>
        <w:ind w:firstLine="708"/>
      </w:pPr>
      <w:r>
        <w:t xml:space="preserve">Dört yüz yirmi üç………………………………. </w:t>
      </w:r>
      <w:r>
        <w:tab/>
      </w:r>
      <w:r>
        <w:tab/>
        <w:t>Dört yüz otuz iki………………………</w:t>
      </w:r>
    </w:p>
    <w:p w:rsidR="00254BC4" w:rsidRDefault="00254BC4" w:rsidP="00965F8D">
      <w:r w:rsidRPr="00333721">
        <w:rPr>
          <w:b/>
          <w:i/>
          <w:sz w:val="24"/>
          <w:szCs w:val="24"/>
        </w:rPr>
        <w:t>Soru4:</w:t>
      </w:r>
      <w:r>
        <w:t xml:space="preserve">     4 onluk 6 birlik 3 yüzlükten oluşan sayı……………………..dır.</w:t>
      </w:r>
    </w:p>
    <w:p w:rsidR="00254BC4" w:rsidRDefault="00254BC4" w:rsidP="00965F8D">
      <w:r>
        <w:tab/>
        <w:t xml:space="preserve">  5 birlik 4 onluk 1 yüzlükten oluşan sayı………………………tir.</w:t>
      </w:r>
    </w:p>
    <w:p w:rsidR="00254BC4" w:rsidRDefault="00254BC4" w:rsidP="00965F8D">
      <w:r>
        <w:tab/>
        <w:t xml:space="preserve">  5 yüzlük 4 onluk 5 birlikten oluşan sayı………………………….tir.</w:t>
      </w:r>
    </w:p>
    <w:p w:rsidR="00254BC4" w:rsidRDefault="00254BC4" w:rsidP="00965F8D">
      <w:r w:rsidRPr="00333721">
        <w:rPr>
          <w:b/>
          <w:i/>
          <w:sz w:val="24"/>
          <w:szCs w:val="24"/>
        </w:rPr>
        <w:t>Soru5:</w:t>
      </w:r>
      <w:r>
        <w:t xml:space="preserve">  Aşağıdaki sayıların basamak adlarını ve basamak değerlerini yazınız?</w:t>
      </w: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1"/>
        <w:gridCol w:w="1331"/>
        <w:gridCol w:w="1331"/>
        <w:gridCol w:w="1331"/>
        <w:gridCol w:w="1331"/>
        <w:gridCol w:w="1331"/>
        <w:gridCol w:w="1331"/>
      </w:tblGrid>
      <w:tr w:rsidR="00254BC4" w:rsidRPr="00780EA9" w:rsidTr="00780EA9">
        <w:trPr>
          <w:trHeight w:val="448"/>
        </w:trPr>
        <w:tc>
          <w:tcPr>
            <w:tcW w:w="3993" w:type="dxa"/>
            <w:gridSpan w:val="3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BASAMAK ADLARI</w:t>
            </w:r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254BC4" w:rsidRPr="00780EA9" w:rsidRDefault="00254BC4" w:rsidP="00780EA9">
            <w:pPr>
              <w:spacing w:after="0" w:line="240" w:lineRule="auto"/>
            </w:pPr>
          </w:p>
        </w:tc>
        <w:tc>
          <w:tcPr>
            <w:tcW w:w="3993" w:type="dxa"/>
            <w:gridSpan w:val="3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BASAMAK DEĞERİ</w:t>
            </w:r>
          </w:p>
        </w:tc>
      </w:tr>
      <w:tr w:rsidR="00254BC4" w:rsidRPr="00780EA9" w:rsidTr="00780EA9">
        <w:trPr>
          <w:trHeight w:val="423"/>
        </w:trPr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5</w:t>
            </w: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7</w:t>
            </w: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1</w:t>
            </w:r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6</w:t>
            </w: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3</w:t>
            </w: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  <w:jc w:val="center"/>
            </w:pPr>
            <w:r w:rsidRPr="00780EA9">
              <w:t>2</w:t>
            </w:r>
          </w:p>
        </w:tc>
      </w:tr>
      <w:tr w:rsidR="00254BC4" w:rsidRPr="00780EA9" w:rsidTr="00780EA9">
        <w:trPr>
          <w:trHeight w:val="448"/>
        </w:trPr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</w:pP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</w:pP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</w:pPr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254BC4" w:rsidRPr="00780EA9" w:rsidRDefault="00254BC4" w:rsidP="00780EA9">
            <w:pPr>
              <w:spacing w:after="0" w:line="240" w:lineRule="auto"/>
            </w:pP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</w:pP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</w:pPr>
          </w:p>
        </w:tc>
        <w:tc>
          <w:tcPr>
            <w:tcW w:w="1331" w:type="dxa"/>
          </w:tcPr>
          <w:p w:rsidR="00254BC4" w:rsidRPr="00780EA9" w:rsidRDefault="00254BC4" w:rsidP="00780EA9">
            <w:pPr>
              <w:spacing w:after="0" w:line="240" w:lineRule="auto"/>
            </w:pPr>
          </w:p>
        </w:tc>
      </w:tr>
    </w:tbl>
    <w:p w:rsidR="00254BC4" w:rsidRDefault="00254BC4" w:rsidP="00965F8D"/>
    <w:p w:rsidR="00254BC4" w:rsidRDefault="00254BC4" w:rsidP="00965F8D">
      <w:r w:rsidRPr="00333721">
        <w:rPr>
          <w:b/>
          <w:i/>
          <w:sz w:val="24"/>
          <w:szCs w:val="24"/>
        </w:rPr>
        <w:t>Soru6:</w:t>
      </w:r>
      <w:r>
        <w:t xml:space="preserve">     Aşağıdaki sayıları en yakın onluğa yuvarlayınız?</w:t>
      </w:r>
    </w:p>
    <w:p w:rsidR="00254BC4" w:rsidRDefault="00254BC4" w:rsidP="00965F8D">
      <w:r>
        <w:t>314</w:t>
      </w:r>
      <w:r>
        <w:tab/>
        <w:t>………………</w:t>
      </w:r>
      <w:r>
        <w:tab/>
      </w:r>
      <w:r>
        <w:tab/>
        <w:t>573</w:t>
      </w:r>
      <w:r>
        <w:tab/>
        <w:t>………………..</w:t>
      </w:r>
    </w:p>
    <w:p w:rsidR="00254BC4" w:rsidRDefault="00254BC4" w:rsidP="00965F8D">
      <w:r>
        <w:t>316</w:t>
      </w:r>
      <w:r>
        <w:tab/>
        <w:t>………………</w:t>
      </w:r>
      <w:r>
        <w:tab/>
      </w:r>
      <w:r>
        <w:tab/>
        <w:t>68</w:t>
      </w:r>
      <w:r>
        <w:tab/>
        <w:t>………………..</w:t>
      </w:r>
    </w:p>
    <w:p w:rsidR="00254BC4" w:rsidRDefault="00254BC4" w:rsidP="00965F8D">
      <w:r>
        <w:t>448</w:t>
      </w:r>
      <w:r>
        <w:tab/>
        <w:t>………………</w:t>
      </w:r>
      <w:r>
        <w:tab/>
      </w:r>
      <w:r>
        <w:tab/>
        <w:t xml:space="preserve">791 </w:t>
      </w:r>
      <w:r>
        <w:tab/>
        <w:t>…………………</w:t>
      </w:r>
    </w:p>
    <w:p w:rsidR="00254BC4" w:rsidRDefault="00254BC4" w:rsidP="00965F8D">
      <w:r>
        <w:t>511</w:t>
      </w:r>
      <w:r>
        <w:tab/>
        <w:t>……………..</w:t>
      </w:r>
      <w:r>
        <w:tab/>
      </w:r>
      <w:r>
        <w:tab/>
        <w:t xml:space="preserve">832 </w:t>
      </w:r>
      <w:r>
        <w:tab/>
        <w:t>…………………</w:t>
      </w:r>
    </w:p>
    <w:p w:rsidR="00254BC4" w:rsidRDefault="00254BC4" w:rsidP="00965F8D">
      <w:r>
        <w:t>604</w:t>
      </w:r>
      <w:r>
        <w:tab/>
        <w:t>……………..</w:t>
      </w:r>
      <w:r>
        <w:tab/>
      </w:r>
      <w:r>
        <w:tab/>
        <w:t xml:space="preserve">111 </w:t>
      </w:r>
      <w:r>
        <w:tab/>
        <w:t>………………..</w:t>
      </w:r>
    </w:p>
    <w:p w:rsidR="00254BC4" w:rsidRDefault="00254BC4" w:rsidP="00965F8D"/>
    <w:p w:rsidR="00254BC4" w:rsidRDefault="00254BC4" w:rsidP="00965F8D">
      <w:r w:rsidRPr="00333721">
        <w:rPr>
          <w:b/>
          <w:i/>
          <w:sz w:val="24"/>
          <w:szCs w:val="24"/>
        </w:rPr>
        <w:t>Soru7:</w:t>
      </w:r>
      <w:r>
        <w:t xml:space="preserve">     Aşağıdaki sayıları büyükten küçüğe sıralayınız. (Büyük,Küçük işareti kullanarak)</w:t>
      </w:r>
    </w:p>
    <w:p w:rsidR="00254BC4" w:rsidRDefault="00254BC4" w:rsidP="00965F8D">
      <w:r>
        <w:t>243   -   250  -   230  -   112  -  468                  .……………………………………………………………………..</w:t>
      </w:r>
    </w:p>
    <w:p w:rsidR="00254BC4" w:rsidRDefault="00254BC4" w:rsidP="00965F8D">
      <w:r>
        <w:br w:type="textWrapping" w:clear="all"/>
      </w:r>
      <w:r w:rsidRPr="00333721">
        <w:rPr>
          <w:b/>
          <w:i/>
          <w:sz w:val="24"/>
          <w:szCs w:val="24"/>
        </w:rPr>
        <w:t>Soru8:</w:t>
      </w:r>
      <w:r>
        <w:t xml:space="preserve">   Aşağıdaki sayıları küçükten büyüğe sıralayınız.</w:t>
      </w:r>
    </w:p>
    <w:p w:rsidR="00254BC4" w:rsidRDefault="00254BC4" w:rsidP="00965F8D">
      <w:r>
        <w:t>243    -     250    -     230     -    112   -    468   …………………………………………………………………………</w:t>
      </w:r>
    </w:p>
    <w:p w:rsidR="00254BC4" w:rsidRDefault="00254BC4" w:rsidP="00965F8D">
      <w:r>
        <w:t>Soru9:   Altışarlı sayarken 4. Sırada  hangi sayıyı söyleriz?</w:t>
      </w:r>
      <w:r>
        <w:tab/>
      </w:r>
      <w:r>
        <w:tab/>
      </w:r>
      <w:r>
        <w:tab/>
        <w:t xml:space="preserve"> …………………….. </w:t>
      </w:r>
    </w:p>
    <w:p w:rsidR="00254BC4" w:rsidRDefault="00254BC4" w:rsidP="00965F8D">
      <w:r>
        <w:tab/>
        <w:t xml:space="preserve">Yirmiden başlayıp 5 erli sayarken 8. Sırada hangi sayıyı söyleriz? </w:t>
      </w:r>
      <w:r>
        <w:tab/>
        <w:t>……………………..</w:t>
      </w:r>
    </w:p>
    <w:p w:rsidR="00254BC4" w:rsidRDefault="00254BC4" w:rsidP="00965F8D">
      <w:r>
        <w:tab/>
        <w:t>7 şerli sayarken 10. Sırada hangi sayıyı söyleriz?</w:t>
      </w:r>
      <w:r>
        <w:tab/>
      </w:r>
      <w:r>
        <w:tab/>
      </w:r>
      <w:r>
        <w:tab/>
      </w:r>
      <w:r>
        <w:tab/>
        <w:t>………………………</w:t>
      </w:r>
    </w:p>
    <w:p w:rsidR="00254BC4" w:rsidRDefault="00254BC4" w:rsidP="00965F8D">
      <w:r>
        <w:tab/>
        <w:t>48 den başlayıp 8 erli sayarken 3. Sırada hangi sayıyı söyleriz?</w:t>
      </w:r>
      <w:r>
        <w:tab/>
      </w:r>
      <w:r>
        <w:tab/>
        <w:t>………………………</w:t>
      </w:r>
    </w:p>
    <w:p w:rsidR="00254BC4" w:rsidRDefault="00254BC4" w:rsidP="00965F8D">
      <w:r>
        <w:tab/>
        <w:t>9 arlı sayarken 7. Sırada hangi sayıyı söyleriz?</w:t>
      </w:r>
      <w:r>
        <w:tab/>
      </w:r>
      <w:r>
        <w:tab/>
      </w:r>
      <w:r>
        <w:tab/>
      </w:r>
      <w:r>
        <w:tab/>
        <w:t>………………………</w:t>
      </w:r>
    </w:p>
    <w:p w:rsidR="00254BC4" w:rsidRDefault="00254BC4" w:rsidP="00965F8D">
      <w:r w:rsidRPr="00333721">
        <w:rPr>
          <w:b/>
          <w:i/>
          <w:sz w:val="24"/>
          <w:szCs w:val="24"/>
        </w:rPr>
        <w:t>Soru10:</w:t>
      </w:r>
      <w:r>
        <w:t xml:space="preserve">  Aşağıdaki sayıları TEK ve ÇİFT olarak ayırınız?</w:t>
      </w:r>
    </w:p>
    <w:p w:rsidR="00254BC4" w:rsidRDefault="00254BC4" w:rsidP="00965F8D">
      <w:r>
        <w:t>1,2,3,4,5,6,7,8 , 232, 303,  305, 307,  401, 300,  68,  87</w:t>
      </w:r>
    </w:p>
    <w:p w:rsidR="00254BC4" w:rsidRDefault="00254BC4" w:rsidP="00965F8D">
      <w:r>
        <w:t>Tek Sayılar:…………………………………………………………………….</w:t>
      </w:r>
    </w:p>
    <w:p w:rsidR="00254BC4" w:rsidRDefault="00254BC4" w:rsidP="00965F8D">
      <w:r>
        <w:t>Çift Sayılar:…………………………………………………………………….</w:t>
      </w:r>
    </w:p>
    <w:p w:rsidR="00254BC4" w:rsidRDefault="00254BC4" w:rsidP="00965F8D">
      <w:r w:rsidRPr="00333721">
        <w:rPr>
          <w:b/>
          <w:i/>
          <w:sz w:val="24"/>
          <w:szCs w:val="24"/>
        </w:rPr>
        <w:t>Soru 11:</w:t>
      </w:r>
      <w:r>
        <w:t xml:space="preserve">  Birden yirmiye kadar Romen Rakamları ile yazınız.</w:t>
      </w:r>
    </w:p>
    <w:p w:rsidR="00254BC4" w:rsidRDefault="00254BC4" w:rsidP="00965F8D">
      <w:r>
        <w:t>…………………………………………………………………………………………………………………………………………………………….</w:t>
      </w:r>
    </w:p>
    <w:p w:rsidR="00254BC4" w:rsidRDefault="00254BC4" w:rsidP="00965F8D">
      <w:r>
        <w:t>……………………………………………………………………………………………………………………………………………………………</w:t>
      </w:r>
    </w:p>
    <w:p w:rsidR="00254BC4" w:rsidRDefault="00254BC4" w:rsidP="00965F8D">
      <w:r>
        <w:rPr>
          <w:noProof/>
          <w:lang w:eastAsia="tr-TR"/>
        </w:rPr>
        <w:pict>
          <v:oval id="_x0000_s1026" style="position:absolute;margin-left:376.15pt;margin-top:22.65pt;width:52.5pt;height:51.75pt;z-index:251656704"/>
        </w:pict>
      </w:r>
      <w:r w:rsidRPr="00333721">
        <w:rPr>
          <w:b/>
          <w:i/>
          <w:sz w:val="24"/>
          <w:szCs w:val="24"/>
        </w:rPr>
        <w:t>Soru12:</w:t>
      </w:r>
      <w:r>
        <w:t xml:space="preserve">  Aşağıdaki şekillerin ismini yazınız.</w:t>
      </w:r>
    </w:p>
    <w:p w:rsidR="00254BC4" w:rsidRDefault="00254BC4" w:rsidP="00965F8D"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margin-left:3.4pt;margin-top:9.2pt;width:84pt;height:50.25pt;z-index:251657728"/>
        </w:pict>
      </w:r>
      <w:r>
        <w:rPr>
          <w:noProof/>
          <w:lang w:eastAsia="tr-TR"/>
        </w:rPr>
        <w:pict>
          <v:rect id="_x0000_s1028" style="position:absolute;margin-left:122.65pt;margin-top:13.7pt;width:51pt;height:49.5pt;z-index:251654656"/>
        </w:pict>
      </w:r>
      <w:r>
        <w:rPr>
          <w:noProof/>
          <w:lang w:eastAsia="tr-TR"/>
        </w:rPr>
        <w:pict>
          <v:rect id="_x0000_s1029" style="position:absolute;margin-left:229.9pt;margin-top:13.7pt;width:85.5pt;height:45.75pt;z-index:251655680"/>
        </w:pict>
      </w:r>
    </w:p>
    <w:p w:rsidR="00254BC4" w:rsidRDefault="00254BC4" w:rsidP="00965F8D"/>
    <w:p w:rsidR="00254BC4" w:rsidRDefault="00254BC4" w:rsidP="00965F8D"/>
    <w:p w:rsidR="00254BC4" w:rsidRDefault="00254BC4" w:rsidP="00965F8D">
      <w:r>
        <w:t xml:space="preserve">………………………….  </w:t>
      </w:r>
      <w:r>
        <w:tab/>
        <w:t xml:space="preserve">    ………………………….</w:t>
      </w:r>
      <w:r>
        <w:tab/>
        <w:t xml:space="preserve">        ……………………………..</w:t>
      </w:r>
      <w:r>
        <w:tab/>
        <w:t xml:space="preserve">       ………………….</w:t>
      </w:r>
    </w:p>
    <w:p w:rsidR="00254BC4" w:rsidRDefault="00254BC4" w:rsidP="00965F8D"/>
    <w:p w:rsidR="00254BC4" w:rsidRDefault="00254BC4" w:rsidP="00965F8D">
      <w:r w:rsidRPr="00333721">
        <w:rPr>
          <w:b/>
          <w:i/>
          <w:sz w:val="24"/>
          <w:szCs w:val="24"/>
        </w:rPr>
        <w:t xml:space="preserve">Soru13:  </w:t>
      </w:r>
      <w:r>
        <w:t>Aşağıya açı çeşitlerini çiziniz.</w:t>
      </w:r>
    </w:p>
    <w:p w:rsidR="00254BC4" w:rsidRDefault="00254BC4" w:rsidP="00965F8D">
      <w:r>
        <w:t xml:space="preserve">Dar Açı </w:t>
      </w:r>
      <w:r>
        <w:tab/>
      </w:r>
      <w:r>
        <w:tab/>
      </w:r>
      <w:r>
        <w:tab/>
        <w:t xml:space="preserve">           Geniş Açı </w:t>
      </w:r>
      <w:r>
        <w:tab/>
      </w:r>
      <w:r>
        <w:tab/>
        <w:t xml:space="preserve">Doğru Açı  </w:t>
      </w:r>
      <w:r>
        <w:tab/>
      </w:r>
      <w:r>
        <w:tab/>
        <w:t xml:space="preserve">  Dik Açı</w:t>
      </w:r>
    </w:p>
    <w:p w:rsidR="00254BC4" w:rsidRDefault="00254BC4" w:rsidP="00965F8D"/>
    <w:p w:rsidR="00254BC4" w:rsidRDefault="00254BC4" w:rsidP="00965F8D"/>
    <w:p w:rsidR="00254BC4" w:rsidRDefault="00254BC4" w:rsidP="00965F8D">
      <w:r>
        <w:t>……………………………                   ……………………………          ………………………………        ………………………….</w:t>
      </w:r>
    </w:p>
    <w:p w:rsidR="00254BC4" w:rsidRDefault="00254BC4" w:rsidP="00965F8D">
      <w:r w:rsidRPr="00333721">
        <w:rPr>
          <w:b/>
          <w:i/>
          <w:sz w:val="24"/>
          <w:szCs w:val="24"/>
        </w:rPr>
        <w:t>Soru 14:</w:t>
      </w:r>
      <w:r>
        <w:t xml:space="preserve">  Aşağıdaki ifadelerde doğru olanlara (D) yanlış olanlara (Y) koyunuz.</w:t>
      </w:r>
    </w:p>
    <w:p w:rsidR="00254BC4" w:rsidRDefault="00254BC4" w:rsidP="00781FDB">
      <w:pPr>
        <w:pStyle w:val="ListParagraph"/>
        <w:numPr>
          <w:ilvl w:val="0"/>
          <w:numId w:val="1"/>
        </w:numPr>
      </w:pPr>
      <w:r>
        <w:t>Üçgenin  3 açısı ve 3 kenarı vardır.</w:t>
      </w:r>
    </w:p>
    <w:p w:rsidR="00254BC4" w:rsidRDefault="00254BC4" w:rsidP="00781FDB">
      <w:pPr>
        <w:pStyle w:val="ListParagraph"/>
        <w:numPr>
          <w:ilvl w:val="0"/>
          <w:numId w:val="1"/>
        </w:numPr>
      </w:pPr>
      <w:r>
        <w:t>Karenin bütün kenarları eşittir.</w:t>
      </w:r>
    </w:p>
    <w:p w:rsidR="00254BC4" w:rsidRDefault="00254BC4" w:rsidP="00781FDB">
      <w:pPr>
        <w:pStyle w:val="ListParagraph"/>
        <w:numPr>
          <w:ilvl w:val="0"/>
          <w:numId w:val="1"/>
        </w:numPr>
      </w:pPr>
      <w:r>
        <w:t>Dikdörtgenin karşılıklı kenarları eşittir.</w:t>
      </w:r>
    </w:p>
    <w:p w:rsidR="00254BC4" w:rsidRDefault="00254BC4" w:rsidP="00781FDB">
      <w:pPr>
        <w:pStyle w:val="ListParagraph"/>
        <w:numPr>
          <w:ilvl w:val="0"/>
          <w:numId w:val="1"/>
        </w:numPr>
      </w:pPr>
      <w:r>
        <w:t>Çemberin kenarı yoktur.</w:t>
      </w:r>
    </w:p>
    <w:p w:rsidR="00254BC4" w:rsidRDefault="00254BC4" w:rsidP="00781FDB">
      <w:pPr>
        <w:pStyle w:val="ListParagraph"/>
        <w:numPr>
          <w:ilvl w:val="0"/>
          <w:numId w:val="1"/>
        </w:numPr>
      </w:pPr>
      <w:r>
        <w:t>Üçgenin tüm açıları diktir.</w:t>
      </w:r>
    </w:p>
    <w:p w:rsidR="00254BC4" w:rsidRDefault="00254BC4" w:rsidP="00781FDB">
      <w:pPr>
        <w:pStyle w:val="ListParagraph"/>
        <w:numPr>
          <w:ilvl w:val="0"/>
          <w:numId w:val="1"/>
        </w:numPr>
      </w:pPr>
      <w:r>
        <w:t>Dikdörtgenin iki açısı diktir.</w:t>
      </w:r>
    </w:p>
    <w:p w:rsidR="00254BC4" w:rsidRDefault="00254BC4" w:rsidP="00781FDB">
      <w:r w:rsidRPr="00333721">
        <w:rPr>
          <w:b/>
          <w:i/>
          <w:sz w:val="24"/>
          <w:szCs w:val="24"/>
        </w:rPr>
        <w:t>Soru 15:</w:t>
      </w:r>
      <w:r>
        <w:t xml:space="preserve">  Uzunlukları ……………….. ile ölçeriz metreyi ……….. ile santimetreyi  de …………..ile gösteririz.</w:t>
      </w:r>
    </w:p>
    <w:p w:rsidR="00254BC4" w:rsidRDefault="00254BC4" w:rsidP="00781FDB">
      <w:r w:rsidRPr="00333721">
        <w:rPr>
          <w:b/>
          <w:i/>
          <w:sz w:val="24"/>
          <w:szCs w:val="24"/>
        </w:rPr>
        <w:t>Soru 16:</w:t>
      </w:r>
      <w:r>
        <w:t xml:space="preserve">       1metre = </w:t>
      </w:r>
      <w:smartTag w:uri="urn:schemas-microsoft-com:office:smarttags" w:element="metricconverter">
        <w:smartTagPr>
          <w:attr w:name="ProductID" w:val="100 santimetre"/>
        </w:smartTagPr>
        <w:r>
          <w:t>100 santimetre</w:t>
        </w:r>
      </w:smartTag>
      <w:r>
        <w:t xml:space="preserve">         yada       100cm=1m dir.</w:t>
      </w:r>
    </w:p>
    <w:p w:rsidR="00254BC4" w:rsidRDefault="00254BC4" w:rsidP="00781FDB">
      <w:r>
        <w:t>Aşağıdaki dönüşümleri yapınız.</w:t>
      </w:r>
    </w:p>
    <w:p w:rsidR="00254BC4" w:rsidRDefault="00254BC4" w:rsidP="00781FDB">
      <w:smartTag w:uri="urn:schemas-microsoft-com:office:smarttags" w:element="metricconverter">
        <w:smartTagPr>
          <w:attr w:name="ProductID" w:val="312 cm"/>
        </w:smartTagPr>
        <w:r>
          <w:t>312 cm</w:t>
        </w:r>
      </w:smartTag>
      <w:r>
        <w:t xml:space="preserve">        ……………………………m………………………..cm dir</w:t>
      </w:r>
    </w:p>
    <w:p w:rsidR="00254BC4" w:rsidRDefault="00254BC4" w:rsidP="00781FDB">
      <w:smartTag w:uri="urn:schemas-microsoft-com:office:smarttags" w:element="metricconverter">
        <w:smartTagPr>
          <w:attr w:name="ProductID" w:val="602 cm"/>
        </w:smartTagPr>
        <w:r>
          <w:t>602 cm</w:t>
        </w:r>
      </w:smartTag>
      <w:r>
        <w:t xml:space="preserve">        …………………………..m  ………………………cm dir.</w:t>
      </w:r>
    </w:p>
    <w:p w:rsidR="00254BC4" w:rsidRDefault="00254BC4" w:rsidP="00781FD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2.65pt;margin-top:7.65pt;width:57.75pt;height:0;z-index:251658752" o:connectortype="straight">
            <v:stroke endarrow="block"/>
          </v:shape>
        </w:pict>
      </w:r>
      <w:r>
        <w:t>5m                                      …………………cm dir.</w:t>
      </w:r>
    </w:p>
    <w:p w:rsidR="00254BC4" w:rsidRDefault="00254BC4" w:rsidP="00781FDB">
      <w:r>
        <w:rPr>
          <w:noProof/>
          <w:lang w:eastAsia="tr-TR"/>
        </w:rPr>
        <w:pict>
          <v:shape id="_x0000_s1031" type="#_x0000_t32" style="position:absolute;margin-left:32.65pt;margin-top:8.45pt;width:57.75pt;height:0;z-index:251659776" o:connectortype="straight">
            <v:stroke endarrow="block"/>
          </v:shape>
        </w:pict>
      </w:r>
      <w:r>
        <w:t>7m                                      ………………..cm dir.</w:t>
      </w:r>
    </w:p>
    <w:p w:rsidR="00254BC4" w:rsidRDefault="00254BC4" w:rsidP="00781FDB">
      <w:smartTag w:uri="urn:schemas-microsoft-com:office:smarttags" w:element="metricconverter">
        <w:smartTagPr>
          <w:attr w:name="ProductID" w:val="6 metre"/>
        </w:smartTagPr>
        <w:r>
          <w:t>6 metre</w:t>
        </w:r>
      </w:smartTag>
      <w:r>
        <w:t xml:space="preserve">  </w:t>
      </w:r>
      <w:smartTag w:uri="urn:schemas-microsoft-com:office:smarttags" w:element="metricconverter">
        <w:smartTagPr>
          <w:attr w:name="ProductID" w:val="12 santimetre"/>
        </w:smartTagPr>
        <w:r>
          <w:t>12 santimetre</w:t>
        </w:r>
      </w:smartTag>
      <w:r>
        <w:t xml:space="preserve">    ……………….cm dir.</w:t>
      </w:r>
    </w:p>
    <w:p w:rsidR="00254BC4" w:rsidRDefault="00254BC4" w:rsidP="00781FDB">
      <w:r w:rsidRPr="00333721">
        <w:rPr>
          <w:b/>
          <w:i/>
          <w:sz w:val="24"/>
          <w:szCs w:val="24"/>
        </w:rPr>
        <w:t>Soru 17:</w:t>
      </w:r>
      <w:r>
        <w:t xml:space="preserve"> Bir sınıfta 5 kişi dondurma, 7 kişi muz, 3 kişi yumurta, 1 kişi de elma seviyor.  Şekil grafiği ile gösteriniz. </w:t>
      </w:r>
    </w:p>
    <w:p w:rsidR="00254BC4" w:rsidRDefault="00254BC4" w:rsidP="00781FDB"/>
    <w:p w:rsidR="00254BC4" w:rsidRDefault="00254BC4" w:rsidP="00781FDB"/>
    <w:p w:rsidR="00254BC4" w:rsidRDefault="00254BC4" w:rsidP="00781FDB"/>
    <w:p w:rsidR="00254BC4" w:rsidRDefault="00254BC4" w:rsidP="00781FDB"/>
    <w:p w:rsidR="00254BC4" w:rsidRDefault="00254BC4" w:rsidP="00781FDB"/>
    <w:p w:rsidR="00254BC4" w:rsidRDefault="00254BC4" w:rsidP="00781FDB">
      <w:r w:rsidRPr="00333721">
        <w:rPr>
          <w:b/>
          <w:i/>
          <w:sz w:val="24"/>
          <w:szCs w:val="24"/>
        </w:rPr>
        <w:t>Soru 18:</w:t>
      </w:r>
      <w:r>
        <w:t xml:space="preserve"> Sınıf başkanlığı seçiminde  Ahmet  10  Zeynep 12   Hakan 8 oy almıştır. Aldıkları oyları Çetele Tablosu ile  gösteriniz. Yan tarafına da Sıklık Tablosuyla gösteriniz.</w:t>
      </w:r>
    </w:p>
    <w:p w:rsidR="00254BC4" w:rsidRDefault="00254BC4" w:rsidP="00781FDB"/>
    <w:p w:rsidR="00254BC4" w:rsidRDefault="00254BC4" w:rsidP="00781FDB">
      <w:r>
        <w:t>Çetele Tablosu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Sıklık Tablosu</w:t>
      </w:r>
    </w:p>
    <w:p w:rsidR="00254BC4" w:rsidRDefault="00254BC4" w:rsidP="00781FDB"/>
    <w:p w:rsidR="00254BC4" w:rsidRDefault="00254BC4" w:rsidP="00781FDB"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.15pt;margin-top:98.7pt;width:471pt;height:21.75pt;z-index:251660800;mso-position-horizontal-relative:text;mso-position-vertical-relative:text">
            <v:textbox>
              <w:txbxContent>
                <w:p w:rsidR="00254BC4" w:rsidRDefault="00254BC4">
                  <w:r>
                    <w:t>Not: 17 ve 18. Soru 10 puan   diğer sorular  5 puandır.</w:t>
                  </w:r>
                </w:p>
              </w:txbxContent>
            </v:textbox>
          </v:shape>
        </w:pict>
      </w:r>
    </w:p>
    <w:sectPr w:rsidR="00254BC4" w:rsidSect="008D15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BC4" w:rsidRDefault="00254BC4" w:rsidP="00333721">
      <w:pPr>
        <w:spacing w:after="0" w:line="240" w:lineRule="auto"/>
      </w:pPr>
      <w:r>
        <w:separator/>
      </w:r>
    </w:p>
  </w:endnote>
  <w:endnote w:type="continuationSeparator" w:id="0">
    <w:p w:rsidR="00254BC4" w:rsidRDefault="00254BC4" w:rsidP="0033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BC4" w:rsidRDefault="00254BC4" w:rsidP="00333721">
      <w:pPr>
        <w:spacing w:after="0" w:line="240" w:lineRule="auto"/>
      </w:pPr>
      <w:r>
        <w:separator/>
      </w:r>
    </w:p>
  </w:footnote>
  <w:footnote w:type="continuationSeparator" w:id="0">
    <w:p w:rsidR="00254BC4" w:rsidRDefault="00254BC4" w:rsidP="00333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BC4" w:rsidRPr="006D75F1" w:rsidRDefault="00254BC4" w:rsidP="006D75F1">
    <w:pPr>
      <w:pStyle w:val="Header"/>
    </w:pPr>
    <w:hyperlink r:id="rId1" w:history="1">
      <w:r>
        <w:rPr>
          <w:rStyle w:val="Hyperlink"/>
          <w:rFonts w:ascii="Comic Sans MS" w:hAnsi="Comic Sans MS"/>
        </w:rPr>
        <w:t>www.sorubak.com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3165"/>
    <w:multiLevelType w:val="hybridMultilevel"/>
    <w:tmpl w:val="9C62F6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D"/>
    <w:rsid w:val="00191489"/>
    <w:rsid w:val="00254BC4"/>
    <w:rsid w:val="00333721"/>
    <w:rsid w:val="00380056"/>
    <w:rsid w:val="0040618F"/>
    <w:rsid w:val="00436B74"/>
    <w:rsid w:val="00652C27"/>
    <w:rsid w:val="006D75F1"/>
    <w:rsid w:val="006E3E14"/>
    <w:rsid w:val="007544C7"/>
    <w:rsid w:val="00780EA9"/>
    <w:rsid w:val="00781FDB"/>
    <w:rsid w:val="00796289"/>
    <w:rsid w:val="007C1927"/>
    <w:rsid w:val="008565C7"/>
    <w:rsid w:val="008D1511"/>
    <w:rsid w:val="00951F67"/>
    <w:rsid w:val="00965F8D"/>
    <w:rsid w:val="00A54F70"/>
    <w:rsid w:val="00A97169"/>
    <w:rsid w:val="00AF616A"/>
    <w:rsid w:val="00C9476D"/>
    <w:rsid w:val="00D03EED"/>
    <w:rsid w:val="00EB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5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F61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81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333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372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33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3721"/>
    <w:rPr>
      <w:rFonts w:cs="Times New Roman"/>
    </w:rPr>
  </w:style>
  <w:style w:type="character" w:styleId="Hyperlink">
    <w:name w:val="Hyperlink"/>
    <w:basedOn w:val="DefaultParagraphFont"/>
    <w:uiPriority w:val="99"/>
    <w:rsid w:val="006D75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3</Pages>
  <Words>560</Words>
  <Characters>3197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mustafa</dc:creator>
  <cp:keywords>www.sorubak.com</cp:keywords>
  <dc:description>www.sorubak.com</dc:description>
  <cp:lastModifiedBy>edanur</cp:lastModifiedBy>
  <cp:revision>11</cp:revision>
  <dcterms:created xsi:type="dcterms:W3CDTF">2012-11-29T14:35:00Z</dcterms:created>
  <dcterms:modified xsi:type="dcterms:W3CDTF">2012-12-09T18:10:00Z</dcterms:modified>
</cp:coreProperties>
</file>