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5929" w:rsidRDefault="000D5929">
      <w:r>
        <w:rPr>
          <w:noProof/>
          <w:lang w:eastAsia="tr-TR"/>
        </w:rPr>
        <w:pict>
          <v:shapetype id="_x0000_t108" coordsize="21600,21600" o:spt="108" adj="5400,16200,2700" path="wr@9@34@8@35,0@24@0@23@9,0@8@11@0@22@19@22@9@34@8@35@19@23@3@24l@7@36@3@4at@9@31@8@32@3@4@18@30@9@1@8@33@18@28@17@28@9@31@8@32@17@30,0@4l@5@36xear@9@1@8@33@17@28@0@29nfl@17@30ewr@9@1@8@33@18@28@19@29nfl@18@30em@0@23nfl@0@29em@19@23nfl@19@29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prod #2 30573 4096"/>
              <v:f eqn="prod @10 2 1"/>
              <v:f eqn="sum @10 height #2"/>
              <v:f eqn="sum @10 #1 0"/>
              <v:f eqn="prod #1 1 2"/>
              <v:f eqn="sum @10 @14 0"/>
              <v:f eqn="sum @12 0 #1"/>
              <v:f eqn="sum #0 @5 0"/>
              <v:f eqn="sum width 0 @17"/>
              <v:f eqn="sum width 0 #0"/>
              <v:f eqn="sum @6 0 #0"/>
              <v:f eqn="ellipse @20 width @10"/>
              <v:f eqn="sum @10 0 @21"/>
              <v:f eqn="sum @22 @16 @10"/>
              <v:f eqn="sum #2 @16 @10"/>
              <v:f eqn="prod @10 2391 32768"/>
              <v:f eqn="sum @6 0 @17"/>
              <v:f eqn="ellipse @26 width @10"/>
              <v:f eqn="sum @10 #1 @27"/>
              <v:f eqn="sum @22 #1 0"/>
              <v:f eqn="sum @12 0 @27"/>
              <v:f eqn="sum height 0 #2"/>
              <v:f eqn="sum @10 @12 0"/>
              <v:f eqn="sum @32 @10 @16"/>
              <v:f eqn="sum @31 @10 @13"/>
              <v:f eqn="sum @32 @10 @13"/>
              <v:f eqn="sum @25 @12 @15"/>
              <v:f eqn="sum @16 0 @15"/>
              <v:f eqn="prod @37 2 3"/>
              <v:f eqn="sum @1 @38 0"/>
              <v:f eqn="sum #2 @38 0"/>
              <v:f eqn="max @40 675"/>
              <v:f eqn="prod width 3 8"/>
              <v:f eqn="sum @42 0 4"/>
            </v:formulas>
            <v:path o:extrusionok="f" o:connecttype="custom" o:connectlocs="@6,0;@5,@36;@6,@1;@7,@36" o:connectangles="270,180,90,0" textboxrect="@0,@22,@19,@1"/>
            <v:handles>
              <v:h position="#0,topLeft" xrange="@5,@43"/>
              <v:h position="center,#1" yrange="@39,@31"/>
              <v:h position="topLeft,#2" yrange="@41,@24"/>
            </v:handles>
            <o:complex v:ext="view"/>
          </v:shapetype>
          <v:shape id="Yukarı Bükülmüş Şerit 2" o:spid="_x0000_s1027" type="#_x0000_t108" style="position:absolute;margin-left:-45.35pt;margin-top:-41.6pt;width:546.75pt;height:37.5pt;z-index:251658240;visibility:visible;v-text-anchor:middle" adj="0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0D5929" w:rsidRPr="001565BE" w:rsidRDefault="000D5929" w:rsidP="00105992">
                  <w:pPr>
                    <w:jc w:val="center"/>
                    <w:rPr>
                      <w:rFonts w:ascii="Comic Sans MS" w:hAnsi="Comic Sans MS" w:cs="Comic Sans MS"/>
                      <w:b/>
                      <w:bCs/>
                      <w:outline/>
                      <w:color w:val="C0504D"/>
                      <w:sz w:val="28"/>
                      <w:szCs w:val="28"/>
                    </w:rPr>
                  </w:pPr>
                  <w:r w:rsidRPr="001565BE">
                    <w:rPr>
                      <w:rFonts w:ascii="Comic Sans MS" w:hAnsi="Comic Sans MS" w:cs="Comic Sans MS"/>
                      <w:b/>
                      <w:bCs/>
                      <w:outline/>
                      <w:color w:val="C0504D"/>
                      <w:sz w:val="28"/>
                      <w:szCs w:val="28"/>
                    </w:rPr>
                    <w:t>3.SINIF – UZUNLUK ÖLÇÜSÜ ETKİNLİĞİ</w:t>
                  </w:r>
                </w:p>
              </w:txbxContent>
            </v:textbox>
          </v:shape>
        </w:pict>
      </w:r>
    </w:p>
    <w:p w:rsidR="000D5929" w:rsidRDefault="000D5929">
      <w:r w:rsidRPr="005E3FD7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Diyagram 3" o:spid="_x0000_i1025" type="#_x0000_t75" style="width:136.5pt;height:69pt;visibility:visible">
            <v:imagedata r:id="rId6" o:title=""/>
            <o:lock v:ext="edit" aspectratio="f"/>
          </v:shape>
        </w:pict>
      </w:r>
      <w:r>
        <w:t xml:space="preserve">        </w:t>
      </w:r>
      <w:r w:rsidRPr="005E3FD7">
        <w:rPr>
          <w:noProof/>
          <w:lang w:eastAsia="tr-TR"/>
        </w:rPr>
        <w:pict>
          <v:shape id="Diyagram 4" o:spid="_x0000_i1026" type="#_x0000_t75" style="width:136.5pt;height:69pt;visibility:visible">
            <v:imagedata r:id="rId7" o:title=""/>
            <o:lock v:ext="edit" aspectratio="f"/>
          </v:shape>
        </w:pict>
      </w:r>
      <w:r>
        <w:t xml:space="preserve">       </w:t>
      </w:r>
      <w:r w:rsidRPr="005E3FD7">
        <w:rPr>
          <w:noProof/>
          <w:lang w:eastAsia="tr-TR"/>
        </w:rPr>
        <w:pict>
          <v:shape id="Diyagram 5" o:spid="_x0000_i1027" type="#_x0000_t75" style="width:136.5pt;height:69pt;visibility:visible">
            <v:imagedata r:id="rId8" o:title=""/>
            <o:lock v:ext="edit" aspectratio="f"/>
          </v:shape>
        </w:pict>
      </w:r>
    </w:p>
    <w:p w:rsidR="000D5929" w:rsidRDefault="000D5929"/>
    <w:p w:rsidR="000D5929" w:rsidRDefault="000D5929" w:rsidP="00072C22">
      <w:r w:rsidRPr="005E3FD7">
        <w:rPr>
          <w:noProof/>
          <w:lang w:eastAsia="tr-TR"/>
        </w:rPr>
        <w:pict>
          <v:shape id="Diyagram 6" o:spid="_x0000_i1028" type="#_x0000_t75" style="width:136.5pt;height:69pt;visibility:visible">
            <v:imagedata r:id="rId9" o:title=""/>
            <o:lock v:ext="edit" aspectratio="f"/>
          </v:shape>
        </w:pict>
      </w:r>
      <w:r>
        <w:t xml:space="preserve">        </w:t>
      </w:r>
      <w:r w:rsidRPr="005E3FD7">
        <w:rPr>
          <w:noProof/>
          <w:lang w:eastAsia="tr-TR"/>
        </w:rPr>
        <w:pict>
          <v:shape id="Diyagram 7" o:spid="_x0000_i1029" type="#_x0000_t75" style="width:136.5pt;height:69pt;visibility:visible">
            <v:imagedata r:id="rId10" o:title=""/>
            <o:lock v:ext="edit" aspectratio="f"/>
          </v:shape>
        </w:pict>
      </w:r>
      <w:r>
        <w:t xml:space="preserve">       </w:t>
      </w:r>
      <w:r w:rsidRPr="005E3FD7">
        <w:rPr>
          <w:noProof/>
          <w:lang w:eastAsia="tr-TR"/>
        </w:rPr>
        <w:pict>
          <v:shape id="Diyagram 8" o:spid="_x0000_i1030" type="#_x0000_t75" style="width:136.5pt;height:69pt;visibility:visible">
            <v:imagedata r:id="rId11" o:title=""/>
            <o:lock v:ext="edit" aspectratio="f"/>
          </v:shape>
        </w:pict>
      </w:r>
    </w:p>
    <w:p w:rsidR="000D5929" w:rsidRDefault="000D5929" w:rsidP="00072C22"/>
    <w:p w:rsidR="000D5929" w:rsidRDefault="000D5929" w:rsidP="00072C22">
      <w:r w:rsidRPr="005E3FD7">
        <w:rPr>
          <w:noProof/>
          <w:lang w:eastAsia="tr-TR"/>
        </w:rPr>
        <w:pict>
          <v:shape id="Diyagram 9" o:spid="_x0000_i1031" type="#_x0000_t75" style="width:136.5pt;height:69pt;visibility:visible">
            <v:imagedata r:id="rId12" o:title=""/>
            <o:lock v:ext="edit" aspectratio="f"/>
          </v:shape>
        </w:pict>
      </w:r>
      <w:r>
        <w:t xml:space="preserve">        </w:t>
      </w:r>
      <w:r w:rsidRPr="005E3FD7">
        <w:rPr>
          <w:noProof/>
          <w:lang w:eastAsia="tr-TR"/>
        </w:rPr>
        <w:pict>
          <v:shape id="Diyagram 10" o:spid="_x0000_i1032" type="#_x0000_t75" style="width:136.5pt;height:69pt;visibility:visible">
            <v:imagedata r:id="rId13" o:title=""/>
            <o:lock v:ext="edit" aspectratio="f"/>
          </v:shape>
        </w:pict>
      </w:r>
      <w:r>
        <w:t xml:space="preserve">       </w:t>
      </w:r>
      <w:r w:rsidRPr="005E3FD7">
        <w:rPr>
          <w:noProof/>
          <w:lang w:eastAsia="tr-TR"/>
        </w:rPr>
        <w:pict>
          <v:shape id="Diyagram 11" o:spid="_x0000_i1033" type="#_x0000_t75" style="width:136.5pt;height:69pt;visibility:visible">
            <v:imagedata r:id="rId14" o:title=""/>
            <o:lock v:ext="edit" aspectratio="f"/>
          </v:shape>
        </w:pict>
      </w:r>
    </w:p>
    <w:p w:rsidR="000D5929" w:rsidRDefault="000D5929" w:rsidP="00072C22"/>
    <w:p w:rsidR="000D5929" w:rsidRDefault="000D5929" w:rsidP="00072C22">
      <w:r w:rsidRPr="005E3FD7">
        <w:rPr>
          <w:noProof/>
          <w:lang w:eastAsia="tr-TR"/>
        </w:rPr>
        <w:pict>
          <v:shape id="Diyagram 12" o:spid="_x0000_i1034" type="#_x0000_t75" style="width:136.5pt;height:69pt;visibility:visible">
            <v:imagedata r:id="rId15" o:title=""/>
            <o:lock v:ext="edit" aspectratio="f"/>
          </v:shape>
        </w:pict>
      </w:r>
      <w:r>
        <w:t xml:space="preserve">        </w:t>
      </w:r>
      <w:r w:rsidRPr="005E3FD7">
        <w:rPr>
          <w:noProof/>
          <w:lang w:eastAsia="tr-TR"/>
        </w:rPr>
        <w:pict>
          <v:shape id="Diyagram 13" o:spid="_x0000_i1035" type="#_x0000_t75" style="width:136.5pt;height:69pt;visibility:visible">
            <v:imagedata r:id="rId16" o:title=""/>
            <o:lock v:ext="edit" aspectratio="f"/>
          </v:shape>
        </w:pict>
      </w:r>
      <w:r>
        <w:t xml:space="preserve">       </w:t>
      </w:r>
      <w:r w:rsidRPr="005E3FD7">
        <w:rPr>
          <w:noProof/>
          <w:lang w:eastAsia="tr-TR"/>
        </w:rPr>
        <w:pict>
          <v:shape id="Diyagram 14" o:spid="_x0000_i1036" type="#_x0000_t75" style="width:136.5pt;height:69pt;visibility:visible">
            <v:imagedata r:id="rId17" o:title=""/>
            <o:lock v:ext="edit" aspectratio="f"/>
          </v:shape>
        </w:pict>
      </w:r>
    </w:p>
    <w:p w:rsidR="000D5929" w:rsidRDefault="000D5929" w:rsidP="00072C22"/>
    <w:p w:rsidR="000D5929" w:rsidRDefault="000D5929" w:rsidP="00072C22">
      <w:r w:rsidRPr="005E3FD7">
        <w:rPr>
          <w:noProof/>
          <w:lang w:eastAsia="tr-TR"/>
        </w:rPr>
        <w:pict>
          <v:shape id="Diyagram 15" o:spid="_x0000_i1037" type="#_x0000_t75" style="width:136.5pt;height:69pt;visibility:visible">
            <v:imagedata r:id="rId18" o:title=""/>
            <o:lock v:ext="edit" aspectratio="f"/>
          </v:shape>
        </w:pict>
      </w:r>
      <w:r>
        <w:t xml:space="preserve">        </w:t>
      </w:r>
      <w:r w:rsidRPr="005E3FD7">
        <w:rPr>
          <w:noProof/>
          <w:lang w:eastAsia="tr-TR"/>
        </w:rPr>
        <w:pict>
          <v:shape id="Diyagram 16" o:spid="_x0000_i1038" type="#_x0000_t75" style="width:136.5pt;height:69pt;visibility:visible">
            <v:imagedata r:id="rId19" o:title=""/>
            <o:lock v:ext="edit" aspectratio="f"/>
          </v:shape>
        </w:pict>
      </w:r>
      <w:r>
        <w:t xml:space="preserve">       </w:t>
      </w:r>
      <w:r w:rsidRPr="005E3FD7">
        <w:rPr>
          <w:noProof/>
          <w:lang w:eastAsia="tr-TR"/>
        </w:rPr>
        <w:pict>
          <v:shape id="Diyagram 17" o:spid="_x0000_i1039" type="#_x0000_t75" style="width:136.5pt;height:69pt;visibility:visible">
            <v:imagedata r:id="rId20" o:title=""/>
            <o:lock v:ext="edit" aspectratio="f"/>
          </v:shape>
        </w:pict>
      </w:r>
    </w:p>
    <w:p w:rsidR="000D5929" w:rsidRDefault="000D5929"/>
    <w:p w:rsidR="000D5929" w:rsidRDefault="000D5929" w:rsidP="00072C22">
      <w:r w:rsidRPr="005E3FD7">
        <w:rPr>
          <w:noProof/>
          <w:lang w:eastAsia="tr-TR"/>
        </w:rPr>
        <w:pict>
          <v:shape id="Diyagram 18" o:spid="_x0000_i1040" type="#_x0000_t75" style="width:136.5pt;height:69pt;visibility:visible">
            <v:imagedata r:id="rId21" o:title=""/>
            <o:lock v:ext="edit" aspectratio="f"/>
          </v:shape>
        </w:pict>
      </w:r>
      <w:r>
        <w:t xml:space="preserve">        </w:t>
      </w:r>
      <w:r w:rsidRPr="005E3FD7">
        <w:rPr>
          <w:noProof/>
          <w:lang w:eastAsia="tr-TR"/>
        </w:rPr>
        <w:pict>
          <v:shape id="Diyagram 19" o:spid="_x0000_i1041" type="#_x0000_t75" style="width:136.5pt;height:69pt;visibility:visible">
            <v:imagedata r:id="rId22" o:title=""/>
            <o:lock v:ext="edit" aspectratio="f"/>
          </v:shape>
        </w:pict>
      </w:r>
      <w:r>
        <w:t xml:space="preserve">       </w:t>
      </w:r>
      <w:r w:rsidRPr="005E3FD7">
        <w:rPr>
          <w:noProof/>
          <w:lang w:eastAsia="tr-TR"/>
        </w:rPr>
        <w:pict>
          <v:shape id="Diyagram 20" o:spid="_x0000_i1042" type="#_x0000_t75" style="width:136.5pt;height:69pt;visibility:visible">
            <v:imagedata r:id="rId23" o:title=""/>
            <o:lock v:ext="edit" aspectratio="f"/>
          </v:shape>
        </w:pict>
      </w:r>
    </w:p>
    <w:p w:rsidR="000D5929" w:rsidRDefault="000D5929"/>
    <w:p w:rsidR="000D5929" w:rsidRDefault="000D5929" w:rsidP="00BB51A3">
      <w:pPr>
        <w:autoSpaceDE w:val="0"/>
        <w:autoSpaceDN w:val="0"/>
        <w:adjustRightInd w:val="0"/>
        <w:rPr>
          <w:rFonts w:ascii="Century Gothic" w:hAnsi="Century Gothic" w:cs="Century Gothic"/>
        </w:rPr>
      </w:pPr>
      <w:hyperlink r:id="rId24" w:history="1">
        <w:r>
          <w:rPr>
            <w:rStyle w:val="Hyperlink"/>
            <w:rFonts w:ascii="Century Gothic" w:hAnsi="Century Gothic" w:cs="Century Gothic"/>
          </w:rPr>
          <w:t>www.sorubak.com</w:t>
        </w:r>
      </w:hyperlink>
      <w:r>
        <w:rPr>
          <w:rFonts w:ascii="Century Gothic" w:hAnsi="Century Gothic" w:cs="Century Gothic"/>
        </w:rPr>
        <w:t xml:space="preserve"> </w:t>
      </w:r>
    </w:p>
    <w:p w:rsidR="000D5929" w:rsidRDefault="000D5929"/>
    <w:p w:rsidR="000D5929" w:rsidRDefault="000D5929"/>
    <w:p w:rsidR="000D5929" w:rsidRDefault="000D5929">
      <w:r w:rsidRPr="005E3FD7">
        <w:rPr>
          <w:noProof/>
          <w:lang w:eastAsia="tr-TR"/>
        </w:rPr>
        <w:pict>
          <v:shape id="Diyagram 21" o:spid="_x0000_i1043" type="#_x0000_t75" style="width:202.5pt;height:126.75pt;visibility:visible">
            <v:imagedata r:id="rId25" o:title="" croptop="-44879f" cropbottom="-45494f" cropright="-4376f"/>
            <o:lock v:ext="edit" aspectratio="f"/>
          </v:shape>
        </w:pict>
      </w:r>
      <w:r>
        <w:t xml:space="preserve">              </w:t>
      </w:r>
      <w:r w:rsidRPr="005E3FD7">
        <w:rPr>
          <w:noProof/>
          <w:lang w:eastAsia="tr-TR"/>
        </w:rPr>
        <w:pict>
          <v:shape id="Diyagram 23" o:spid="_x0000_i1044" type="#_x0000_t75" style="width:204.75pt;height:126.75pt;visibility:visible">
            <v:imagedata r:id="rId26" o:title="" croptop="-42543f" cropbottom="-39742f" cropright="-3827f"/>
            <o:lock v:ext="edit" aspectratio="f"/>
          </v:shape>
        </w:pict>
      </w:r>
    </w:p>
    <w:p w:rsidR="000D5929" w:rsidRDefault="000D5929" w:rsidP="000F186A">
      <w:r w:rsidRPr="005E3FD7">
        <w:rPr>
          <w:noProof/>
          <w:lang w:eastAsia="tr-TR"/>
        </w:rPr>
        <w:pict>
          <v:shape id="Diyagram 24" o:spid="_x0000_i1045" type="#_x0000_t75" style="width:202.5pt;height:126.75pt;visibility:visible">
            <v:imagedata r:id="rId27" o:title="" croptop="-44879f" cropbottom="-45494f" cropright="-4376f"/>
            <o:lock v:ext="edit" aspectratio="f"/>
          </v:shape>
        </w:pict>
      </w:r>
      <w:r>
        <w:t xml:space="preserve">              </w:t>
      </w:r>
      <w:r w:rsidRPr="005E3FD7">
        <w:rPr>
          <w:noProof/>
          <w:lang w:eastAsia="tr-TR"/>
        </w:rPr>
        <w:pict>
          <v:shape id="Diyagram 25" o:spid="_x0000_i1046" type="#_x0000_t75" style="width:202.5pt;height:126.75pt;visibility:visible">
            <v:imagedata r:id="rId28" o:title="" croptop="-44879f" cropbottom="-45494f" cropright="-4376f"/>
            <o:lock v:ext="edit" aspectratio="f"/>
          </v:shape>
        </w:pict>
      </w:r>
    </w:p>
    <w:p w:rsidR="000D5929" w:rsidRDefault="000D5929" w:rsidP="000F186A">
      <w:r w:rsidRPr="005E3FD7">
        <w:rPr>
          <w:noProof/>
          <w:lang w:eastAsia="tr-TR"/>
        </w:rPr>
        <w:pict>
          <v:shape id="Diyagram 26" o:spid="_x0000_i1047" type="#_x0000_t75" style="width:202.5pt;height:126.75pt;visibility:visible">
            <v:imagedata r:id="rId29" o:title="" croptop="-44879f" cropbottom="-45494f" cropright="-4376f"/>
            <o:lock v:ext="edit" aspectratio="f"/>
          </v:shape>
        </w:pict>
      </w:r>
      <w:r>
        <w:t xml:space="preserve">              </w:t>
      </w:r>
      <w:r w:rsidRPr="005E3FD7">
        <w:rPr>
          <w:noProof/>
          <w:lang w:eastAsia="tr-TR"/>
        </w:rPr>
        <w:pict>
          <v:shape id="Diyagram 27" o:spid="_x0000_i1048" type="#_x0000_t75" style="width:202.5pt;height:126.75pt;visibility:visible">
            <v:imagedata r:id="rId30" o:title="" croptop="-44879f" cropbottom="-45494f" cropright="-4376f"/>
            <o:lock v:ext="edit" aspectratio="f"/>
          </v:shape>
        </w:pict>
      </w:r>
    </w:p>
    <w:p w:rsidR="000D5929" w:rsidRDefault="000D5929" w:rsidP="000F186A">
      <w:r w:rsidRPr="005E3FD7">
        <w:rPr>
          <w:noProof/>
          <w:lang w:eastAsia="tr-TR"/>
        </w:rPr>
        <w:pict>
          <v:shape id="Diyagram 28" o:spid="_x0000_i1049" type="#_x0000_t75" style="width:202.5pt;height:126.75pt;visibility:visible">
            <v:imagedata r:id="rId31" o:title="" croptop="-44879f" cropbottom="-45494f" cropright="-4376f"/>
            <o:lock v:ext="edit" aspectratio="f"/>
          </v:shape>
        </w:pict>
      </w:r>
      <w:r>
        <w:t xml:space="preserve">              </w:t>
      </w:r>
      <w:r w:rsidRPr="005E3FD7">
        <w:rPr>
          <w:noProof/>
          <w:lang w:eastAsia="tr-TR"/>
        </w:rPr>
        <w:pict>
          <v:shape id="Diyagram 29" o:spid="_x0000_i1050" type="#_x0000_t75" style="width:202.5pt;height:126.75pt;visibility:visible">
            <v:imagedata r:id="rId32" o:title="" croptop="-44879f" cropbottom="-45494f" cropright="-4376f"/>
            <o:lock v:ext="edit" aspectratio="f"/>
          </v:shape>
        </w:pict>
      </w:r>
      <w:r w:rsidRPr="005E3FD7">
        <w:rPr>
          <w:noProof/>
          <w:lang w:eastAsia="tr-TR"/>
        </w:rPr>
        <w:pict>
          <v:shape id="Diyagram 30" o:spid="_x0000_i1051" type="#_x0000_t75" style="width:202.5pt;height:126.75pt;visibility:visible">
            <v:imagedata r:id="rId33" o:title="" croptop="-44879f" cropbottom="-45494f" cropright="-4376f"/>
            <o:lock v:ext="edit" aspectratio="f"/>
          </v:shape>
        </w:pict>
      </w:r>
      <w:r>
        <w:t xml:space="preserve">              </w:t>
      </w:r>
      <w:bookmarkStart w:id="0" w:name="_GoBack"/>
      <w:r w:rsidRPr="005E3FD7">
        <w:rPr>
          <w:noProof/>
          <w:lang w:eastAsia="tr-TR"/>
        </w:rPr>
        <w:pict>
          <v:shape id="Diyagram 31" o:spid="_x0000_i1052" type="#_x0000_t75" style="width:202.5pt;height:126.75pt;visibility:visible">
            <v:imagedata r:id="rId34" o:title="" croptop="-44879f" cropbottom="-45494f" cropright="-4376f"/>
            <o:lock v:ext="edit" aspectratio="f"/>
          </v:shape>
        </w:pict>
      </w:r>
      <w:bookmarkEnd w:id="0"/>
    </w:p>
    <w:p w:rsidR="000D5929" w:rsidRDefault="000D5929"/>
    <w:p w:rsidR="000D5929" w:rsidRDefault="000D5929"/>
    <w:p w:rsidR="000D5929" w:rsidRDefault="000D5929"/>
    <w:p w:rsidR="000D5929" w:rsidRDefault="000D5929"/>
    <w:p w:rsidR="000D5929" w:rsidRDefault="000D5929"/>
    <w:p w:rsidR="000D5929" w:rsidRDefault="000D5929"/>
    <w:p w:rsidR="000D5929" w:rsidRDefault="000D5929"/>
    <w:p w:rsidR="000D5929" w:rsidRDefault="000D5929"/>
    <w:p w:rsidR="000D5929" w:rsidRDefault="000D5929"/>
    <w:p w:rsidR="000D5929" w:rsidRDefault="000D5929"/>
    <w:p w:rsidR="000D5929" w:rsidRDefault="000D5929"/>
    <w:p w:rsidR="000D5929" w:rsidRDefault="000D5929"/>
    <w:p w:rsidR="000D5929" w:rsidRDefault="000D5929"/>
    <w:p w:rsidR="000D5929" w:rsidRDefault="000D5929"/>
    <w:p w:rsidR="000D5929" w:rsidRDefault="000D5929"/>
    <w:p w:rsidR="000D5929" w:rsidRDefault="000D5929"/>
    <w:p w:rsidR="000D5929" w:rsidRDefault="000D5929"/>
    <w:p w:rsidR="000D5929" w:rsidRDefault="000D5929"/>
    <w:p w:rsidR="000D5929" w:rsidRDefault="000D5929"/>
    <w:p w:rsidR="000D5929" w:rsidRDefault="000D5929"/>
    <w:p w:rsidR="000D5929" w:rsidRDefault="000D5929"/>
    <w:p w:rsidR="000D5929" w:rsidRDefault="000D5929"/>
    <w:p w:rsidR="000D5929" w:rsidRDefault="000D5929"/>
    <w:p w:rsidR="000D5929" w:rsidRDefault="000D5929"/>
    <w:p w:rsidR="000D5929" w:rsidRDefault="000D5929"/>
    <w:p w:rsidR="000D5929" w:rsidRDefault="000D5929"/>
    <w:p w:rsidR="000D5929" w:rsidRDefault="000D5929"/>
    <w:p w:rsidR="000D5929" w:rsidRDefault="000D5929"/>
    <w:p w:rsidR="000D5929" w:rsidRDefault="000D5929"/>
    <w:p w:rsidR="000D5929" w:rsidRDefault="000D5929"/>
    <w:p w:rsidR="000D5929" w:rsidRDefault="000D5929"/>
    <w:p w:rsidR="000D5929" w:rsidRDefault="000D5929"/>
    <w:p w:rsidR="000D5929" w:rsidRDefault="000D5929"/>
    <w:p w:rsidR="000D5929" w:rsidRDefault="000D5929"/>
    <w:p w:rsidR="000D5929" w:rsidRDefault="000D5929"/>
    <w:p w:rsidR="000D5929" w:rsidRDefault="000D5929"/>
    <w:p w:rsidR="000D5929" w:rsidRDefault="000D5929"/>
    <w:p w:rsidR="000D5929" w:rsidRDefault="000D5929"/>
    <w:sectPr w:rsidR="000D5929" w:rsidSect="00072C22">
      <w:headerReference w:type="default" r:id="rId35"/>
      <w:footerReference w:type="default" r:id="rId36"/>
      <w:pgSz w:w="11906" w:h="16838"/>
      <w:pgMar w:top="1417" w:right="1417" w:bottom="1417" w:left="1417" w:header="708" w:footer="708" w:gutter="0"/>
      <w:pgBorders w:offsetFrom="page">
        <w:top w:val="pushPinNote1" w:sz="10" w:space="24" w:color="auto"/>
        <w:left w:val="pushPinNote1" w:sz="10" w:space="24" w:color="auto"/>
        <w:bottom w:val="pushPinNote1" w:sz="10" w:space="24" w:color="auto"/>
        <w:right w:val="pushPinNote1" w:sz="1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5929" w:rsidRDefault="000D5929" w:rsidP="00072C22">
      <w:pPr>
        <w:spacing w:after="0" w:line="240" w:lineRule="auto"/>
      </w:pPr>
      <w:r>
        <w:separator/>
      </w:r>
    </w:p>
  </w:endnote>
  <w:endnote w:type="continuationSeparator" w:id="0">
    <w:p w:rsidR="000D5929" w:rsidRDefault="000D5929" w:rsidP="00072C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929" w:rsidRDefault="000D592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5929" w:rsidRDefault="000D5929" w:rsidP="00072C22">
      <w:pPr>
        <w:spacing w:after="0" w:line="240" w:lineRule="auto"/>
      </w:pPr>
      <w:r>
        <w:separator/>
      </w:r>
    </w:p>
  </w:footnote>
  <w:footnote w:type="continuationSeparator" w:id="0">
    <w:p w:rsidR="000D5929" w:rsidRDefault="000D5929" w:rsidP="00072C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929" w:rsidRDefault="000D5929">
    <w:pPr>
      <w:pStyle w:val="Header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498149" o:spid="_x0000_s2049" type="#_x0000_t75" style="position:absolute;margin-left:0;margin-top:0;width:633.75pt;height:817.5pt;z-index:-251656192;mso-position-horizontal:center;mso-position-horizontal-relative:margin;mso-position-vertical:center;mso-position-vertical-relative:margin" o:allowincell="f">
          <v:imagedata r:id="rId1" o:title="" gain="19661f" blacklevel="22938f"/>
          <o:lock v:ext="edit" cropping="t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72C22"/>
    <w:rsid w:val="00072C22"/>
    <w:rsid w:val="000B61B5"/>
    <w:rsid w:val="000D5289"/>
    <w:rsid w:val="000D5929"/>
    <w:rsid w:val="000F186A"/>
    <w:rsid w:val="00105992"/>
    <w:rsid w:val="001565BE"/>
    <w:rsid w:val="00402931"/>
    <w:rsid w:val="00541BDC"/>
    <w:rsid w:val="005E3FD7"/>
    <w:rsid w:val="007C497B"/>
    <w:rsid w:val="00994497"/>
    <w:rsid w:val="00AC3CAF"/>
    <w:rsid w:val="00B021CB"/>
    <w:rsid w:val="00B57CC3"/>
    <w:rsid w:val="00BB51A3"/>
    <w:rsid w:val="00F835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497B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72C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072C22"/>
  </w:style>
  <w:style w:type="paragraph" w:styleId="Footer">
    <w:name w:val="footer"/>
    <w:basedOn w:val="Normal"/>
    <w:link w:val="FooterChar"/>
    <w:uiPriority w:val="99"/>
    <w:rsid w:val="00072C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072C22"/>
  </w:style>
  <w:style w:type="paragraph" w:styleId="BalloonText">
    <w:name w:val="Balloon Text"/>
    <w:basedOn w:val="Normal"/>
    <w:link w:val="BalloonTextChar"/>
    <w:uiPriority w:val="99"/>
    <w:semiHidden/>
    <w:rsid w:val="00072C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72C22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BB51A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9225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0.png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34" Type="http://schemas.openxmlformats.org/officeDocument/2006/relationships/image" Target="media/image28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3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hyperlink" Target="http://www.sorubak.com/" TargetMode="External"/><Relationship Id="rId32" Type="http://schemas.openxmlformats.org/officeDocument/2006/relationships/image" Target="media/image26.png"/><Relationship Id="rId37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2.png"/><Relationship Id="rId36" Type="http://schemas.openxmlformats.org/officeDocument/2006/relationships/footer" Target="footer1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9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65</TotalTime>
  <Pages>4</Pages>
  <Words>45</Words>
  <Characters>258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eymen</dc:creator>
  <cp:keywords>www.sorubak.com</cp:keywords>
  <dc:description>www.sorubak.com</dc:description>
  <cp:lastModifiedBy>EDANUR</cp:lastModifiedBy>
  <cp:revision>3</cp:revision>
  <dcterms:created xsi:type="dcterms:W3CDTF">2013-02-12T20:05:00Z</dcterms:created>
  <dcterms:modified xsi:type="dcterms:W3CDTF">2013-02-16T13:04:00Z</dcterms:modified>
  <cp:category>www.sorubak.com</cp:category>
  <cp:contentStatus>www.sorubak.com</cp:contentStatus>
</cp:coreProperties>
</file>