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DC7" w:rsidRDefault="00601DC7" w:rsidP="00DF542F">
      <w:pPr>
        <w:pStyle w:val="NoSpacing"/>
        <w:jc w:val="center"/>
        <w:rPr>
          <w:rFonts w:ascii="Comic Sans MS" w:hAnsi="Comic Sans MS"/>
          <w:sz w:val="20"/>
          <w:szCs w:val="20"/>
        </w:rPr>
      </w:pPr>
      <w:r w:rsidRPr="00DF542F">
        <w:rPr>
          <w:rFonts w:ascii="Comic Sans MS" w:hAnsi="Comic Sans MS"/>
          <w:sz w:val="20"/>
          <w:szCs w:val="20"/>
        </w:rPr>
        <w:t>MATEMATİK TEST</w:t>
      </w:r>
    </w:p>
    <w:p w:rsidR="00601DC7" w:rsidRDefault="00601DC7" w:rsidP="00DF542F">
      <w:pPr>
        <w:pStyle w:val="NoSpacing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1-4 tane 50 Kr ,10 tane 10 Kr, 12 tane 25 Kr kaç TL eder?</w:t>
      </w:r>
    </w:p>
    <w:p w:rsidR="00601DC7" w:rsidRDefault="00601DC7" w:rsidP="00DF542F">
      <w:pPr>
        <w:pStyle w:val="NoSpacing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5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B)6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C)7</w:t>
      </w:r>
    </w:p>
    <w:p w:rsidR="00601DC7" w:rsidRDefault="00601DC7" w:rsidP="00DF542F">
      <w:pPr>
        <w:pStyle w:val="NoSpacing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2-</w:t>
      </w:r>
      <w:smartTag w:uri="urn:schemas-microsoft-com:office:smarttags" w:element="metricconverter">
        <w:smartTagPr>
          <w:attr w:name="ProductID" w:val="1 Kg"/>
        </w:smartTagPr>
        <w:r>
          <w:rPr>
            <w:rFonts w:ascii="Comic Sans MS" w:hAnsi="Comic Sans MS"/>
            <w:sz w:val="18"/>
            <w:szCs w:val="18"/>
          </w:rPr>
          <w:t>1 Kg</w:t>
        </w:r>
      </w:smartTag>
      <w:r>
        <w:rPr>
          <w:rFonts w:ascii="Comic Sans MS" w:hAnsi="Comic Sans MS"/>
          <w:sz w:val="18"/>
          <w:szCs w:val="18"/>
        </w:rPr>
        <w:t xml:space="preserve"> kıymalı börek ile </w:t>
      </w:r>
      <w:smartTag w:uri="urn:schemas-microsoft-com:office:smarttags" w:element="metricconverter">
        <w:smartTagPr>
          <w:attr w:name="ProductID" w:val="1 Kg"/>
        </w:smartTagPr>
        <w:r>
          <w:rPr>
            <w:rFonts w:ascii="Comic Sans MS" w:hAnsi="Comic Sans MS"/>
            <w:sz w:val="18"/>
            <w:szCs w:val="18"/>
          </w:rPr>
          <w:t>1 Kg</w:t>
        </w:r>
      </w:smartTag>
      <w:r>
        <w:rPr>
          <w:rFonts w:ascii="Comic Sans MS" w:hAnsi="Comic Sans MS"/>
          <w:sz w:val="18"/>
          <w:szCs w:val="18"/>
        </w:rPr>
        <w:t xml:space="preserve"> tatlı 40 TL  dir. Kıymalı börek ,tatlıdan 8 TL fazla olduğuna göre böreğin fiyatı kaç TL dir?</w:t>
      </w:r>
    </w:p>
    <w:p w:rsidR="00601DC7" w:rsidRDefault="00601DC7" w:rsidP="00DF542F">
      <w:pPr>
        <w:pStyle w:val="NoSpacing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32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B) 16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C) 24</w:t>
      </w:r>
    </w:p>
    <w:p w:rsidR="00601DC7" w:rsidRDefault="00601DC7" w:rsidP="00DF542F">
      <w:pPr>
        <w:pStyle w:val="NoSpacing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3-Yarım metresi 3 TL olan kurdeleden </w:t>
      </w:r>
      <w:smartTag w:uri="urn:schemas-microsoft-com:office:smarttags" w:element="metricconverter">
        <w:smartTagPr>
          <w:attr w:name="ProductID" w:val="6 metre"/>
        </w:smartTagPr>
        <w:r>
          <w:rPr>
            <w:rFonts w:ascii="Comic Sans MS" w:hAnsi="Comic Sans MS"/>
            <w:sz w:val="18"/>
            <w:szCs w:val="18"/>
          </w:rPr>
          <w:t>6 metre</w:t>
        </w:r>
      </w:smartTag>
      <w:r>
        <w:rPr>
          <w:rFonts w:ascii="Comic Sans MS" w:hAnsi="Comic Sans MS"/>
          <w:sz w:val="18"/>
          <w:szCs w:val="18"/>
        </w:rPr>
        <w:t xml:space="preserve"> alınırsa kaç TL ödenmelidir?</w:t>
      </w:r>
    </w:p>
    <w:tbl>
      <w:tblPr>
        <w:tblpPr w:leftFromText="141" w:rightFromText="141" w:vertAnchor="text" w:horzAnchor="margin" w:tblpXSpec="right" w:tblpY="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6"/>
        <w:gridCol w:w="326"/>
        <w:gridCol w:w="326"/>
      </w:tblGrid>
      <w:tr w:rsidR="00601DC7" w:rsidRPr="00930713" w:rsidTr="00930713">
        <w:trPr>
          <w:trHeight w:val="247"/>
        </w:trPr>
        <w:tc>
          <w:tcPr>
            <w:tcW w:w="326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26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  <w:r w:rsidRPr="00930713">
              <w:rPr>
                <w:rFonts w:ascii="Comic Sans MS" w:hAnsi="Comic Sans MS"/>
                <w:sz w:val="18"/>
                <w:szCs w:val="18"/>
              </w:rPr>
              <w:t>9</w:t>
            </w:r>
          </w:p>
        </w:tc>
        <w:tc>
          <w:tcPr>
            <w:tcW w:w="326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8"/>
        </w:trPr>
        <w:tc>
          <w:tcPr>
            <w:tcW w:w="326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  <w:r w:rsidRPr="00930713">
              <w:rPr>
                <w:rFonts w:ascii="Comic Sans MS" w:hAnsi="Comic Sans MS"/>
                <w:sz w:val="18"/>
                <w:szCs w:val="18"/>
              </w:rPr>
              <w:t>3</w:t>
            </w:r>
          </w:p>
        </w:tc>
        <w:tc>
          <w:tcPr>
            <w:tcW w:w="326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  <w:r w:rsidRPr="00930713">
              <w:rPr>
                <w:rFonts w:ascii="Comic Sans MS" w:hAnsi="Comic Sans MS"/>
                <w:sz w:val="18"/>
                <w:szCs w:val="18"/>
              </w:rPr>
              <w:t>5</w:t>
            </w:r>
          </w:p>
        </w:tc>
        <w:tc>
          <w:tcPr>
            <w:tcW w:w="326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  <w:r w:rsidRPr="00930713">
              <w:rPr>
                <w:rFonts w:ascii="Comic Sans MS" w:hAnsi="Comic Sans MS"/>
                <w:sz w:val="18"/>
                <w:szCs w:val="18"/>
              </w:rPr>
              <w:t>7</w:t>
            </w:r>
          </w:p>
        </w:tc>
      </w:tr>
      <w:tr w:rsidR="00601DC7" w:rsidRPr="00930713" w:rsidTr="00930713">
        <w:trPr>
          <w:trHeight w:val="270"/>
        </w:trPr>
        <w:tc>
          <w:tcPr>
            <w:tcW w:w="326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  <w:r w:rsidRPr="00930713">
              <w:rPr>
                <w:rFonts w:ascii="Comic Sans MS" w:hAnsi="Comic Sans MS"/>
                <w:sz w:val="18"/>
                <w:szCs w:val="18"/>
              </w:rPr>
              <w:t>8</w:t>
            </w:r>
          </w:p>
        </w:tc>
        <w:tc>
          <w:tcPr>
            <w:tcW w:w="326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  <w:r w:rsidRPr="00930713"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  <w:tc>
          <w:tcPr>
            <w:tcW w:w="326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  <w:r w:rsidRPr="00930713">
              <w:rPr>
                <w:rFonts w:ascii="Comic Sans MS" w:hAnsi="Comic Sans MS"/>
                <w:sz w:val="18"/>
                <w:szCs w:val="18"/>
              </w:rPr>
              <w:t>6</w:t>
            </w:r>
          </w:p>
        </w:tc>
      </w:tr>
    </w:tbl>
    <w:p w:rsidR="00601DC7" w:rsidRDefault="00601DC7" w:rsidP="00DF542F">
      <w:pPr>
        <w:pStyle w:val="NoSpacing"/>
        <w:ind w:left="36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A)36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B)18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C)9</w:t>
      </w:r>
    </w:p>
    <w:p w:rsidR="00601DC7" w:rsidRDefault="00601DC7" w:rsidP="00DF542F">
      <w:pPr>
        <w:pStyle w:val="NoSpacing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4-Ezgi , 1’den </w:t>
      </w:r>
      <w:smartTag w:uri="urn:schemas-microsoft-com:office:smarttags" w:element="metricconverter">
        <w:smartTagPr>
          <w:attr w:name="ProductID" w:val="9’"/>
        </w:smartTagPr>
        <w:r>
          <w:rPr>
            <w:rFonts w:ascii="Comic Sans MS" w:hAnsi="Comic Sans MS"/>
            <w:sz w:val="18"/>
            <w:szCs w:val="18"/>
          </w:rPr>
          <w:t>9’</w:t>
        </w:r>
      </w:smartTag>
      <w:r>
        <w:rPr>
          <w:rFonts w:ascii="Comic Sans MS" w:hAnsi="Comic Sans MS"/>
          <w:sz w:val="18"/>
          <w:szCs w:val="18"/>
        </w:rPr>
        <w:t xml:space="preserve"> a kadar rakamları birer kez kullanarak yandaki kareye yerleştirmek istiyor. </w:t>
      </w:r>
    </w:p>
    <w:p w:rsidR="00601DC7" w:rsidRDefault="00601DC7" w:rsidP="00DF542F">
      <w:pPr>
        <w:pStyle w:val="NoSpacing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Yalnız hem yatay hem dikey hem de çapraz sıraların toplamı 15 olmalıdır. Buna göre karedeki </w:t>
      </w:r>
    </w:p>
    <w:p w:rsidR="00601DC7" w:rsidRDefault="00601DC7" w:rsidP="00DF542F">
      <w:pPr>
        <w:pStyle w:val="NoSpacing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yatay sıraya hangi sayılar gelmelidir?</w:t>
      </w:r>
    </w:p>
    <w:p w:rsidR="00601DC7" w:rsidRDefault="00601DC7" w:rsidP="00A0211C">
      <w:pPr>
        <w:pStyle w:val="NoSpacing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ab/>
        <w:t>A)3 ile 3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B) 5 ile 1</w:t>
      </w:r>
      <w:r>
        <w:rPr>
          <w:rFonts w:ascii="Comic Sans MS" w:hAnsi="Comic Sans MS"/>
          <w:sz w:val="18"/>
          <w:szCs w:val="18"/>
        </w:rPr>
        <w:tab/>
        <w:t>C) 4 ve 2</w:t>
      </w:r>
    </w:p>
    <w:p w:rsidR="00601DC7" w:rsidRPr="00DF542F" w:rsidRDefault="00601DC7" w:rsidP="00A0211C">
      <w:pPr>
        <w:pStyle w:val="NoSpacing"/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pict>
          <v:rect id="_x0000_s1026" style="position:absolute;margin-left:376.65pt;margin-top:1.55pt;width:11.15pt;height:8.6pt;z-index:251643392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margin-left:349.9pt;margin-top:1.55pt;width:11.75pt;height:8.6pt;z-index:251642368"/>
        </w:pict>
      </w:r>
      <w:r>
        <w:rPr>
          <w:noProof/>
          <w:lang w:eastAsia="tr-TR"/>
        </w:rPr>
        <w:pict>
          <v:rect id="_x0000_s1028" style="position:absolute;margin-left:225.8pt;margin-top:1.55pt;width:11.15pt;height:8.6pt;z-index:251641344"/>
        </w:pict>
      </w:r>
      <w:r>
        <w:rPr>
          <w:noProof/>
          <w:lang w:eastAsia="tr-TR"/>
        </w:rPr>
        <w:pict>
          <v:shape id="_x0000_s1029" type="#_x0000_t5" style="position:absolute;margin-left:101.15pt;margin-top:1.55pt;width:11.75pt;height:8.6pt;z-index:251640320"/>
        </w:pict>
      </w:r>
      <w:r>
        <w:rPr>
          <w:rFonts w:ascii="Comic Sans MS" w:hAnsi="Comic Sans MS"/>
          <w:sz w:val="18"/>
          <w:szCs w:val="18"/>
        </w:rPr>
        <w:t>5-67 eksiği 15 olan sayı       , 49 fazlaası 72 olan sayı         ile belirtiliyor. Buna göre       -          işleminin sonucu kaçtır?</w:t>
      </w:r>
    </w:p>
    <w:p w:rsidR="00601DC7" w:rsidRDefault="00601DC7" w:rsidP="00DF542F">
      <w:pPr>
        <w:pStyle w:val="NoSpacing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ab/>
        <w:t>A)169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B) 59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C) 49</w:t>
      </w:r>
    </w:p>
    <w:p w:rsidR="00601DC7" w:rsidRDefault="00601DC7" w:rsidP="00DF542F">
      <w:pPr>
        <w:pStyle w:val="NoSpacing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6-Onlar basamağında 8 rakamı bulunan üç basamaklı en küçük doğal sayının 97 eksiği kaçtır?</w:t>
      </w:r>
    </w:p>
    <w:p w:rsidR="00601DC7" w:rsidRDefault="00601DC7" w:rsidP="004355F7">
      <w:pPr>
        <w:pStyle w:val="NoSpacing"/>
        <w:numPr>
          <w:ilvl w:val="0"/>
          <w:numId w:val="6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13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B) 83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C)892</w:t>
      </w:r>
    </w:p>
    <w:p w:rsidR="00601DC7" w:rsidRDefault="00601DC7" w:rsidP="004355F7">
      <w:pPr>
        <w:pStyle w:val="NoSpacing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7-Bir çıkarma işleminde çıkan  125, fark 289 ise eksilenin 374 fazlası kaçtır?</w:t>
      </w:r>
    </w:p>
    <w:p w:rsidR="00601DC7" w:rsidRDefault="00601DC7" w:rsidP="004355F7">
      <w:pPr>
        <w:pStyle w:val="NoSpacing"/>
        <w:numPr>
          <w:ilvl w:val="0"/>
          <w:numId w:val="7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688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B) 788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C) 798</w:t>
      </w:r>
    </w:p>
    <w:p w:rsidR="00601DC7" w:rsidRDefault="00601DC7" w:rsidP="004355F7">
      <w:pPr>
        <w:pStyle w:val="NoSpacing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8-Hangi sayının 365 eksiği , 96 nın 62 fazlasına eşittir?</w:t>
      </w:r>
    </w:p>
    <w:p w:rsidR="00601DC7" w:rsidRDefault="00601DC7" w:rsidP="004355F7">
      <w:pPr>
        <w:pStyle w:val="NoSpacing"/>
        <w:numPr>
          <w:ilvl w:val="0"/>
          <w:numId w:val="8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623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B)533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C) 523</w:t>
      </w:r>
    </w:p>
    <w:p w:rsidR="00601DC7" w:rsidRDefault="00601DC7" w:rsidP="004355F7">
      <w:pPr>
        <w:pStyle w:val="NoSpacing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9-725 sayısı ters çevrilip yazılıyor. İlk sayı ile elde edilen sayının farkı kaçtır?</w:t>
      </w:r>
    </w:p>
    <w:p w:rsidR="00601DC7" w:rsidRDefault="00601DC7" w:rsidP="004355F7">
      <w:pPr>
        <w:pStyle w:val="NoSpacing"/>
        <w:numPr>
          <w:ilvl w:val="0"/>
          <w:numId w:val="9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298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B)198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C)188</w:t>
      </w:r>
    </w:p>
    <w:p w:rsidR="00601DC7" w:rsidRDefault="00601DC7" w:rsidP="004355F7">
      <w:pPr>
        <w:pStyle w:val="NoSpacing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10-Zeynep’in bir adımı </w:t>
      </w:r>
      <w:smartTag w:uri="urn:schemas-microsoft-com:office:smarttags" w:element="metricconverter">
        <w:smartTagPr>
          <w:attr w:name="ProductID" w:val="22 cm"/>
        </w:smartTagPr>
        <w:r>
          <w:rPr>
            <w:rFonts w:ascii="Comic Sans MS" w:hAnsi="Comic Sans MS"/>
            <w:sz w:val="18"/>
            <w:szCs w:val="18"/>
          </w:rPr>
          <w:t>22 cm</w:t>
        </w:r>
      </w:smartTag>
      <w:r>
        <w:rPr>
          <w:rFonts w:ascii="Comic Sans MS" w:hAnsi="Comic Sans MS"/>
          <w:sz w:val="18"/>
          <w:szCs w:val="18"/>
        </w:rPr>
        <w:t xml:space="preserve"> dir. Zeynep dört adım atarsa kaç santimetre yol gider?</w:t>
      </w:r>
    </w:p>
    <w:p w:rsidR="00601DC7" w:rsidRDefault="00601DC7" w:rsidP="004355F7">
      <w:pPr>
        <w:pStyle w:val="NoSpacing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smartTag w:uri="urn:schemas-microsoft-com:office:smarttags" w:element="metricconverter">
        <w:smartTagPr>
          <w:attr w:name="ProductID" w:val="46 cm"/>
        </w:smartTagPr>
        <w:r>
          <w:rPr>
            <w:rFonts w:ascii="Comic Sans MS" w:hAnsi="Comic Sans MS"/>
            <w:sz w:val="18"/>
            <w:szCs w:val="18"/>
          </w:rPr>
          <w:t>46 cm</w:t>
        </w:r>
      </w:smartTag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B) 80cm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C)88cm</w:t>
      </w:r>
    </w:p>
    <w:p w:rsidR="00601DC7" w:rsidRDefault="00601DC7" w:rsidP="004355F7">
      <w:pPr>
        <w:pStyle w:val="NoSpacing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11-Aslı’nın annesi balkona çamaşır sermek için ip alacaktır. Çamaşır iplerini bağlayacağı demir çubukların arası </w:t>
      </w:r>
      <w:smartTag w:uri="urn:schemas-microsoft-com:office:smarttags" w:element="metricconverter">
        <w:smartTagPr>
          <w:attr w:name="ProductID" w:val="4 m"/>
        </w:smartTagPr>
        <w:r>
          <w:rPr>
            <w:rFonts w:ascii="Comic Sans MS" w:hAnsi="Comic Sans MS"/>
            <w:sz w:val="18"/>
            <w:szCs w:val="18"/>
          </w:rPr>
          <w:t>4 m</w:t>
        </w:r>
      </w:smartTag>
      <w:r>
        <w:rPr>
          <w:rFonts w:ascii="Comic Sans MS" w:hAnsi="Comic Sans MS"/>
          <w:sz w:val="18"/>
          <w:szCs w:val="18"/>
        </w:rPr>
        <w:t xml:space="preserve"> </w:t>
      </w:r>
      <w:smartTag w:uri="urn:schemas-microsoft-com:office:smarttags" w:element="metricconverter">
        <w:smartTagPr>
          <w:attr w:name="ProductID" w:val="20 cm"/>
        </w:smartTagPr>
        <w:r>
          <w:rPr>
            <w:rFonts w:ascii="Comic Sans MS" w:hAnsi="Comic Sans MS"/>
            <w:sz w:val="18"/>
            <w:szCs w:val="18"/>
          </w:rPr>
          <w:t>20 cm</w:t>
        </w:r>
      </w:smartTag>
      <w:r>
        <w:rPr>
          <w:rFonts w:ascii="Comic Sans MS" w:hAnsi="Comic Sans MS"/>
          <w:sz w:val="18"/>
          <w:szCs w:val="18"/>
        </w:rPr>
        <w:t xml:space="preserve">.dir.  bağlama payı </w:t>
      </w:r>
      <w:smartTag w:uri="urn:schemas-microsoft-com:office:smarttags" w:element="metricconverter">
        <w:smartTagPr>
          <w:attr w:name="ProductID" w:val="20 cm"/>
        </w:smartTagPr>
        <w:r>
          <w:rPr>
            <w:rFonts w:ascii="Comic Sans MS" w:hAnsi="Comic Sans MS"/>
            <w:sz w:val="18"/>
            <w:szCs w:val="18"/>
          </w:rPr>
          <w:t>20 cm</w:t>
        </w:r>
      </w:smartTag>
      <w:r>
        <w:rPr>
          <w:rFonts w:ascii="Comic Sans MS" w:hAnsi="Comic Sans MS"/>
          <w:sz w:val="18"/>
          <w:szCs w:val="18"/>
        </w:rPr>
        <w:t>.dir. demirlere üç tur ip germesi için en az ne kadar ip almalıdır?</w:t>
      </w:r>
    </w:p>
    <w:p w:rsidR="00601DC7" w:rsidRDefault="00601DC7" w:rsidP="004355F7">
      <w:pPr>
        <w:pStyle w:val="NoSpacing"/>
        <w:numPr>
          <w:ilvl w:val="0"/>
          <w:numId w:val="11"/>
        </w:numPr>
        <w:rPr>
          <w:rFonts w:ascii="Comic Sans MS" w:hAnsi="Comic Sans MS"/>
          <w:sz w:val="18"/>
          <w:szCs w:val="18"/>
        </w:rPr>
      </w:pPr>
      <w:smartTag w:uri="urn:schemas-microsoft-com:office:smarttags" w:element="metricconverter">
        <w:smartTagPr>
          <w:attr w:name="ProductID" w:val="10 m"/>
        </w:smartTagPr>
        <w:r>
          <w:rPr>
            <w:rFonts w:ascii="Comic Sans MS" w:hAnsi="Comic Sans MS"/>
            <w:sz w:val="18"/>
            <w:szCs w:val="18"/>
          </w:rPr>
          <w:t>10 m</w:t>
        </w:r>
      </w:smartTag>
      <w:r>
        <w:rPr>
          <w:rFonts w:ascii="Comic Sans MS" w:hAnsi="Comic Sans MS"/>
          <w:sz w:val="18"/>
          <w:szCs w:val="18"/>
        </w:rPr>
        <w:t xml:space="preserve"> 80cm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 xml:space="preserve">B) </w:t>
      </w:r>
      <w:smartTag w:uri="urn:schemas-microsoft-com:office:smarttags" w:element="metricconverter">
        <w:smartTagPr>
          <w:attr w:name="ProductID" w:val="11 m"/>
        </w:smartTagPr>
        <w:r>
          <w:rPr>
            <w:rFonts w:ascii="Comic Sans MS" w:hAnsi="Comic Sans MS"/>
            <w:sz w:val="18"/>
            <w:szCs w:val="18"/>
          </w:rPr>
          <w:t>11 m</w:t>
        </w:r>
      </w:smartTag>
      <w:r>
        <w:rPr>
          <w:rFonts w:ascii="Comic Sans MS" w:hAnsi="Comic Sans MS"/>
          <w:sz w:val="18"/>
          <w:szCs w:val="18"/>
        </w:rPr>
        <w:t xml:space="preserve"> </w:t>
      </w:r>
      <w:smartTag w:uri="urn:schemas-microsoft-com:office:smarttags" w:element="metricconverter">
        <w:smartTagPr>
          <w:attr w:name="ProductID" w:val="80 cm"/>
        </w:smartTagPr>
        <w:r>
          <w:rPr>
            <w:rFonts w:ascii="Comic Sans MS" w:hAnsi="Comic Sans MS"/>
            <w:sz w:val="18"/>
            <w:szCs w:val="18"/>
          </w:rPr>
          <w:t>80 cm</w:t>
        </w:r>
      </w:smartTag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 xml:space="preserve">C) </w:t>
      </w:r>
      <w:smartTag w:uri="urn:schemas-microsoft-com:office:smarttags" w:element="metricconverter">
        <w:smartTagPr>
          <w:attr w:name="ProductID" w:val="12 m"/>
        </w:smartTagPr>
        <w:r>
          <w:rPr>
            <w:rFonts w:ascii="Comic Sans MS" w:hAnsi="Comic Sans MS"/>
            <w:sz w:val="18"/>
            <w:szCs w:val="18"/>
          </w:rPr>
          <w:t>12 m</w:t>
        </w:r>
      </w:smartTag>
      <w:r>
        <w:rPr>
          <w:rFonts w:ascii="Comic Sans MS" w:hAnsi="Comic Sans MS"/>
          <w:sz w:val="18"/>
          <w:szCs w:val="18"/>
        </w:rPr>
        <w:t xml:space="preserve"> </w:t>
      </w:r>
      <w:smartTag w:uri="urn:schemas-microsoft-com:office:smarttags" w:element="metricconverter">
        <w:smartTagPr>
          <w:attr w:name="ProductID" w:val="80 cm"/>
        </w:smartTagPr>
        <w:r>
          <w:rPr>
            <w:rFonts w:ascii="Comic Sans MS" w:hAnsi="Comic Sans MS"/>
            <w:sz w:val="18"/>
            <w:szCs w:val="18"/>
          </w:rPr>
          <w:t>80 cm</w:t>
        </w:r>
      </w:smartTag>
    </w:p>
    <w:p w:rsidR="00601DC7" w:rsidRDefault="00601DC7" w:rsidP="00E75DB5">
      <w:pPr>
        <w:pStyle w:val="NoSpacing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12-kurbağa bir sıçrayışta </w:t>
      </w:r>
      <w:smartTag w:uri="urn:schemas-microsoft-com:office:smarttags" w:element="metricconverter">
        <w:smartTagPr>
          <w:attr w:name="ProductID" w:val="75 cm"/>
        </w:smartTagPr>
        <w:r>
          <w:rPr>
            <w:rFonts w:ascii="Comic Sans MS" w:hAnsi="Comic Sans MS"/>
            <w:sz w:val="18"/>
            <w:szCs w:val="18"/>
          </w:rPr>
          <w:t>75 cm</w:t>
        </w:r>
      </w:smartTag>
      <w:r>
        <w:rPr>
          <w:rFonts w:ascii="Comic Sans MS" w:hAnsi="Comic Sans MS"/>
          <w:sz w:val="18"/>
          <w:szCs w:val="18"/>
        </w:rPr>
        <w:t xml:space="preserve"> uzaklığa gidebilmektedir. </w:t>
      </w:r>
    </w:p>
    <w:p w:rsidR="00601DC7" w:rsidRDefault="00601DC7" w:rsidP="00E75DB5">
      <w:pPr>
        <w:pStyle w:val="NoSpacing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Göle </w:t>
      </w:r>
      <w:smartTag w:uri="urn:schemas-microsoft-com:office:smarttags" w:element="metricconverter">
        <w:smartTagPr>
          <w:attr w:name="ProductID" w:val="6 m"/>
        </w:smartTagPr>
        <w:r>
          <w:rPr>
            <w:rFonts w:ascii="Comic Sans MS" w:hAnsi="Comic Sans MS"/>
            <w:sz w:val="18"/>
            <w:szCs w:val="18"/>
          </w:rPr>
          <w:t>6 m</w:t>
        </w:r>
      </w:smartTag>
      <w:r>
        <w:rPr>
          <w:rFonts w:ascii="Comic Sans MS" w:hAnsi="Comic Sans MS"/>
          <w:sz w:val="18"/>
          <w:szCs w:val="18"/>
        </w:rPr>
        <w:t xml:space="preserve"> uzaklıkta olduğuna göre kurbağa kaç sıçrayışta göle varır?</w:t>
      </w:r>
    </w:p>
    <w:p w:rsidR="00601DC7" w:rsidRDefault="00601DC7" w:rsidP="00E75DB5">
      <w:pPr>
        <w:pStyle w:val="NoSpacing"/>
        <w:numPr>
          <w:ilvl w:val="0"/>
          <w:numId w:val="12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5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B)6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C) 8</w:t>
      </w:r>
    </w:p>
    <w:p w:rsidR="00601DC7" w:rsidRDefault="00601DC7" w:rsidP="00E75DB5">
      <w:pPr>
        <w:pStyle w:val="NoSpacing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13-Bir çıkarma işleminde çıkan ile farkın toplamı neyi verir?</w:t>
      </w:r>
    </w:p>
    <w:p w:rsidR="00601DC7" w:rsidRDefault="00601DC7" w:rsidP="00E75DB5">
      <w:pPr>
        <w:pStyle w:val="NoSpacing"/>
        <w:numPr>
          <w:ilvl w:val="0"/>
          <w:numId w:val="13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Toplananı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B) Çarpımı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C) Eksileni</w:t>
      </w:r>
    </w:p>
    <w:p w:rsidR="00601DC7" w:rsidRDefault="00601DC7" w:rsidP="00E75DB5">
      <w:pPr>
        <w:pStyle w:val="NoSpacing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14-Bir çıkarma işleminde fark 173 tür.Eksilen sayı 230 artırılırsa yeni fark kaç olur?</w:t>
      </w:r>
    </w:p>
    <w:p w:rsidR="00601DC7" w:rsidRDefault="00601DC7" w:rsidP="00A32398">
      <w:pPr>
        <w:pStyle w:val="NoSpacing"/>
        <w:numPr>
          <w:ilvl w:val="0"/>
          <w:numId w:val="14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57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B)303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C)403</w:t>
      </w:r>
    </w:p>
    <w:p w:rsidR="00601DC7" w:rsidRDefault="00601DC7" w:rsidP="00A32398">
      <w:pPr>
        <w:pStyle w:val="NoSpacing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15-Bir kümesteki tavşan ve tavukların ayaklarının toplam sayısı 174’tür. Tavşanların ayak sayısı 88 ‘dir. Bu kümesteki tavukların sayısı kaçtır?</w:t>
      </w:r>
    </w:p>
    <w:p w:rsidR="00601DC7" w:rsidRDefault="00601DC7" w:rsidP="00A32398">
      <w:pPr>
        <w:pStyle w:val="NoSpacing"/>
        <w:numPr>
          <w:ilvl w:val="0"/>
          <w:numId w:val="15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52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B) 43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C)39</w:t>
      </w:r>
    </w:p>
    <w:tbl>
      <w:tblPr>
        <w:tblpPr w:leftFromText="141" w:rightFromText="141" w:vertAnchor="text" w:horzAnchor="page" w:tblpX="2104" w:tblpY="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1"/>
        <w:gridCol w:w="371"/>
        <w:gridCol w:w="371"/>
        <w:gridCol w:w="371"/>
        <w:gridCol w:w="371"/>
        <w:gridCol w:w="371"/>
        <w:gridCol w:w="371"/>
      </w:tblGrid>
      <w:tr w:rsidR="00601DC7" w:rsidRPr="00930713" w:rsidTr="00930713">
        <w:trPr>
          <w:trHeight w:val="288"/>
        </w:trPr>
        <w:tc>
          <w:tcPr>
            <w:tcW w:w="371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  <w:r w:rsidRPr="00930713"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  <w:tc>
          <w:tcPr>
            <w:tcW w:w="371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  <w:r w:rsidRPr="00930713">
              <w:rPr>
                <w:rFonts w:ascii="Comic Sans MS" w:hAnsi="Comic Sans MS"/>
                <w:sz w:val="18"/>
                <w:szCs w:val="18"/>
              </w:rPr>
              <w:t>2</w:t>
            </w:r>
          </w:p>
        </w:tc>
        <w:tc>
          <w:tcPr>
            <w:tcW w:w="371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  <w:r w:rsidRPr="00930713">
              <w:rPr>
                <w:rFonts w:ascii="Comic Sans MS" w:hAnsi="Comic Sans MS"/>
                <w:sz w:val="18"/>
                <w:szCs w:val="18"/>
              </w:rPr>
              <w:t>3</w:t>
            </w:r>
          </w:p>
        </w:tc>
        <w:tc>
          <w:tcPr>
            <w:tcW w:w="371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  <w:r w:rsidRPr="00930713">
              <w:rPr>
                <w:rFonts w:ascii="Comic Sans MS" w:hAnsi="Comic Sans MS"/>
                <w:sz w:val="18"/>
                <w:szCs w:val="18"/>
              </w:rPr>
              <w:t>4</w:t>
            </w:r>
          </w:p>
        </w:tc>
        <w:tc>
          <w:tcPr>
            <w:tcW w:w="371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  <w:r w:rsidRPr="00930713">
              <w:rPr>
                <w:rFonts w:ascii="Comic Sans MS" w:hAnsi="Comic Sans MS"/>
                <w:sz w:val="18"/>
                <w:szCs w:val="18"/>
              </w:rPr>
              <w:t>5</w:t>
            </w:r>
          </w:p>
        </w:tc>
        <w:tc>
          <w:tcPr>
            <w:tcW w:w="371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  <w:r w:rsidRPr="00930713">
              <w:rPr>
                <w:rFonts w:ascii="Comic Sans MS" w:hAnsi="Comic Sans MS"/>
                <w:sz w:val="18"/>
                <w:szCs w:val="18"/>
              </w:rPr>
              <w:t>6</w:t>
            </w:r>
          </w:p>
        </w:tc>
        <w:tc>
          <w:tcPr>
            <w:tcW w:w="371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  <w:r w:rsidRPr="00930713">
              <w:rPr>
                <w:rFonts w:ascii="Comic Sans MS" w:hAnsi="Comic Sans MS"/>
                <w:sz w:val="18"/>
                <w:szCs w:val="18"/>
              </w:rPr>
              <w:t>7</w:t>
            </w:r>
          </w:p>
        </w:tc>
      </w:tr>
    </w:tbl>
    <w:p w:rsidR="00601DC7" w:rsidRDefault="00601DC7" w:rsidP="00A32398">
      <w:pPr>
        <w:pStyle w:val="NoSpacing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16-</w:t>
      </w:r>
    </w:p>
    <w:p w:rsidR="00601DC7" w:rsidRDefault="00601DC7" w:rsidP="00A32398">
      <w:pPr>
        <w:pStyle w:val="NoSpacing"/>
        <w:rPr>
          <w:rFonts w:ascii="Comic Sans MS" w:hAnsi="Comic Sans MS"/>
          <w:sz w:val="18"/>
          <w:szCs w:val="18"/>
        </w:rPr>
      </w:pPr>
    </w:p>
    <w:p w:rsidR="00601DC7" w:rsidRDefault="00601DC7" w:rsidP="00A32398">
      <w:pPr>
        <w:pStyle w:val="NoSpacing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Yukarıdaki seksek karelerinin her biri </w:t>
      </w:r>
      <w:smartTag w:uri="urn:schemas-microsoft-com:office:smarttags" w:element="metricconverter">
        <w:smartTagPr>
          <w:attr w:name="ProductID" w:val="40 cm"/>
        </w:smartTagPr>
        <w:r>
          <w:rPr>
            <w:rFonts w:ascii="Comic Sans MS" w:hAnsi="Comic Sans MS"/>
            <w:sz w:val="18"/>
            <w:szCs w:val="18"/>
          </w:rPr>
          <w:t>40 cm</w:t>
        </w:r>
      </w:smartTag>
      <w:r>
        <w:rPr>
          <w:rFonts w:ascii="Comic Sans MS" w:hAnsi="Comic Sans MS"/>
          <w:sz w:val="18"/>
          <w:szCs w:val="18"/>
        </w:rPr>
        <w:t xml:space="preserve"> dir. Ebru , birinci kareden yedinci karenin sonuna kadar gidiyor. Sonra geri dönüp beşinci karenin sonuna sekiyor. Buna göre Ebru  ne kadar uzunlukta sekmiştir?</w:t>
      </w:r>
    </w:p>
    <w:p w:rsidR="00601DC7" w:rsidRDefault="00601DC7" w:rsidP="00140F86">
      <w:pPr>
        <w:pStyle w:val="NoSpacing"/>
        <w:numPr>
          <w:ilvl w:val="0"/>
          <w:numId w:val="16"/>
        </w:numPr>
        <w:rPr>
          <w:rFonts w:ascii="Comic Sans MS" w:hAnsi="Comic Sans MS"/>
          <w:sz w:val="18"/>
          <w:szCs w:val="18"/>
        </w:rPr>
      </w:pPr>
      <w:smartTag w:uri="urn:schemas-microsoft-com:office:smarttags" w:element="metricconverter">
        <w:smartTagPr>
          <w:attr w:name="ProductID" w:val="5 m"/>
        </w:smartTagPr>
        <w:r>
          <w:rPr>
            <w:rFonts w:ascii="Comic Sans MS" w:hAnsi="Comic Sans MS"/>
            <w:sz w:val="18"/>
            <w:szCs w:val="18"/>
          </w:rPr>
          <w:t>5 m</w:t>
        </w:r>
      </w:smartTag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 xml:space="preserve">B) </w:t>
      </w:r>
      <w:smartTag w:uri="urn:schemas-microsoft-com:office:smarttags" w:element="metricconverter">
        <w:smartTagPr>
          <w:attr w:name="ProductID" w:val="4 m"/>
        </w:smartTagPr>
        <w:r>
          <w:rPr>
            <w:rFonts w:ascii="Comic Sans MS" w:hAnsi="Comic Sans MS"/>
            <w:sz w:val="18"/>
            <w:szCs w:val="18"/>
          </w:rPr>
          <w:t>4 m</w:t>
        </w:r>
      </w:smartTag>
      <w:r>
        <w:rPr>
          <w:rFonts w:ascii="Comic Sans MS" w:hAnsi="Comic Sans MS"/>
          <w:sz w:val="18"/>
          <w:szCs w:val="18"/>
        </w:rPr>
        <w:t xml:space="preserve"> </w:t>
      </w:r>
      <w:smartTag w:uri="urn:schemas-microsoft-com:office:smarttags" w:element="metricconverter">
        <w:smartTagPr>
          <w:attr w:name="ProductID" w:val="50 cm"/>
        </w:smartTagPr>
        <w:r>
          <w:rPr>
            <w:rFonts w:ascii="Comic Sans MS" w:hAnsi="Comic Sans MS"/>
            <w:sz w:val="18"/>
            <w:szCs w:val="18"/>
          </w:rPr>
          <w:t>50 cm</w:t>
        </w:r>
      </w:smartTag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C) 4m</w:t>
      </w: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17-Bir çıkarma işleminde eksilen 480, fark ise 285’tir. Çıkan sayı farktan ne kadar eksiktir?</w:t>
      </w:r>
    </w:p>
    <w:p w:rsidR="00601DC7" w:rsidRDefault="00601DC7" w:rsidP="00140F86">
      <w:pPr>
        <w:pStyle w:val="NoSpacing"/>
        <w:numPr>
          <w:ilvl w:val="0"/>
          <w:numId w:val="17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195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B) 115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C) 90</w:t>
      </w: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18-Bir çıkarma işleminde çıkan ve farkın toplamı 367 olduğuna göre ,eksilen  sayı kaçtır?</w:t>
      </w:r>
    </w:p>
    <w:p w:rsidR="00601DC7" w:rsidRDefault="00601DC7" w:rsidP="00140F86">
      <w:pPr>
        <w:pStyle w:val="NoSpacing"/>
        <w:numPr>
          <w:ilvl w:val="0"/>
          <w:numId w:val="18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637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B) 367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C)763</w:t>
      </w: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pict>
          <v:rect id="_x0000_s1030" style="position:absolute;margin-left:70.25pt;margin-top:3.1pt;width:13.25pt;height:23.05pt;z-index:251645440"/>
        </w:pict>
      </w:r>
      <w:r>
        <w:rPr>
          <w:noProof/>
          <w:lang w:eastAsia="tr-TR"/>
        </w:rPr>
        <w:pict>
          <v:shape id="_x0000_s1031" type="#_x0000_t5" style="position:absolute;margin-left:105.2pt;margin-top:3.1pt;width:27.1pt;height:23.05pt;z-index:251646464"/>
        </w:pict>
      </w:r>
      <w:r>
        <w:rPr>
          <w:noProof/>
          <w:lang w:eastAsia="tr-TR"/>
        </w:rPr>
        <w:pict>
          <v:rect id="_x0000_s1032" style="position:absolute;margin-left:24.75pt;margin-top:8.85pt;width:19pt;height:17.3pt;z-index:251644416"/>
        </w:pict>
      </w: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19-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</w:t>
      </w:r>
      <w:smartTag w:uri="urn:schemas-microsoft-com:office:smarttags" w:element="metricconverter">
        <w:smartTagPr>
          <w:attr w:name="ProductID" w:val="60 cm"/>
        </w:smartTagPr>
        <w:r>
          <w:rPr>
            <w:rFonts w:ascii="Comic Sans MS" w:hAnsi="Comic Sans MS"/>
            <w:sz w:val="18"/>
            <w:szCs w:val="18"/>
          </w:rPr>
          <w:t>60 cm</w:t>
        </w:r>
      </w:smartTag>
      <w:r>
        <w:rPr>
          <w:rFonts w:ascii="Comic Sans MS" w:hAnsi="Comic Sans MS"/>
          <w:sz w:val="18"/>
          <w:szCs w:val="18"/>
        </w:rPr>
        <w:t xml:space="preserve">        </w:t>
      </w:r>
      <w:smartTag w:uri="urn:schemas-microsoft-com:office:smarttags" w:element="metricconverter">
        <w:smartTagPr>
          <w:attr w:name="ProductID" w:val="15 cm"/>
        </w:smartTagPr>
        <w:r>
          <w:rPr>
            <w:rFonts w:ascii="Comic Sans MS" w:hAnsi="Comic Sans MS"/>
            <w:sz w:val="18"/>
            <w:szCs w:val="18"/>
          </w:rPr>
          <w:t>15 cm</w:t>
        </w:r>
      </w:smartTag>
      <w:r>
        <w:rPr>
          <w:rFonts w:ascii="Comic Sans MS" w:hAnsi="Comic Sans MS"/>
          <w:sz w:val="18"/>
          <w:szCs w:val="18"/>
        </w:rPr>
        <w:t xml:space="preserve">     </w:t>
      </w:r>
      <w:smartTag w:uri="urn:schemas-microsoft-com:office:smarttags" w:element="metricconverter">
        <w:smartTagPr>
          <w:attr w:name="ProductID" w:val="30 cm"/>
        </w:smartTagPr>
        <w:r>
          <w:rPr>
            <w:rFonts w:ascii="Comic Sans MS" w:hAnsi="Comic Sans MS"/>
            <w:sz w:val="18"/>
            <w:szCs w:val="18"/>
          </w:rPr>
          <w:t>30 cm</w:t>
        </w:r>
      </w:smartTag>
      <w:r>
        <w:rPr>
          <w:rFonts w:ascii="Comic Sans MS" w:hAnsi="Comic Sans MS"/>
          <w:sz w:val="18"/>
          <w:szCs w:val="18"/>
        </w:rPr>
        <w:t xml:space="preserve"> </w:t>
      </w: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Yukarıdaki üç geometrik şekle ait bazı uzunluklar verilmiştir.buna göre seçeneklerdeki şekil gruplarından hangisinin taban uzunluğu </w:t>
      </w:r>
      <w:smartTag w:uri="urn:schemas-microsoft-com:office:smarttags" w:element="metricconverter">
        <w:smartTagPr>
          <w:attr w:name="ProductID" w:val="1 m"/>
        </w:smartTagPr>
        <w:r>
          <w:rPr>
            <w:rFonts w:ascii="Comic Sans MS" w:hAnsi="Comic Sans MS"/>
            <w:sz w:val="18"/>
            <w:szCs w:val="18"/>
          </w:rPr>
          <w:t>1 m</w:t>
        </w:r>
      </w:smartTag>
      <w:r>
        <w:rPr>
          <w:rFonts w:ascii="Comic Sans MS" w:hAnsi="Comic Sans MS"/>
          <w:sz w:val="18"/>
          <w:szCs w:val="18"/>
        </w:rPr>
        <w:t xml:space="preserve"> </w:t>
      </w:r>
      <w:smartTag w:uri="urn:schemas-microsoft-com:office:smarttags" w:element="metricconverter">
        <w:smartTagPr>
          <w:attr w:name="ProductID" w:val="80 cm"/>
        </w:smartTagPr>
        <w:r>
          <w:rPr>
            <w:rFonts w:ascii="Comic Sans MS" w:hAnsi="Comic Sans MS"/>
            <w:sz w:val="18"/>
            <w:szCs w:val="18"/>
          </w:rPr>
          <w:t>80 cm</w:t>
        </w:r>
      </w:smartTag>
      <w:r>
        <w:rPr>
          <w:rFonts w:ascii="Comic Sans MS" w:hAnsi="Comic Sans MS"/>
          <w:sz w:val="18"/>
          <w:szCs w:val="18"/>
        </w:rPr>
        <w:t xml:space="preserve"> dir?</w:t>
      </w:r>
    </w:p>
    <w:p w:rsidR="00601DC7" w:rsidRDefault="00601DC7" w:rsidP="005979A9">
      <w:pPr>
        <w:pStyle w:val="NoSpacing"/>
        <w:ind w:left="720"/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pict>
          <v:rect id="_x0000_s1033" style="position:absolute;left:0;text-align:left;margin-left:393.9pt;margin-top:7pt;width:19pt;height:17.3pt;z-index:251662848"/>
        </w:pict>
      </w:r>
      <w:r>
        <w:rPr>
          <w:noProof/>
          <w:lang w:eastAsia="tr-TR"/>
        </w:rPr>
        <w:pict>
          <v:rect id="_x0000_s1034" style="position:absolute;left:0;text-align:left;margin-left:376.65pt;margin-top:1.25pt;width:13.25pt;height:23.05pt;z-index:251661824"/>
        </w:pict>
      </w:r>
      <w:r>
        <w:rPr>
          <w:noProof/>
          <w:lang w:eastAsia="tr-TR"/>
        </w:rPr>
        <w:pict>
          <v:rect id="_x0000_s1035" style="position:absolute;left:0;text-align:left;margin-left:313.15pt;margin-top:1.25pt;width:13.25pt;height:23.05pt;z-index:251658752"/>
        </w:pict>
      </w:r>
      <w:r>
        <w:rPr>
          <w:noProof/>
          <w:lang w:eastAsia="tr-TR"/>
        </w:rPr>
        <w:pict>
          <v:rect id="_x0000_s1036" style="position:absolute;left:0;text-align:left;margin-left:353.5pt;margin-top:7pt;width:19pt;height:17.3pt;z-index:251660800"/>
        </w:pict>
      </w:r>
      <w:r>
        <w:rPr>
          <w:noProof/>
          <w:lang w:eastAsia="tr-TR"/>
        </w:rPr>
        <w:pict>
          <v:shape id="_x0000_s1037" type="#_x0000_t5" style="position:absolute;left:0;text-align:left;margin-left:326.4pt;margin-top:1.25pt;width:27.1pt;height:23.05pt;z-index:251659776"/>
        </w:pict>
      </w:r>
      <w:r>
        <w:rPr>
          <w:noProof/>
          <w:lang w:eastAsia="tr-TR"/>
        </w:rPr>
        <w:pict>
          <v:rect id="_x0000_s1038" style="position:absolute;left:0;text-align:left;margin-left:271.8pt;margin-top:9.95pt;width:19pt;height:17.3pt;z-index:251657728"/>
        </w:pict>
      </w:r>
      <w:r>
        <w:rPr>
          <w:noProof/>
          <w:lang w:eastAsia="tr-TR"/>
        </w:rPr>
        <w:pict>
          <v:rect id="_x0000_s1039" style="position:absolute;left:0;text-align:left;margin-left:254pt;margin-top:4.2pt;width:13.25pt;height:23.05pt;z-index:251655680"/>
        </w:pict>
      </w:r>
      <w:r>
        <w:rPr>
          <w:noProof/>
          <w:lang w:eastAsia="tr-TR"/>
        </w:rPr>
        <w:pict>
          <v:rect id="_x0000_s1040" style="position:absolute;left:0;text-align:left;margin-left:240.75pt;margin-top:4.2pt;width:13.25pt;height:23.05pt;z-index:251656704"/>
        </w:pict>
      </w:r>
      <w:r>
        <w:rPr>
          <w:noProof/>
          <w:lang w:eastAsia="tr-TR"/>
        </w:rPr>
        <w:pict>
          <v:shape id="_x0000_s1041" type="#_x0000_t5" style="position:absolute;left:0;text-align:left;margin-left:213.65pt;margin-top:4.2pt;width:27.1pt;height:23.05pt;z-index:251654656"/>
        </w:pict>
      </w:r>
      <w:r>
        <w:rPr>
          <w:noProof/>
          <w:lang w:eastAsia="tr-TR"/>
        </w:rPr>
        <w:pict>
          <v:rect id="_x0000_s1042" style="position:absolute;left:0;text-align:left;margin-left:194.65pt;margin-top:9.95pt;width:19pt;height:17.3pt;z-index:251653632"/>
        </w:pict>
      </w:r>
      <w:r>
        <w:rPr>
          <w:noProof/>
          <w:lang w:eastAsia="tr-TR"/>
        </w:rPr>
        <w:pict>
          <v:shape id="_x0000_s1043" type="#_x0000_t5" style="position:absolute;left:0;text-align:left;margin-left:167.55pt;margin-top:4.2pt;width:27.1pt;height:23.05pt;z-index:251652608"/>
        </w:pict>
      </w:r>
      <w:r>
        <w:rPr>
          <w:noProof/>
          <w:lang w:eastAsia="tr-TR"/>
        </w:rPr>
        <w:pict>
          <v:shape id="_x0000_s1044" type="#_x0000_t5" style="position:absolute;left:0;text-align:left;margin-left:112.9pt;margin-top:4.2pt;width:27.1pt;height:23.05pt;z-index:251650560"/>
        </w:pict>
      </w:r>
      <w:r>
        <w:rPr>
          <w:noProof/>
          <w:lang w:eastAsia="tr-TR"/>
        </w:rPr>
        <w:pict>
          <v:shape id="_x0000_s1045" type="#_x0000_t5" style="position:absolute;left:0;text-align:left;margin-left:85.8pt;margin-top:4.2pt;width:27.1pt;height:23.05pt;z-index:251651584"/>
        </w:pict>
      </w:r>
      <w:r>
        <w:rPr>
          <w:noProof/>
          <w:lang w:eastAsia="tr-TR"/>
        </w:rPr>
        <w:pict>
          <v:rect id="_x0000_s1046" style="position:absolute;left:0;text-align:left;margin-left:69pt;margin-top:4.2pt;width:13.25pt;height:23.05pt;z-index:251648512"/>
        </w:pict>
      </w:r>
      <w:r>
        <w:rPr>
          <w:noProof/>
          <w:lang w:eastAsia="tr-TR"/>
        </w:rPr>
        <w:pict>
          <v:rect id="_x0000_s1047" style="position:absolute;left:0;text-align:left;margin-left:53pt;margin-top:4.2pt;width:13.25pt;height:23.05pt;z-index:251649536"/>
        </w:pict>
      </w:r>
      <w:r>
        <w:rPr>
          <w:noProof/>
          <w:lang w:eastAsia="tr-TR"/>
        </w:rPr>
        <w:pict>
          <v:rect id="_x0000_s1048" style="position:absolute;left:0;text-align:left;margin-left:30.4pt;margin-top:9.95pt;width:19pt;height:17.3pt;z-index:251647488"/>
        </w:pict>
      </w:r>
    </w:p>
    <w:p w:rsidR="00601DC7" w:rsidRDefault="00601DC7" w:rsidP="00165897">
      <w:pPr>
        <w:pStyle w:val="NoSpacing"/>
        <w:numPr>
          <w:ilvl w:val="0"/>
          <w:numId w:val="20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                               B)                                                   C)</w:t>
      </w: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pict>
          <v:oval id="_x0000_s1049" style="position:absolute;margin-left:309.65pt;margin-top:11.45pt;width:7.15pt;height:7.15pt;z-index:251674112"/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margin-left:320.85pt;margin-top:5.4pt;width:.05pt;height:32pt;z-index:251666944" o:connectortype="straight"/>
        </w:pict>
      </w:r>
      <w:r>
        <w:rPr>
          <w:noProof/>
          <w:lang w:eastAsia="tr-TR"/>
        </w:rPr>
        <w:pict>
          <v:oval id="_x0000_s1051" style="position:absolute;margin-left:302.95pt;margin-top:5.4pt;width:35.15pt;height:32pt;z-index:251664896"/>
        </w:pict>
      </w:r>
      <w:r>
        <w:rPr>
          <w:rFonts w:ascii="Comic Sans MS" w:hAnsi="Comic Sans MS"/>
          <w:sz w:val="18"/>
          <w:szCs w:val="18"/>
        </w:rPr>
        <w:t>20-Aşağıdaki şekillerden hangisi simetrik değildir?</w:t>
      </w:r>
    </w:p>
    <w:tbl>
      <w:tblPr>
        <w:tblpPr w:leftFromText="141" w:rightFromText="141" w:vertAnchor="text" w:horzAnchor="page" w:tblpX="5032" w:tblpY="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2"/>
        <w:gridCol w:w="453"/>
      </w:tblGrid>
      <w:tr w:rsidR="00601DC7" w:rsidRPr="00930713" w:rsidTr="00930713">
        <w:trPr>
          <w:trHeight w:val="246"/>
        </w:trPr>
        <w:tc>
          <w:tcPr>
            <w:tcW w:w="392" w:type="dxa"/>
          </w:tcPr>
          <w:p w:rsidR="00601DC7" w:rsidRPr="00930713" w:rsidRDefault="00601DC7" w:rsidP="00930713">
            <w:pPr>
              <w:pStyle w:val="NoSpacing"/>
              <w:ind w:left="360"/>
              <w:rPr>
                <w:rFonts w:ascii="Comic Sans MS" w:hAnsi="Comic Sans MS"/>
                <w:sz w:val="18"/>
                <w:szCs w:val="18"/>
              </w:rPr>
            </w:pPr>
            <w:r>
              <w:rPr>
                <w:noProof/>
                <w:lang w:eastAsia="tr-TR"/>
              </w:rPr>
              <w:pict>
                <v:shape id="_x0000_s1052" type="#_x0000_t5" style="position:absolute;left:0;text-align:left;margin-left:-1.55pt;margin-top:1.7pt;width:8.3pt;height:8.4pt;z-index:251672064"/>
              </w:pict>
            </w:r>
          </w:p>
        </w:tc>
        <w:tc>
          <w:tcPr>
            <w:tcW w:w="453" w:type="dxa"/>
          </w:tcPr>
          <w:p w:rsidR="00601DC7" w:rsidRPr="00930713" w:rsidRDefault="00601DC7" w:rsidP="00930713">
            <w:pPr>
              <w:pStyle w:val="NoSpacing"/>
              <w:ind w:left="360"/>
              <w:rPr>
                <w:rFonts w:ascii="Comic Sans MS" w:hAnsi="Comic Sans MS"/>
                <w:sz w:val="18"/>
                <w:szCs w:val="18"/>
              </w:rPr>
            </w:pPr>
            <w:r>
              <w:rPr>
                <w:noProof/>
                <w:lang w:eastAsia="tr-TR"/>
              </w:rPr>
              <w:pict>
                <v:oval id="_x0000_s1053" style="position:absolute;left:0;text-align:left;margin-left:5.2pt;margin-top:1.7pt;width:7.15pt;height:7.15pt;z-index:251670016;mso-position-horizontal-relative:text;mso-position-vertical-relative:text"/>
              </w:pict>
            </w:r>
          </w:p>
        </w:tc>
      </w:tr>
      <w:tr w:rsidR="00601DC7" w:rsidRPr="00930713" w:rsidTr="00930713">
        <w:trPr>
          <w:trHeight w:val="259"/>
        </w:trPr>
        <w:tc>
          <w:tcPr>
            <w:tcW w:w="392" w:type="dxa"/>
          </w:tcPr>
          <w:p w:rsidR="00601DC7" w:rsidRPr="00930713" w:rsidRDefault="00601DC7" w:rsidP="00930713">
            <w:pPr>
              <w:pStyle w:val="NoSpacing"/>
              <w:ind w:left="360"/>
              <w:rPr>
                <w:rFonts w:ascii="Comic Sans MS" w:hAnsi="Comic Sans MS"/>
                <w:sz w:val="18"/>
                <w:szCs w:val="18"/>
              </w:rPr>
            </w:pPr>
            <w:r>
              <w:rPr>
                <w:noProof/>
                <w:lang w:eastAsia="tr-TR"/>
              </w:rPr>
              <w:pict>
                <v:shape id="_x0000_s1054" type="#_x0000_t5" style="position:absolute;left:0;text-align:left;margin-left:-1.55pt;margin-top:.65pt;width:8.3pt;height:8.4pt;z-index:251673088;mso-position-horizontal-relative:text;mso-position-vertical-relative:text"/>
              </w:pict>
            </w:r>
          </w:p>
        </w:tc>
        <w:tc>
          <w:tcPr>
            <w:tcW w:w="453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  <w:r>
              <w:rPr>
                <w:noProof/>
                <w:lang w:eastAsia="tr-TR"/>
              </w:rPr>
              <w:pict>
                <v:oval id="_x0000_s1055" style="position:absolute;margin-left:4.2pt;margin-top:4.15pt;width:8.15pt;height:8.4pt;flip:x;z-index:251671040;mso-position-horizontal-relative:text;mso-position-vertical-relative:text"/>
              </w:pict>
            </w:r>
          </w:p>
        </w:tc>
      </w:tr>
    </w:tbl>
    <w:p w:rsidR="00601DC7" w:rsidRDefault="00601DC7" w:rsidP="00165897">
      <w:pPr>
        <w:pStyle w:val="NoSpacing"/>
        <w:numPr>
          <w:ilvl w:val="0"/>
          <w:numId w:val="21"/>
        </w:numPr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pict>
          <v:shape id="_x0000_s1056" type="#_x0000_t5" style="position:absolute;left:0;text-align:left;margin-left:320.9pt;margin-top:9.65pt;width:8.3pt;height:8.4pt;z-index:251675136;mso-position-horizontal-relative:text;mso-position-vertical-relative:text"/>
        </w:pict>
      </w:r>
      <w:r>
        <w:rPr>
          <w:noProof/>
          <w:lang w:eastAsia="tr-TR"/>
        </w:rPr>
        <w:pict>
          <v:shape id="_x0000_s1057" type="#_x0000_t5" style="position:absolute;left:0;text-align:left;margin-left:30.4pt;margin-top:1.8pt;width:39.85pt;height:23.05pt;z-index:251663872;mso-position-horizontal-relative:text;mso-position-vertical-relative:text">
            <v:textbox style="mso-next-textbox:#_x0000_s1057">
              <w:txbxContent>
                <w:p w:rsidR="00601DC7" w:rsidRDefault="00601DC7"/>
              </w:txbxContent>
            </v:textbox>
          </v:shape>
        </w:pict>
      </w:r>
      <w:r>
        <w:rPr>
          <w:noProof/>
          <w:lang w:eastAsia="tr-TR"/>
        </w:rPr>
        <w:pict>
          <v:shape id="_x0000_s1058" type="#_x0000_t32" style="position:absolute;left:0;text-align:left;margin-left:302.95pt;margin-top:9.55pt;width:35.15pt;height:0;z-index:251665920;mso-position-horizontal-relative:text;mso-position-vertical-relative:text" o:connectortype="straight"/>
        </w:pict>
      </w:r>
      <w:r>
        <w:rPr>
          <w:rFonts w:ascii="Comic Sans MS" w:hAnsi="Comic Sans MS"/>
          <w:sz w:val="18"/>
          <w:szCs w:val="18"/>
        </w:rPr>
        <w:t xml:space="preserve">                                           B)  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 xml:space="preserve">C)                                                            </w:t>
      </w:r>
    </w:p>
    <w:p w:rsidR="00601DC7" w:rsidRPr="00DF542F" w:rsidRDefault="00601DC7" w:rsidP="00165897">
      <w:pPr>
        <w:pStyle w:val="NoSpacing"/>
        <w:ind w:left="720"/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pict>
          <v:oval id="_x0000_s1059" style="position:absolute;left:0;text-align:left;margin-left:36.6pt;margin-top:5.15pt;width:7.15pt;height:7.15pt;z-index:251667968"/>
        </w:pict>
      </w:r>
      <w:r>
        <w:rPr>
          <w:noProof/>
          <w:lang w:eastAsia="tr-TR"/>
        </w:rPr>
        <w:pict>
          <v:oval id="_x0000_s1060" style="position:absolute;left:0;text-align:left;margin-left:53pt;margin-top:5.15pt;width:8.1pt;height:7.15pt;z-index:251668992"/>
        </w:pict>
      </w: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</w:p>
    <w:tbl>
      <w:tblPr>
        <w:tblpPr w:leftFromText="141" w:rightFromText="141" w:vertAnchor="text" w:horzAnchor="page" w:tblpX="2035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9"/>
        <w:gridCol w:w="239"/>
        <w:gridCol w:w="239"/>
        <w:gridCol w:w="239"/>
        <w:gridCol w:w="239"/>
        <w:gridCol w:w="239"/>
        <w:gridCol w:w="239"/>
      </w:tblGrid>
      <w:tr w:rsidR="00601DC7" w:rsidRPr="00930713" w:rsidTr="00930713">
        <w:trPr>
          <w:trHeight w:val="254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4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C0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C0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4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C0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C0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C0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4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C0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C0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4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C0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C0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C0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43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C0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C0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C0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C0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66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tbl>
      <w:tblPr>
        <w:tblpPr w:leftFromText="141" w:rightFromText="141" w:vertAnchor="text" w:horzAnchor="page" w:tblpX="4398" w:tblpY="1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9"/>
        <w:gridCol w:w="239"/>
        <w:gridCol w:w="239"/>
        <w:gridCol w:w="239"/>
        <w:gridCol w:w="240"/>
        <w:gridCol w:w="240"/>
      </w:tblGrid>
      <w:tr w:rsidR="00601DC7" w:rsidRPr="00930713" w:rsidTr="00930713">
        <w:trPr>
          <w:trHeight w:val="256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6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D99594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D99594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6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D99594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D99594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6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D99594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D99594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D99594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6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D99594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D99594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D99594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6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D99594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D99594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68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21-</w:t>
      </w:r>
      <w:r>
        <w:rPr>
          <w:rFonts w:ascii="Comic Sans MS" w:hAnsi="Comic Sans MS"/>
          <w:sz w:val="18"/>
          <w:szCs w:val="18"/>
        </w:rPr>
        <w:tab/>
        <w:t>Bir birim karelik düzlem üzerinde yer alan yukarıdaki şekillerden 1. şeklin kapladığı alan , 2. Şeklin kapladığı alanın biriminden kaç fazladır?</w:t>
      </w: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ab/>
        <w:t>A) 3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B)2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C)1</w:t>
      </w: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</w:p>
    <w:tbl>
      <w:tblPr>
        <w:tblpPr w:leftFromText="141" w:rightFromText="141" w:vertAnchor="text" w:horzAnchor="page" w:tblpX="2116" w:tblpY="1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9"/>
        <w:gridCol w:w="239"/>
        <w:gridCol w:w="239"/>
        <w:gridCol w:w="239"/>
        <w:gridCol w:w="239"/>
        <w:gridCol w:w="239"/>
        <w:gridCol w:w="239"/>
        <w:gridCol w:w="239"/>
        <w:gridCol w:w="240"/>
        <w:gridCol w:w="240"/>
      </w:tblGrid>
      <w:tr w:rsidR="00601DC7" w:rsidRPr="00930713" w:rsidTr="00930713">
        <w:trPr>
          <w:trHeight w:val="255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5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8DB3E2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8DB3E2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8DB3E2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8DB3E2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5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8DB3E2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8DB3E2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8DB3E2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8DB3E2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8DB3E2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8DB3E2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8DB3E2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5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8DB3E2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8DB3E2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8DB3E2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8DB3E2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5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8DB3E2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67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22-</w:t>
      </w: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Yandaki şeklin alanına eşit olan karenin bir kenarı kaç birim olur?</w:t>
      </w: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ab/>
        <w:t>A) 6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B)5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C)4</w:t>
      </w: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</w:p>
    <w:tbl>
      <w:tblPr>
        <w:tblpPr w:leftFromText="141" w:rightFromText="141" w:vertAnchor="text" w:horzAnchor="page" w:tblpX="2312" w:tblpY="1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9"/>
        <w:gridCol w:w="239"/>
        <w:gridCol w:w="239"/>
        <w:gridCol w:w="239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</w:tblGrid>
      <w:tr w:rsidR="00601DC7" w:rsidRPr="00930713" w:rsidTr="00930713">
        <w:trPr>
          <w:trHeight w:val="245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6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6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6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45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6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68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23-</w:t>
      </w: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Seçeneklerde verilen şekillerden hangisinin alanı yandaki </w:t>
      </w:r>
    </w:p>
    <w:p w:rsidR="00601DC7" w:rsidRDefault="00601DC7" w:rsidP="00D55DF3">
      <w:pPr>
        <w:pStyle w:val="NoSpacing"/>
        <w:ind w:firstLine="708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Şeklin alanına eşittir?</w:t>
      </w: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</w:p>
    <w:tbl>
      <w:tblPr>
        <w:tblpPr w:leftFromText="141" w:rightFromText="141" w:vertAnchor="text" w:horzAnchor="page" w:tblpX="9005" w:tblpY="2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9"/>
        <w:gridCol w:w="239"/>
        <w:gridCol w:w="239"/>
        <w:gridCol w:w="239"/>
        <w:gridCol w:w="239"/>
        <w:gridCol w:w="239"/>
        <w:gridCol w:w="240"/>
        <w:gridCol w:w="240"/>
        <w:gridCol w:w="240"/>
        <w:gridCol w:w="240"/>
        <w:gridCol w:w="240"/>
      </w:tblGrid>
      <w:tr w:rsidR="00601DC7" w:rsidRPr="00930713" w:rsidTr="00930713">
        <w:trPr>
          <w:trHeight w:val="255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5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5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5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5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67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</w:p>
    <w:tbl>
      <w:tblPr>
        <w:tblpPr w:leftFromText="141" w:rightFromText="141" w:vertAnchor="text" w:horzAnchor="page" w:tblpX="5630" w:tblpY="-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9"/>
        <w:gridCol w:w="239"/>
        <w:gridCol w:w="239"/>
        <w:gridCol w:w="239"/>
        <w:gridCol w:w="239"/>
        <w:gridCol w:w="239"/>
        <w:gridCol w:w="240"/>
        <w:gridCol w:w="240"/>
        <w:gridCol w:w="240"/>
        <w:gridCol w:w="240"/>
        <w:gridCol w:w="240"/>
      </w:tblGrid>
      <w:tr w:rsidR="00601DC7" w:rsidRPr="00930713" w:rsidTr="00930713">
        <w:trPr>
          <w:trHeight w:val="255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5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5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5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5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5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5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67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tbl>
      <w:tblPr>
        <w:tblpPr w:leftFromText="141" w:rightFromText="141" w:vertAnchor="text" w:horzAnchor="page" w:tblpX="1897" w:tblpY="3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9"/>
        <w:gridCol w:w="239"/>
        <w:gridCol w:w="239"/>
        <w:gridCol w:w="239"/>
        <w:gridCol w:w="240"/>
        <w:gridCol w:w="240"/>
        <w:gridCol w:w="240"/>
        <w:gridCol w:w="240"/>
        <w:gridCol w:w="240"/>
        <w:gridCol w:w="240"/>
        <w:gridCol w:w="240"/>
        <w:gridCol w:w="240"/>
      </w:tblGrid>
      <w:tr w:rsidR="00601DC7" w:rsidRPr="00930713" w:rsidTr="00930713">
        <w:trPr>
          <w:trHeight w:val="244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5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5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5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FFF00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67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601DC7" w:rsidRDefault="00601DC7" w:rsidP="00D55DF3">
      <w:pPr>
        <w:pStyle w:val="NoSpacing"/>
        <w:numPr>
          <w:ilvl w:val="0"/>
          <w:numId w:val="22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                                       B)                                                         C)</w:t>
      </w: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                                                                         </w:t>
      </w:r>
      <w:r>
        <w:rPr>
          <w:rFonts w:ascii="Comic Sans MS" w:hAnsi="Comic Sans MS"/>
          <w:sz w:val="18"/>
          <w:szCs w:val="18"/>
        </w:rPr>
        <w:tab/>
      </w: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</w:p>
    <w:tbl>
      <w:tblPr>
        <w:tblpPr w:leftFromText="141" w:rightFromText="141" w:vertAnchor="text" w:horzAnchor="page" w:tblpX="2265" w:tblpY="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</w:tblGrid>
      <w:tr w:rsidR="00601DC7" w:rsidRPr="00930713" w:rsidTr="00930713">
        <w:trPr>
          <w:trHeight w:val="255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5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5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5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5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5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5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5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67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24-</w:t>
      </w: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    İki şekle ait birim karelerden yeni şekiller oluşturuluyor. Aşağıdakilerden hangisi oluşturulan bu şekillerden biri             </w:t>
      </w: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Olmaz? </w:t>
      </w: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</w:p>
    <w:tbl>
      <w:tblPr>
        <w:tblpPr w:leftFromText="141" w:rightFromText="141" w:vertAnchor="text" w:horzAnchor="page" w:tblpX="2657" w:tblpY="2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9"/>
        <w:gridCol w:w="239"/>
        <w:gridCol w:w="239"/>
        <w:gridCol w:w="239"/>
        <w:gridCol w:w="239"/>
        <w:gridCol w:w="239"/>
        <w:gridCol w:w="240"/>
        <w:gridCol w:w="240"/>
        <w:gridCol w:w="240"/>
        <w:gridCol w:w="240"/>
        <w:gridCol w:w="240"/>
      </w:tblGrid>
      <w:tr w:rsidR="00601DC7" w:rsidRPr="00930713" w:rsidTr="00930713">
        <w:trPr>
          <w:trHeight w:val="244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5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5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5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5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5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5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67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</w:t>
      </w:r>
    </w:p>
    <w:tbl>
      <w:tblPr>
        <w:tblpPr w:leftFromText="141" w:rightFromText="141" w:vertAnchor="text" w:horzAnchor="page" w:tblpX="6137" w:tblpY="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9"/>
        <w:gridCol w:w="239"/>
        <w:gridCol w:w="239"/>
        <w:gridCol w:w="239"/>
        <w:gridCol w:w="239"/>
        <w:gridCol w:w="239"/>
        <w:gridCol w:w="239"/>
        <w:gridCol w:w="239"/>
        <w:gridCol w:w="240"/>
        <w:gridCol w:w="240"/>
      </w:tblGrid>
      <w:tr w:rsidR="00601DC7" w:rsidRPr="00930713" w:rsidTr="00930713">
        <w:trPr>
          <w:trHeight w:val="245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6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45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6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6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6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68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tbl>
      <w:tblPr>
        <w:tblpPr w:leftFromText="141" w:rightFromText="141" w:vertAnchor="text" w:horzAnchor="page" w:tblpX="9120" w:tblpY="1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9"/>
        <w:gridCol w:w="239"/>
        <w:gridCol w:w="239"/>
        <w:gridCol w:w="239"/>
        <w:gridCol w:w="239"/>
        <w:gridCol w:w="239"/>
        <w:gridCol w:w="239"/>
        <w:gridCol w:w="239"/>
        <w:gridCol w:w="240"/>
        <w:gridCol w:w="240"/>
      </w:tblGrid>
      <w:tr w:rsidR="00601DC7" w:rsidRPr="00930713" w:rsidTr="00930713">
        <w:trPr>
          <w:trHeight w:val="245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6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45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6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6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56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ABF8F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601DC7" w:rsidRPr="00930713" w:rsidTr="00930713">
        <w:trPr>
          <w:trHeight w:val="268"/>
        </w:trPr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9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0" w:type="dxa"/>
          </w:tcPr>
          <w:p w:rsidR="00601DC7" w:rsidRPr="00930713" w:rsidRDefault="00601DC7" w:rsidP="00930713">
            <w:pPr>
              <w:pStyle w:val="NoSpacing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601DC7" w:rsidRDefault="00601DC7" w:rsidP="001C4CB5">
      <w:pPr>
        <w:pStyle w:val="NoSpacing"/>
        <w:numPr>
          <w:ilvl w:val="0"/>
          <w:numId w:val="24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                                                                                             B)                                 </w:t>
      </w:r>
    </w:p>
    <w:p w:rsidR="00601DC7" w:rsidRDefault="00601DC7" w:rsidP="001C4CB5">
      <w:pPr>
        <w:pStyle w:val="NoSpacing"/>
        <w:ind w:left="360"/>
        <w:rPr>
          <w:rFonts w:ascii="Comic Sans MS" w:hAnsi="Comic Sans MS"/>
          <w:sz w:val="18"/>
          <w:szCs w:val="18"/>
        </w:rPr>
      </w:pP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  <w:hyperlink r:id="rId5" w:history="1">
        <w:r>
          <w:rPr>
            <w:rStyle w:val="Hyperlink"/>
            <w:rFonts w:ascii="Comic Sans MS" w:hAnsi="Comic Sans MS"/>
          </w:rPr>
          <w:t>www.sorubak.com</w:t>
        </w:r>
      </w:hyperlink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</w:p>
    <w:p w:rsidR="00601DC7" w:rsidRDefault="00601DC7" w:rsidP="00140F86">
      <w:pPr>
        <w:pStyle w:val="NoSpacing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                                                                         </w:t>
      </w:r>
    </w:p>
    <w:sectPr w:rsidR="00601DC7" w:rsidSect="00DF542F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168D"/>
    <w:multiLevelType w:val="hybridMultilevel"/>
    <w:tmpl w:val="92F40326"/>
    <w:lvl w:ilvl="0" w:tplc="58729CB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E32298"/>
    <w:multiLevelType w:val="hybridMultilevel"/>
    <w:tmpl w:val="F806CA1A"/>
    <w:lvl w:ilvl="0" w:tplc="28DE40E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F2634FF"/>
    <w:multiLevelType w:val="hybridMultilevel"/>
    <w:tmpl w:val="C47C3F2A"/>
    <w:lvl w:ilvl="0" w:tplc="40A8D37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FE1422C"/>
    <w:multiLevelType w:val="hybridMultilevel"/>
    <w:tmpl w:val="134E1C44"/>
    <w:lvl w:ilvl="0" w:tplc="50449CC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20564E35"/>
    <w:multiLevelType w:val="hybridMultilevel"/>
    <w:tmpl w:val="940648CA"/>
    <w:lvl w:ilvl="0" w:tplc="9FDA083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4E0579F"/>
    <w:multiLevelType w:val="hybridMultilevel"/>
    <w:tmpl w:val="2ACE9840"/>
    <w:lvl w:ilvl="0" w:tplc="409021A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613710E"/>
    <w:multiLevelType w:val="hybridMultilevel"/>
    <w:tmpl w:val="626077D6"/>
    <w:lvl w:ilvl="0" w:tplc="7EAE476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66C2D04"/>
    <w:multiLevelType w:val="hybridMultilevel"/>
    <w:tmpl w:val="DB4804DC"/>
    <w:lvl w:ilvl="0" w:tplc="9216E39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A7B6A9B"/>
    <w:multiLevelType w:val="hybridMultilevel"/>
    <w:tmpl w:val="A97809A4"/>
    <w:lvl w:ilvl="0" w:tplc="200CC1C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2D54486"/>
    <w:multiLevelType w:val="hybridMultilevel"/>
    <w:tmpl w:val="5CACA938"/>
    <w:lvl w:ilvl="0" w:tplc="4F7A9024">
      <w:start w:val="1"/>
      <w:numFmt w:val="upp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33580411"/>
    <w:multiLevelType w:val="hybridMultilevel"/>
    <w:tmpl w:val="7B8E6424"/>
    <w:lvl w:ilvl="0" w:tplc="77E611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E417A55"/>
    <w:multiLevelType w:val="hybridMultilevel"/>
    <w:tmpl w:val="4C0A88D8"/>
    <w:lvl w:ilvl="0" w:tplc="C184947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05C3937"/>
    <w:multiLevelType w:val="hybridMultilevel"/>
    <w:tmpl w:val="480EB76C"/>
    <w:lvl w:ilvl="0" w:tplc="22D6F338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3">
    <w:nsid w:val="449B2D67"/>
    <w:multiLevelType w:val="hybridMultilevel"/>
    <w:tmpl w:val="4BB48D0E"/>
    <w:lvl w:ilvl="0" w:tplc="3694311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0447857"/>
    <w:multiLevelType w:val="hybridMultilevel"/>
    <w:tmpl w:val="E01883EC"/>
    <w:lvl w:ilvl="0" w:tplc="64DA625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2234959"/>
    <w:multiLevelType w:val="hybridMultilevel"/>
    <w:tmpl w:val="93AEFE7C"/>
    <w:lvl w:ilvl="0" w:tplc="A60249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A360CA0"/>
    <w:multiLevelType w:val="hybridMultilevel"/>
    <w:tmpl w:val="1408EBAE"/>
    <w:lvl w:ilvl="0" w:tplc="60BEF3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B103733"/>
    <w:multiLevelType w:val="hybridMultilevel"/>
    <w:tmpl w:val="3CDAC06A"/>
    <w:lvl w:ilvl="0" w:tplc="522CC42A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8">
    <w:nsid w:val="5CA26A3F"/>
    <w:multiLevelType w:val="hybridMultilevel"/>
    <w:tmpl w:val="F1D06D4E"/>
    <w:lvl w:ilvl="0" w:tplc="83723DE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12353A7"/>
    <w:multiLevelType w:val="hybridMultilevel"/>
    <w:tmpl w:val="8C2AAFC8"/>
    <w:lvl w:ilvl="0" w:tplc="8014002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22628BE"/>
    <w:multiLevelType w:val="hybridMultilevel"/>
    <w:tmpl w:val="04A4636C"/>
    <w:lvl w:ilvl="0" w:tplc="9BACAA8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6133598"/>
    <w:multiLevelType w:val="hybridMultilevel"/>
    <w:tmpl w:val="E9366F36"/>
    <w:lvl w:ilvl="0" w:tplc="F5B243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E92221F"/>
    <w:multiLevelType w:val="hybridMultilevel"/>
    <w:tmpl w:val="06D8CA66"/>
    <w:lvl w:ilvl="0" w:tplc="F77AB5B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3004C8"/>
    <w:multiLevelType w:val="hybridMultilevel"/>
    <w:tmpl w:val="1F6CEAD8"/>
    <w:lvl w:ilvl="0" w:tplc="8A369AA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7"/>
  </w:num>
  <w:num w:numId="4">
    <w:abstractNumId w:val="8"/>
  </w:num>
  <w:num w:numId="5">
    <w:abstractNumId w:val="12"/>
  </w:num>
  <w:num w:numId="6">
    <w:abstractNumId w:val="9"/>
  </w:num>
  <w:num w:numId="7">
    <w:abstractNumId w:val="6"/>
  </w:num>
  <w:num w:numId="8">
    <w:abstractNumId w:val="20"/>
  </w:num>
  <w:num w:numId="9">
    <w:abstractNumId w:val="18"/>
  </w:num>
  <w:num w:numId="10">
    <w:abstractNumId w:val="23"/>
  </w:num>
  <w:num w:numId="11">
    <w:abstractNumId w:val="22"/>
  </w:num>
  <w:num w:numId="12">
    <w:abstractNumId w:val="7"/>
  </w:num>
  <w:num w:numId="13">
    <w:abstractNumId w:val="16"/>
  </w:num>
  <w:num w:numId="14">
    <w:abstractNumId w:val="13"/>
  </w:num>
  <w:num w:numId="15">
    <w:abstractNumId w:val="19"/>
  </w:num>
  <w:num w:numId="16">
    <w:abstractNumId w:val="11"/>
  </w:num>
  <w:num w:numId="17">
    <w:abstractNumId w:val="10"/>
  </w:num>
  <w:num w:numId="18">
    <w:abstractNumId w:val="2"/>
  </w:num>
  <w:num w:numId="19">
    <w:abstractNumId w:val="15"/>
  </w:num>
  <w:num w:numId="20">
    <w:abstractNumId w:val="21"/>
  </w:num>
  <w:num w:numId="21">
    <w:abstractNumId w:val="14"/>
  </w:num>
  <w:num w:numId="22">
    <w:abstractNumId w:val="4"/>
  </w:num>
  <w:num w:numId="23">
    <w:abstractNumId w:val="5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0AB7"/>
    <w:rsid w:val="000B4FF8"/>
    <w:rsid w:val="001039D6"/>
    <w:rsid w:val="0013014C"/>
    <w:rsid w:val="00140F86"/>
    <w:rsid w:val="00165897"/>
    <w:rsid w:val="001A6F6C"/>
    <w:rsid w:val="001C4CB5"/>
    <w:rsid w:val="003A57A9"/>
    <w:rsid w:val="003E4BC3"/>
    <w:rsid w:val="004355F7"/>
    <w:rsid w:val="00513F8F"/>
    <w:rsid w:val="005979A9"/>
    <w:rsid w:val="00601DC7"/>
    <w:rsid w:val="006C2870"/>
    <w:rsid w:val="007F6C95"/>
    <w:rsid w:val="008738B0"/>
    <w:rsid w:val="00930713"/>
    <w:rsid w:val="00A0211C"/>
    <w:rsid w:val="00A32398"/>
    <w:rsid w:val="00B80AB7"/>
    <w:rsid w:val="00BD584D"/>
    <w:rsid w:val="00D55DF3"/>
    <w:rsid w:val="00DF542F"/>
    <w:rsid w:val="00E75DB5"/>
    <w:rsid w:val="00F85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14C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5BB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85BB9"/>
    <w:rPr>
      <w:rFonts w:ascii="Cambria" w:hAnsi="Cambria" w:cs="Times New Roman"/>
      <w:b/>
      <w:bCs/>
      <w:color w:val="365F91"/>
      <w:sz w:val="28"/>
      <w:szCs w:val="28"/>
    </w:rPr>
  </w:style>
  <w:style w:type="paragraph" w:styleId="NoSpacing">
    <w:name w:val="No Spacing"/>
    <w:uiPriority w:val="99"/>
    <w:qFormat/>
    <w:rsid w:val="00DF542F"/>
    <w:rPr>
      <w:lang w:eastAsia="en-US"/>
    </w:rPr>
  </w:style>
  <w:style w:type="table" w:styleId="TableGrid">
    <w:name w:val="Table Grid"/>
    <w:basedOn w:val="TableNormal"/>
    <w:uiPriority w:val="99"/>
    <w:rsid w:val="00A0211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3E4BC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149</TotalTime>
  <Pages>3</Pages>
  <Words>738</Words>
  <Characters>4207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2012-12-11T18:38:00Z</dcterms:created>
  <dcterms:modified xsi:type="dcterms:W3CDTF">2012-12-16T18:44:00Z</dcterms:modified>
  <cp:category>www.sorubak.com</cp:category>
</cp:coreProperties>
</file>