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C3" w:rsidRPr="002A7F02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ADI-SOYADI:……………………………………………………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7.55pt;margin-top:25.15pt;width:200.25pt;height:31.5pt;z-index:251656192">
            <v:textbox style="mso-next-textbox:#_x0000_s1026">
              <w:txbxContent>
                <w:p w:rsidR="006350C3" w:rsidRPr="00F21444" w:rsidRDefault="006350C3">
                  <w:pPr>
                    <w:rPr>
                      <w:b/>
                      <w:sz w:val="32"/>
                      <w:szCs w:val="32"/>
                    </w:rPr>
                  </w:pPr>
                  <w:r w:rsidRPr="00F21444">
                    <w:rPr>
                      <w:b/>
                      <w:sz w:val="32"/>
                      <w:szCs w:val="32"/>
                    </w:rPr>
                    <w:t>347 – 688 – 111 – 519 - 176</w:t>
                  </w:r>
                </w:p>
              </w:txbxContent>
            </v:textbox>
          </v:rect>
        </w:pict>
      </w:r>
      <w:r w:rsidRPr="00A75893">
        <w:rPr>
          <w:b/>
          <w:sz w:val="24"/>
          <w:szCs w:val="24"/>
        </w:rPr>
        <w:t>1-)  Aşağıdaki kutudaki çift sayıların toplamı kaçtır?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a) 864  </w:t>
      </w:r>
      <w:r w:rsidRPr="002A7F02">
        <w:rPr>
          <w:sz w:val="24"/>
          <w:szCs w:val="24"/>
        </w:rPr>
        <w:tab/>
        <w:t xml:space="preserve">  b) 458 </w:t>
      </w:r>
      <w:r w:rsidRPr="002A7F02">
        <w:rPr>
          <w:sz w:val="24"/>
          <w:szCs w:val="24"/>
        </w:rPr>
        <w:tab/>
        <w:t xml:space="preserve"> c) 630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2-)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0"/>
        <w:gridCol w:w="690"/>
        <w:gridCol w:w="691"/>
        <w:gridCol w:w="691"/>
        <w:gridCol w:w="691"/>
        <w:gridCol w:w="691"/>
        <w:gridCol w:w="691"/>
        <w:gridCol w:w="691"/>
      </w:tblGrid>
      <w:tr w:rsidR="006350C3" w:rsidRPr="0066209F" w:rsidTr="0066209F">
        <w:trPr>
          <w:trHeight w:val="600"/>
        </w:trPr>
        <w:tc>
          <w:tcPr>
            <w:tcW w:w="690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48</w:t>
            </w:r>
          </w:p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90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691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691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691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91" w:type="dxa"/>
          </w:tcPr>
          <w:p w:rsidR="006350C3" w:rsidRPr="0066209F" w:rsidRDefault="006350C3" w:rsidP="0066209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6209F">
              <w:rPr>
                <w:b/>
                <w:sz w:val="24"/>
                <w:szCs w:val="24"/>
              </w:rPr>
              <w:t>C</w:t>
            </w:r>
          </w:p>
        </w:tc>
      </w:tr>
    </w:tbl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 w:rsidRPr="00A75893">
        <w:rPr>
          <w:b/>
          <w:sz w:val="24"/>
          <w:szCs w:val="24"/>
        </w:rPr>
        <w:t>Yukarıdaki örüntüde A-B-C sayılarının yerine sırasıyla hangi sayıları koyabilirim?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>a)  52-58-67              b) 52-60-68            c) 54-60-69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37.95pt;margin-top:8.25pt;width:81pt;height:67.5pt;z-index:251658240" strokeweight="1.25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8" type="#_x0000_t6" style="position:absolute;margin-left:118.95pt;margin-top:8.25pt;width:123pt;height:67.5pt;z-index:251657216" strokeweight="1.25pt"/>
        </w:pict>
      </w:r>
      <w:r w:rsidRPr="002A7F02">
        <w:rPr>
          <w:sz w:val="24"/>
          <w:szCs w:val="24"/>
        </w:rPr>
        <w:t xml:space="preserve">3-) 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 w:rsidRPr="00A75893">
        <w:rPr>
          <w:b/>
          <w:sz w:val="24"/>
          <w:szCs w:val="24"/>
        </w:rPr>
        <w:t>Yukarıdaki şekildeki dik üçgen sayısı ile dar üçgen sayısını toplarsak kaç buluruz?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a)  7  </w:t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 xml:space="preserve">          b) 6 </w:t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 xml:space="preserve">      c)5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4-) </w:t>
      </w:r>
      <w:r w:rsidRPr="00A75893">
        <w:rPr>
          <w:b/>
          <w:sz w:val="24"/>
          <w:szCs w:val="24"/>
        </w:rPr>
        <w:t>576 ve 248 sayılarını toplayan Ercan, bulduğu sonucu en yakın onluğa yuvarlarsa, sonucu kaç bulur?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a)  824    </w:t>
      </w:r>
      <w:r w:rsidRPr="002A7F02">
        <w:rPr>
          <w:sz w:val="24"/>
          <w:szCs w:val="24"/>
        </w:rPr>
        <w:tab/>
        <w:t xml:space="preserve">         b) 820 </w:t>
      </w:r>
      <w:r w:rsidRPr="002A7F02">
        <w:rPr>
          <w:sz w:val="24"/>
          <w:szCs w:val="24"/>
        </w:rPr>
        <w:tab/>
        <w:t xml:space="preserve">              c) 830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 w:rsidRPr="002A7F02">
        <w:rPr>
          <w:sz w:val="24"/>
          <w:szCs w:val="24"/>
        </w:rPr>
        <w:t xml:space="preserve">5-) </w:t>
      </w:r>
      <w:r w:rsidRPr="00A75893">
        <w:rPr>
          <w:b/>
          <w:sz w:val="24"/>
          <w:szCs w:val="24"/>
        </w:rPr>
        <w:t xml:space="preserve">235 + 312 = A       ve      567 + 183 = B </w:t>
      </w: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 w:rsidRPr="00A75893">
        <w:rPr>
          <w:b/>
          <w:sz w:val="24"/>
          <w:szCs w:val="24"/>
        </w:rPr>
        <w:t>Buna göre aşağıdakilerden hangisi doğrudur?</w:t>
      </w: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a) A = B  </w:t>
      </w:r>
      <w:r w:rsidRPr="002A7F02">
        <w:rPr>
          <w:sz w:val="24"/>
          <w:szCs w:val="24"/>
        </w:rPr>
        <w:tab/>
        <w:t xml:space="preserve">    b) A &gt; B               c) B &gt; A</w:t>
      </w: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A75893" w:rsidRDefault="006350C3" w:rsidP="00A75893">
      <w:pPr>
        <w:spacing w:line="480" w:lineRule="auto"/>
        <w:contextualSpacing/>
        <w:rPr>
          <w:b/>
          <w:sz w:val="24"/>
          <w:szCs w:val="24"/>
        </w:rPr>
      </w:pPr>
      <w:r w:rsidRPr="002A7F02">
        <w:rPr>
          <w:sz w:val="24"/>
          <w:szCs w:val="24"/>
        </w:rPr>
        <w:t>6</w:t>
      </w:r>
      <w:r w:rsidRPr="00A75893">
        <w:rPr>
          <w:b/>
          <w:sz w:val="24"/>
          <w:szCs w:val="24"/>
        </w:rPr>
        <w:t>-) 406 sayısını oluşturan rakamların basamak değerleri toplamı kaçtır?</w:t>
      </w: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a)10  </w:t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 xml:space="preserve">      b) 406                   c) 46</w:t>
      </w: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A75893" w:rsidRDefault="006350C3" w:rsidP="00A75893">
      <w:pPr>
        <w:spacing w:line="480" w:lineRule="auto"/>
        <w:contextualSpacing/>
        <w:rPr>
          <w:b/>
          <w:sz w:val="24"/>
          <w:szCs w:val="24"/>
        </w:rPr>
      </w:pPr>
      <w:r w:rsidRPr="00A75893">
        <w:rPr>
          <w:b/>
          <w:sz w:val="24"/>
          <w:szCs w:val="24"/>
        </w:rPr>
        <w:t>7-) Aşağıdaki sayıların hangisini oluşturan rakamların sayı değerleri toplamı en fazladır?</w:t>
      </w: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a) 69 </w:t>
      </w:r>
      <w:r w:rsidRPr="002A7F02">
        <w:rPr>
          <w:sz w:val="24"/>
          <w:szCs w:val="24"/>
        </w:rPr>
        <w:tab/>
        <w:t xml:space="preserve">                    b) 345                  c) 911</w:t>
      </w: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tbl>
      <w:tblPr>
        <w:tblpPr w:leftFromText="141" w:rightFromText="141" w:vertAnchor="text" w:horzAnchor="margin" w:tblpXSpec="right" w:tblpY="1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3"/>
        <w:gridCol w:w="5256"/>
      </w:tblGrid>
      <w:tr w:rsidR="006350C3" w:rsidRPr="0066209F" w:rsidTr="00BA47E8">
        <w:trPr>
          <w:trHeight w:val="327"/>
        </w:trPr>
        <w:tc>
          <w:tcPr>
            <w:tcW w:w="128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>Hayvanlar</w:t>
            </w:r>
          </w:p>
        </w:tc>
        <w:tc>
          <w:tcPr>
            <w:tcW w:w="336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 xml:space="preserve">                    Sayısı</w:t>
            </w:r>
          </w:p>
        </w:tc>
      </w:tr>
      <w:tr w:rsidR="006350C3" w:rsidRPr="0066209F" w:rsidTr="00BA47E8">
        <w:trPr>
          <w:trHeight w:val="575"/>
        </w:trPr>
        <w:tc>
          <w:tcPr>
            <w:tcW w:w="128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</w:p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 xml:space="preserve">   Balık</w:t>
            </w:r>
          </w:p>
        </w:tc>
        <w:tc>
          <w:tcPr>
            <w:tcW w:w="336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fish" style="width:39.75pt;height:30.75pt;visibility:visible">
                  <v:imagedata r:id="rId8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2" o:spid="_x0000_i1026" type="#_x0000_t75" alt="fish" style="width:39.75pt;height:30.75pt;visibility:visible">
                  <v:imagedata r:id="rId8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3" o:spid="_x0000_i1027" type="#_x0000_t75" alt="fish" style="width:39.75pt;height:30.75pt;visibility:visible">
                  <v:imagedata r:id="rId8" o:title=""/>
                </v:shape>
              </w:pict>
            </w:r>
          </w:p>
        </w:tc>
      </w:tr>
      <w:tr w:rsidR="006350C3" w:rsidRPr="0066209F" w:rsidTr="00BA47E8">
        <w:trPr>
          <w:trHeight w:val="562"/>
        </w:trPr>
        <w:tc>
          <w:tcPr>
            <w:tcW w:w="128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 xml:space="preserve">  </w:t>
            </w:r>
          </w:p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 xml:space="preserve">     At</w:t>
            </w:r>
          </w:p>
        </w:tc>
        <w:tc>
          <w:tcPr>
            <w:tcW w:w="336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4" o:spid="_x0000_i1028" type="#_x0000_t75" alt="horse" style="width:30.75pt;height:27pt;visibility:visible">
                  <v:imagedata r:id="rId9" o:title=""/>
                </v:shape>
              </w:pict>
            </w:r>
            <w:r w:rsidRPr="0066209F">
              <w:rPr>
                <w:sz w:val="24"/>
                <w:szCs w:val="24"/>
              </w:rPr>
              <w:t xml:space="preserve"> </w: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5" o:spid="_x0000_i1029" type="#_x0000_t75" alt="horse" style="width:30.75pt;height:27pt;visibility:visible">
                  <v:imagedata r:id="rId9" o:title=""/>
                </v:shape>
              </w:pict>
            </w:r>
            <w:r w:rsidRPr="0066209F">
              <w:rPr>
                <w:sz w:val="24"/>
                <w:szCs w:val="24"/>
              </w:rPr>
              <w:t xml:space="preserve"> </w: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6" o:spid="_x0000_i1030" type="#_x0000_t75" alt="horse" style="width:30.75pt;height:27pt;visibility:visible">
                  <v:imagedata r:id="rId9" o:title=""/>
                </v:shape>
              </w:pict>
            </w:r>
            <w:r w:rsidRPr="0066209F">
              <w:rPr>
                <w:sz w:val="24"/>
                <w:szCs w:val="24"/>
              </w:rPr>
              <w:t xml:space="preserve"> </w: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7" o:spid="_x0000_i1031" type="#_x0000_t75" alt="horse" style="width:30.75pt;height:27pt;visibility:visible">
                  <v:imagedata r:id="rId9" o:title=""/>
                </v:shape>
              </w:pict>
            </w:r>
          </w:p>
        </w:tc>
      </w:tr>
      <w:tr w:rsidR="006350C3" w:rsidRPr="0066209F" w:rsidTr="00BA47E8">
        <w:trPr>
          <w:trHeight w:val="1170"/>
        </w:trPr>
        <w:tc>
          <w:tcPr>
            <w:tcW w:w="128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 xml:space="preserve"> </w:t>
            </w:r>
          </w:p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sz w:val="24"/>
                <w:szCs w:val="24"/>
              </w:rPr>
              <w:t xml:space="preserve">  Köpek</w:t>
            </w:r>
          </w:p>
        </w:tc>
        <w:tc>
          <w:tcPr>
            <w:tcW w:w="3362" w:type="dxa"/>
          </w:tcPr>
          <w:p w:rsidR="006350C3" w:rsidRPr="0066209F" w:rsidRDefault="006350C3" w:rsidP="00A75893">
            <w:pPr>
              <w:contextualSpacing/>
              <w:rPr>
                <w:sz w:val="24"/>
                <w:szCs w:val="24"/>
              </w:rPr>
            </w:pP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8" o:spid="_x0000_i1032" type="#_x0000_t75" alt="dog" style="width:36pt;height:36pt;visibility:visible">
                  <v:imagedata r:id="rId10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9" o:spid="_x0000_i1033" type="#_x0000_t75" alt="dog" style="width:36pt;height:36pt;visibility:visible">
                  <v:imagedata r:id="rId10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10" o:spid="_x0000_i1034" type="#_x0000_t75" alt="dog" style="width:36pt;height:36pt;visibility:visible">
                  <v:imagedata r:id="rId10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11" o:spid="_x0000_i1035" type="#_x0000_t75" alt="dog" style="width:36pt;height:36pt;visibility:visible">
                  <v:imagedata r:id="rId10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Resim 12" o:spid="_x0000_i1036" type="#_x0000_t75" alt="dog" style="width:36pt;height:36pt;visibility:visible">
                  <v:imagedata r:id="rId10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_x0000_i1037" type="#_x0000_t75" alt="dog" style="width:36pt;height:36pt;visibility:visible">
                  <v:imagedata r:id="rId10" o:title=""/>
                </v:shape>
              </w:pict>
            </w:r>
            <w:r w:rsidRPr="0066209F">
              <w:rPr>
                <w:noProof/>
                <w:sz w:val="24"/>
                <w:szCs w:val="24"/>
                <w:lang w:eastAsia="tr-TR"/>
              </w:rPr>
              <w:pict>
                <v:shape id="_x0000_i1038" type="#_x0000_t75" alt="dog" style="width:36pt;height:36pt;visibility:visible">
                  <v:imagedata r:id="rId10" o:title=""/>
                </v:shape>
              </w:pict>
            </w:r>
          </w:p>
        </w:tc>
      </w:tr>
    </w:tbl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8) </w:t>
      </w: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A75893" w:rsidRDefault="006350C3" w:rsidP="00A75893">
      <w:pPr>
        <w:spacing w:line="480" w:lineRule="auto"/>
        <w:contextualSpacing/>
        <w:rPr>
          <w:b/>
          <w:sz w:val="24"/>
          <w:szCs w:val="24"/>
        </w:rPr>
      </w:pPr>
      <w:r w:rsidRPr="00A75893">
        <w:rPr>
          <w:b/>
          <w:sz w:val="24"/>
          <w:szCs w:val="24"/>
        </w:rPr>
        <w:t>Yukarıdaki tabloya göre toplam hayvan sayısı bir desteden kaç fazladır?</w:t>
      </w: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  <w:r w:rsidRPr="002A7F02">
        <w:rPr>
          <w:sz w:val="24"/>
          <w:szCs w:val="24"/>
        </w:rPr>
        <w:t>a)4</w:t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 xml:space="preserve"> b)2</w:t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 xml:space="preserve"> c)3</w:t>
      </w: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A75893" w:rsidRDefault="006350C3" w:rsidP="00A75893">
      <w:pPr>
        <w:tabs>
          <w:tab w:val="left" w:pos="5520"/>
        </w:tabs>
        <w:contextualSpacing/>
        <w:rPr>
          <w:b/>
          <w:sz w:val="24"/>
          <w:szCs w:val="24"/>
        </w:rPr>
      </w:pPr>
      <w:r w:rsidRPr="002A7F02">
        <w:rPr>
          <w:sz w:val="24"/>
          <w:szCs w:val="24"/>
        </w:rPr>
        <w:t xml:space="preserve">9-) </w:t>
      </w:r>
      <w:r w:rsidRPr="00A75893">
        <w:rPr>
          <w:b/>
          <w:sz w:val="24"/>
          <w:szCs w:val="24"/>
        </w:rPr>
        <w:t xml:space="preserve">Bir tabakta 125 fındık, 343 ceviz, 132 fıstık ve 129 tane leblebi vardır. Bunların </w:t>
      </w:r>
      <w:r w:rsidRPr="00A75893">
        <w:rPr>
          <w:b/>
          <w:sz w:val="24"/>
          <w:szCs w:val="24"/>
          <w:u w:val="single"/>
        </w:rPr>
        <w:t>azdan çoğa doğru</w:t>
      </w:r>
      <w:r w:rsidRPr="00A75893">
        <w:rPr>
          <w:b/>
          <w:sz w:val="24"/>
          <w:szCs w:val="24"/>
        </w:rPr>
        <w:t xml:space="preserve"> sıralarsak sıralama hangisi olur?</w:t>
      </w:r>
    </w:p>
    <w:p w:rsidR="006350C3" w:rsidRPr="002A7F02" w:rsidRDefault="006350C3" w:rsidP="00A75893">
      <w:pPr>
        <w:tabs>
          <w:tab w:val="left" w:pos="5520"/>
        </w:tabs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a-) ceviz – leblebi – fıstık – fındık    </w:t>
      </w:r>
    </w:p>
    <w:p w:rsidR="006350C3" w:rsidRPr="002A7F02" w:rsidRDefault="006350C3" w:rsidP="00A75893">
      <w:pPr>
        <w:tabs>
          <w:tab w:val="left" w:pos="5520"/>
        </w:tabs>
        <w:contextualSpacing/>
        <w:rPr>
          <w:sz w:val="24"/>
          <w:szCs w:val="24"/>
        </w:rPr>
      </w:pPr>
      <w:r w:rsidRPr="002A7F02">
        <w:rPr>
          <w:sz w:val="24"/>
          <w:szCs w:val="24"/>
        </w:rPr>
        <w:t>b-) fındık – leblebi – fıstık – ceviz</w:t>
      </w:r>
    </w:p>
    <w:p w:rsidR="006350C3" w:rsidRPr="002A7F02" w:rsidRDefault="006350C3" w:rsidP="00A75893">
      <w:pPr>
        <w:tabs>
          <w:tab w:val="left" w:pos="5520"/>
        </w:tabs>
        <w:contextualSpacing/>
        <w:rPr>
          <w:sz w:val="24"/>
          <w:szCs w:val="24"/>
        </w:rPr>
      </w:pPr>
      <w:r w:rsidRPr="002A7F02">
        <w:rPr>
          <w:sz w:val="24"/>
          <w:szCs w:val="24"/>
        </w:rPr>
        <w:t>c-) fındık – fıstık – leblebi – ceviz</w:t>
      </w: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2A7F02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A75893" w:rsidRDefault="006350C3" w:rsidP="00A75893">
      <w:pPr>
        <w:pStyle w:val="Default"/>
        <w:contextualSpacing/>
        <w:rPr>
          <w:b/>
        </w:rPr>
      </w:pPr>
      <w:r w:rsidRPr="002A7F02">
        <w:t xml:space="preserve">10-) </w:t>
      </w:r>
      <w:r w:rsidRPr="002A7F02">
        <w:rPr>
          <w:rFonts w:cs="Times New Roman"/>
          <w:snapToGrid w:val="0"/>
        </w:rPr>
        <w:t xml:space="preserve"> </w:t>
      </w:r>
      <w:r w:rsidRPr="00A75893">
        <w:rPr>
          <w:b/>
        </w:rPr>
        <w:t xml:space="preserve">Hangi seçenekte 649, 642, 648, 640, 643 sayılarının büyükten küçüğe sıralanışı doğru olarak yapılmıştır? </w:t>
      </w:r>
    </w:p>
    <w:p w:rsidR="006350C3" w:rsidRPr="002A7F02" w:rsidRDefault="006350C3" w:rsidP="00A75893">
      <w:pPr>
        <w:pStyle w:val="Default"/>
        <w:contextualSpacing/>
      </w:pPr>
      <w:r w:rsidRPr="002A7F02">
        <w:t xml:space="preserve">A) 640 &lt; 642 &lt; 643 &lt; 648 &lt; 649 </w:t>
      </w:r>
    </w:p>
    <w:p w:rsidR="006350C3" w:rsidRPr="002A7F02" w:rsidRDefault="006350C3" w:rsidP="00A75893">
      <w:pPr>
        <w:pStyle w:val="Default"/>
        <w:contextualSpacing/>
      </w:pPr>
      <w:r w:rsidRPr="002A7F02">
        <w:t xml:space="preserve">B) 649 &gt; 648 &gt; 643 &gt; 642 &gt; 640 </w:t>
      </w:r>
    </w:p>
    <w:p w:rsidR="006350C3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>C) 649 &lt; 648 &lt; 642 &lt; 643 &lt; 640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11-)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A7F02">
        <w:rPr>
          <w:sz w:val="24"/>
          <w:szCs w:val="24"/>
        </w:rPr>
        <w:t>456 &gt; 466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 xml:space="preserve">         </w:t>
      </w: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>288 &lt; 299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167 &gt; 157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ab/>
      </w:r>
      <w:r w:rsidRPr="002A7F02">
        <w:rPr>
          <w:sz w:val="24"/>
          <w:szCs w:val="24"/>
        </w:rPr>
        <w:tab/>
        <w:t>899 &gt; 901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549</w:t>
      </w:r>
      <w:r w:rsidRPr="002A7F02">
        <w:rPr>
          <w:sz w:val="24"/>
          <w:szCs w:val="24"/>
        </w:rPr>
        <w:t xml:space="preserve"> &lt;</w:t>
      </w:r>
      <w:r>
        <w:rPr>
          <w:sz w:val="24"/>
          <w:szCs w:val="24"/>
        </w:rPr>
        <w:t xml:space="preserve"> 601</w:t>
      </w: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 w:rsidRPr="00A75893">
        <w:rPr>
          <w:b/>
          <w:sz w:val="24"/>
          <w:szCs w:val="24"/>
        </w:rPr>
        <w:t>Yukarıdakilerin kaç tanesi doğrudur?</w:t>
      </w:r>
    </w:p>
    <w:p w:rsidR="006350C3" w:rsidRDefault="006350C3" w:rsidP="00A75893">
      <w:pPr>
        <w:contextualSpacing/>
        <w:rPr>
          <w:sz w:val="24"/>
          <w:szCs w:val="24"/>
        </w:rPr>
      </w:pPr>
      <w:r w:rsidRPr="002A7F02">
        <w:rPr>
          <w:sz w:val="24"/>
          <w:szCs w:val="24"/>
        </w:rPr>
        <w:t>a-) 3</w:t>
      </w:r>
      <w:r w:rsidRPr="002A7F02">
        <w:rPr>
          <w:sz w:val="24"/>
          <w:szCs w:val="24"/>
        </w:rPr>
        <w:tab/>
        <w:t xml:space="preserve">               b-) 5              </w:t>
      </w:r>
      <w:r>
        <w:rPr>
          <w:sz w:val="24"/>
          <w:szCs w:val="24"/>
        </w:rPr>
        <w:t xml:space="preserve">   </w:t>
      </w:r>
      <w:r w:rsidRPr="002A7F02">
        <w:rPr>
          <w:sz w:val="24"/>
          <w:szCs w:val="24"/>
        </w:rPr>
        <w:t>c-) 4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12-) </w:t>
      </w:r>
      <w:r w:rsidRPr="00A75893">
        <w:rPr>
          <w:b/>
          <w:sz w:val="24"/>
          <w:szCs w:val="24"/>
        </w:rPr>
        <w:t>Üç basamaklı en büyük tek sayı ile rakamları farklı üç basamaklı en küçük çift sayıyı toplarsak sonuç kaç olur?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a)1101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b) 1099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999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13-) </w:t>
      </w:r>
      <w:r w:rsidRPr="00A75893">
        <w:rPr>
          <w:b/>
          <w:sz w:val="24"/>
          <w:szCs w:val="24"/>
        </w:rPr>
        <w:t>Altışar 50’ye kadar sayarsak hangi sayıyı söylemeyiz?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b)48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c) 35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14-) </w:t>
      </w:r>
      <w:r w:rsidRPr="00A75893">
        <w:rPr>
          <w:b/>
          <w:sz w:val="24"/>
          <w:szCs w:val="24"/>
        </w:rPr>
        <w:t>Aşağıdakilerden hangisi dikdörtgenin özelliklerinden biridir?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a)Dört tane geniş açısı vardır.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b)İki dar iki dik açısı vardır.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c)Dört tane dik açısı vardır.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>15</w:t>
      </w:r>
      <w:r w:rsidRPr="00A75893">
        <w:rPr>
          <w:b/>
          <w:sz w:val="24"/>
          <w:szCs w:val="24"/>
        </w:rPr>
        <w:t>-) Cemal’in 256 lira parası vardı. Hamdi’nin parası Cemal’in parasından 189 lira fazla. İkisi paralarını bir kumbarada birleştirdi. Kumbarada kaç lira para olmuştur?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a)701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b)  445 </w:t>
      </w:r>
      <w:r>
        <w:rPr>
          <w:sz w:val="24"/>
          <w:szCs w:val="24"/>
        </w:rPr>
        <w:tab/>
        <w:t xml:space="preserve">          c) 791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16-) </w:t>
      </w:r>
      <w:r w:rsidRPr="00A75893">
        <w:rPr>
          <w:b/>
          <w:sz w:val="24"/>
          <w:szCs w:val="24"/>
        </w:rPr>
        <w:t>Öğretmeni Cemil’den 3 basamaklı bir çift sayı yazmasını istiyor. Daha sonra da bunu başaran Cemil’e “aferin” diyor. Cemil hangi sayıyı yazmış olabilir?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a)345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b)998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c)991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17-) </w:t>
      </w:r>
      <w:r w:rsidRPr="00A75893">
        <w:rPr>
          <w:b/>
          <w:sz w:val="24"/>
          <w:szCs w:val="24"/>
        </w:rPr>
        <w:t>Bizim tarlanın çevre uzunluğu aşağıdaki şekilde gösterildi. Acaba kare şeklindeki tarlamızın çevresi kaç metre uzunluğunda?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69.65pt;margin-top:13.35pt;width:49.5pt;height:52.5pt;z-index:251659264"/>
        </w:pic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234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2A7F02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  <w:r w:rsidRPr="00F07681">
        <w:rPr>
          <w:sz w:val="24"/>
          <w:szCs w:val="24"/>
        </w:rPr>
        <w:t xml:space="preserve">936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F07681">
        <w:rPr>
          <w:sz w:val="24"/>
          <w:szCs w:val="24"/>
        </w:rPr>
        <w:t xml:space="preserve">b) 234 </w:t>
      </w:r>
      <w:r>
        <w:rPr>
          <w:sz w:val="24"/>
          <w:szCs w:val="24"/>
        </w:rPr>
        <w:t xml:space="preserve">               </w:t>
      </w:r>
      <w:r w:rsidRPr="00F07681">
        <w:rPr>
          <w:sz w:val="24"/>
          <w:szCs w:val="24"/>
        </w:rPr>
        <w:t xml:space="preserve"> c) 836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18-) </w:t>
      </w:r>
      <w:r w:rsidRPr="00A75893">
        <w:rPr>
          <w:b/>
          <w:sz w:val="24"/>
          <w:szCs w:val="24"/>
        </w:rPr>
        <w:t>Tanesi 98 lira olan radyodan, 3 tane alan Salih Amca ne kadar para harcar?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a)294                      b) 196                  c)289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19-) </w:t>
      </w:r>
      <w:r w:rsidRPr="00A75893">
        <w:rPr>
          <w:b/>
          <w:sz w:val="24"/>
          <w:szCs w:val="24"/>
        </w:rPr>
        <w:t>2 yüzlük 5 onluk 8 birlikten oluşan sayı ile 8 yüzlük 3 birlik 9 onluktan oluşan sayıyı toplarsak kaç eder?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a)1151  </w:t>
      </w:r>
      <w:r>
        <w:rPr>
          <w:sz w:val="24"/>
          <w:szCs w:val="24"/>
        </w:rPr>
        <w:tab/>
        <w:t xml:space="preserve">         b)1097                      c)987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Pr="00A75893" w:rsidRDefault="006350C3" w:rsidP="00A75893">
      <w:pPr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20-) </w:t>
      </w:r>
      <w:r w:rsidRPr="00A75893">
        <w:rPr>
          <w:b/>
          <w:sz w:val="24"/>
          <w:szCs w:val="24"/>
        </w:rPr>
        <w:t>Aşağıdaki sayı çiftlerinin hangisinde, iki sayının da  rakamların sayı değerleri toplamı eşittir?</w:t>
      </w:r>
    </w:p>
    <w:p w:rsidR="006350C3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a)452 - 426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b)653 - 923</w:t>
      </w:r>
    </w:p>
    <w:p w:rsidR="006350C3" w:rsidRDefault="006350C3" w:rsidP="00A75893">
      <w:pPr>
        <w:contextualSpacing/>
        <w:rPr>
          <w:sz w:val="24"/>
          <w:szCs w:val="24"/>
        </w:rPr>
      </w:pPr>
      <w:r>
        <w:rPr>
          <w:sz w:val="24"/>
          <w:szCs w:val="24"/>
        </w:rPr>
        <w:t>c)333 - 672</w:t>
      </w:r>
    </w:p>
    <w:p w:rsidR="006350C3" w:rsidRPr="00F07681" w:rsidRDefault="006350C3" w:rsidP="00A75893">
      <w:pPr>
        <w:contextualSpacing/>
        <w:rPr>
          <w:sz w:val="24"/>
          <w:szCs w:val="24"/>
        </w:rPr>
      </w:pPr>
    </w:p>
    <w:p w:rsidR="006350C3" w:rsidRDefault="006350C3" w:rsidP="00A75893">
      <w:pPr>
        <w:spacing w:line="480" w:lineRule="auto"/>
        <w:contextualSpacing/>
        <w:rPr>
          <w:sz w:val="24"/>
          <w:szCs w:val="24"/>
        </w:rPr>
      </w:pPr>
    </w:p>
    <w:p w:rsidR="006350C3" w:rsidRPr="007818CE" w:rsidRDefault="006350C3" w:rsidP="00A75893">
      <w:pPr>
        <w:spacing w:line="480" w:lineRule="auto"/>
        <w:contextualSpacing/>
        <w:rPr>
          <w:rFonts w:ascii="Chiller" w:hAnsi="Chiller"/>
          <w:sz w:val="44"/>
          <w:szCs w:val="44"/>
        </w:rPr>
      </w:pPr>
      <w:r w:rsidRPr="007818CE">
        <w:rPr>
          <w:rFonts w:ascii="Chiller" w:hAnsi="Chiller"/>
          <w:sz w:val="44"/>
          <w:szCs w:val="44"/>
        </w:rPr>
        <w:t>SORULARI D</w:t>
      </w:r>
      <w:r w:rsidRPr="007818CE">
        <w:rPr>
          <w:sz w:val="44"/>
          <w:szCs w:val="44"/>
        </w:rPr>
        <w:t>İ</w:t>
      </w:r>
      <w:r w:rsidRPr="007818CE">
        <w:rPr>
          <w:rFonts w:ascii="Chiller" w:hAnsi="Chiller"/>
          <w:sz w:val="44"/>
          <w:szCs w:val="44"/>
        </w:rPr>
        <w:t>KKATL</w:t>
      </w:r>
      <w:r w:rsidRPr="007818CE">
        <w:rPr>
          <w:sz w:val="44"/>
          <w:szCs w:val="44"/>
        </w:rPr>
        <w:t>İ</w:t>
      </w:r>
      <w:r w:rsidRPr="007818CE">
        <w:rPr>
          <w:rFonts w:ascii="Chiller" w:hAnsi="Chiller"/>
          <w:sz w:val="44"/>
          <w:szCs w:val="44"/>
        </w:rPr>
        <w:t xml:space="preserve"> OKUDU</w:t>
      </w:r>
      <w:r w:rsidRPr="007818CE">
        <w:rPr>
          <w:sz w:val="44"/>
          <w:szCs w:val="44"/>
        </w:rPr>
        <w:t>Ğ</w:t>
      </w:r>
      <w:r w:rsidRPr="007818CE">
        <w:rPr>
          <w:rFonts w:ascii="Chiller" w:hAnsi="Chiller"/>
          <w:sz w:val="44"/>
          <w:szCs w:val="44"/>
        </w:rPr>
        <w:t>UNA EM</w:t>
      </w:r>
      <w:r w:rsidRPr="007818CE">
        <w:rPr>
          <w:sz w:val="44"/>
          <w:szCs w:val="44"/>
        </w:rPr>
        <w:t>İ</w:t>
      </w:r>
      <w:r w:rsidRPr="007818CE">
        <w:rPr>
          <w:rFonts w:ascii="Chiller" w:hAnsi="Chiller"/>
          <w:sz w:val="44"/>
          <w:szCs w:val="44"/>
        </w:rPr>
        <w:t>N OL, UFAK HATALAR YAPMI</w:t>
      </w:r>
      <w:r w:rsidRPr="007818CE">
        <w:rPr>
          <w:sz w:val="44"/>
          <w:szCs w:val="44"/>
        </w:rPr>
        <w:t>Ş</w:t>
      </w:r>
      <w:r w:rsidRPr="007818CE">
        <w:rPr>
          <w:rFonts w:ascii="Chiller" w:hAnsi="Chiller"/>
          <w:sz w:val="44"/>
          <w:szCs w:val="44"/>
        </w:rPr>
        <w:t xml:space="preserve"> OLAB</w:t>
      </w:r>
      <w:r w:rsidRPr="007818CE">
        <w:rPr>
          <w:sz w:val="44"/>
          <w:szCs w:val="44"/>
        </w:rPr>
        <w:t>İ</w:t>
      </w:r>
      <w:r w:rsidRPr="007818CE">
        <w:rPr>
          <w:rFonts w:ascii="Chiller" w:hAnsi="Chiller"/>
          <w:sz w:val="44"/>
          <w:szCs w:val="44"/>
        </w:rPr>
        <w:t>L</w:t>
      </w:r>
      <w:r w:rsidRPr="007818CE">
        <w:rPr>
          <w:sz w:val="44"/>
          <w:szCs w:val="44"/>
        </w:rPr>
        <w:t>İ</w:t>
      </w:r>
      <w:r w:rsidRPr="007818CE">
        <w:rPr>
          <w:rFonts w:ascii="Chiller" w:hAnsi="Chiller"/>
          <w:sz w:val="44"/>
          <w:szCs w:val="44"/>
        </w:rPr>
        <w:t>RS</w:t>
      </w:r>
      <w:r w:rsidRPr="007818CE">
        <w:rPr>
          <w:sz w:val="44"/>
          <w:szCs w:val="44"/>
        </w:rPr>
        <w:t>İ</w:t>
      </w:r>
      <w:r w:rsidRPr="007818CE">
        <w:rPr>
          <w:rFonts w:ascii="Chiller" w:hAnsi="Chiller"/>
          <w:sz w:val="44"/>
          <w:szCs w:val="44"/>
        </w:rPr>
        <w:t>N… KONTROL ET…</w:t>
      </w:r>
    </w:p>
    <w:sectPr w:rsidR="006350C3" w:rsidRPr="007818CE" w:rsidSect="007C2ADC">
      <w:headerReference w:type="default" r:id="rId11"/>
      <w:pgSz w:w="11906" w:h="16838"/>
      <w:pgMar w:top="426" w:right="424" w:bottom="284" w:left="426" w:header="284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0C3" w:rsidRDefault="006350C3" w:rsidP="00F21444">
      <w:pPr>
        <w:spacing w:after="0" w:line="240" w:lineRule="auto"/>
      </w:pPr>
      <w:r>
        <w:separator/>
      </w:r>
    </w:p>
  </w:endnote>
  <w:endnote w:type="continuationSeparator" w:id="0">
    <w:p w:rsidR="006350C3" w:rsidRDefault="006350C3" w:rsidP="00F2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0C3" w:rsidRDefault="006350C3" w:rsidP="00F21444">
      <w:pPr>
        <w:spacing w:after="0" w:line="240" w:lineRule="auto"/>
      </w:pPr>
      <w:r>
        <w:separator/>
      </w:r>
    </w:p>
  </w:footnote>
  <w:footnote w:type="continuationSeparator" w:id="0">
    <w:p w:rsidR="006350C3" w:rsidRDefault="006350C3" w:rsidP="00F21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C3" w:rsidRPr="00F21444" w:rsidRDefault="006350C3" w:rsidP="00F21444">
    <w:pPr>
      <w:pStyle w:val="Header"/>
      <w:jc w:val="center"/>
      <w:rPr>
        <w:b/>
        <w:sz w:val="24"/>
        <w:szCs w:val="24"/>
        <w:u w:val="single"/>
      </w:rPr>
    </w:pPr>
    <w:r w:rsidRPr="00F21444">
      <w:rPr>
        <w:b/>
        <w:sz w:val="24"/>
        <w:szCs w:val="24"/>
        <w:u w:val="single"/>
      </w:rPr>
      <w:t>MATEMATİK DEĞERLENDİRMESİ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1265"/>
    <w:multiLevelType w:val="hybridMultilevel"/>
    <w:tmpl w:val="7076F5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3B0743"/>
    <w:multiLevelType w:val="hybridMultilevel"/>
    <w:tmpl w:val="6E8A2A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E73FF6"/>
    <w:multiLevelType w:val="hybridMultilevel"/>
    <w:tmpl w:val="182248E8"/>
    <w:lvl w:ilvl="0" w:tplc="A622D954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1444"/>
    <w:rsid w:val="002A7F02"/>
    <w:rsid w:val="006350C3"/>
    <w:rsid w:val="0066209F"/>
    <w:rsid w:val="00745E19"/>
    <w:rsid w:val="007624F7"/>
    <w:rsid w:val="007818CE"/>
    <w:rsid w:val="00796042"/>
    <w:rsid w:val="007C2ADC"/>
    <w:rsid w:val="00861977"/>
    <w:rsid w:val="00A75893"/>
    <w:rsid w:val="00BA47E8"/>
    <w:rsid w:val="00E15E38"/>
    <w:rsid w:val="00ED0880"/>
    <w:rsid w:val="00F07681"/>
    <w:rsid w:val="00F21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21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144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21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1444"/>
    <w:rPr>
      <w:rFonts w:cs="Times New Roman"/>
    </w:rPr>
  </w:style>
  <w:style w:type="paragraph" w:styleId="ListParagraph">
    <w:name w:val="List Paragraph"/>
    <w:basedOn w:val="Normal"/>
    <w:uiPriority w:val="99"/>
    <w:qFormat/>
    <w:rsid w:val="00F21444"/>
    <w:pPr>
      <w:ind w:left="720"/>
      <w:contextualSpacing/>
    </w:pPr>
  </w:style>
  <w:style w:type="table" w:styleId="TableGrid">
    <w:name w:val="Table Grid"/>
    <w:basedOn w:val="TableNormal"/>
    <w:uiPriority w:val="99"/>
    <w:rsid w:val="00F214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A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47E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2A7F0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7624F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508</Words>
  <Characters>2898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SONY</dc:creator>
  <cp:keywords>www.sorubak.com</cp:keywords>
  <dc:description>www.sorubak.com</dc:description>
  <cp:lastModifiedBy>edanur</cp:lastModifiedBy>
  <cp:revision>3</cp:revision>
  <dcterms:created xsi:type="dcterms:W3CDTF">2012-11-27T17:46:00Z</dcterms:created>
  <dcterms:modified xsi:type="dcterms:W3CDTF">2012-12-09T18:13:00Z</dcterms:modified>
</cp:coreProperties>
</file>