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530" w:rsidRDefault="006F0530">
      <w:pPr>
        <w:pStyle w:val="Varsaylan"/>
      </w:pPr>
      <w:r>
        <w:t xml:space="preserve">1-652 sayısının rakamlarının sembolleri sırasıyla </w:t>
      </w:r>
    </w:p>
    <w:p w:rsidR="006F0530" w:rsidRDefault="006F0530">
      <w:pPr>
        <w:pStyle w:val="Varsaylan"/>
      </w:pPr>
      <w:r>
        <w:t>T-O-K harfleridir.Buna göre,652-387</w:t>
      </w:r>
    </w:p>
    <w:p w:rsidR="006F0530" w:rsidRDefault="006F0530">
      <w:pPr>
        <w:pStyle w:val="Varsaylan"/>
      </w:pPr>
      <w:r>
        <w:t xml:space="preserve"> işleminin         sonucunu bu semboller aracığılıyla gösteriniz.</w:t>
      </w: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  <w:r>
        <w:t>2.Ayşe,kitabının 1.gün 38 sayfasını,2.gün ise 1.gün okuduğunun 14 sayfa eksiğini okuyor.</w:t>
      </w:r>
    </w:p>
    <w:p w:rsidR="006F0530" w:rsidRDefault="006F0530">
      <w:pPr>
        <w:pStyle w:val="Varsaylan"/>
      </w:pPr>
      <w:r>
        <w:t xml:space="preserve">Kitap,80 sayfa olduğuna göre,okuyacağı daha </w:t>
      </w:r>
    </w:p>
    <w:p w:rsidR="006F0530" w:rsidRDefault="006F0530">
      <w:pPr>
        <w:pStyle w:val="Varsaylan"/>
      </w:pPr>
      <w:r>
        <w:t>kaç sayfası vardır?</w:t>
      </w: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  <w:r>
        <w:t xml:space="preserve">3.İki doğal sayının toplamı 193'tür.Bu                   </w:t>
      </w:r>
    </w:p>
    <w:p w:rsidR="006F0530" w:rsidRDefault="006F0530">
      <w:pPr>
        <w:pStyle w:val="Varsaylan"/>
      </w:pPr>
      <w:r>
        <w:t>sayılardan biri 17 artırılır,diğeri 22 azaltılırsa sonuç kaç olur?</w:t>
      </w: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  <w:r>
        <w:t>4.9-8-7 rakamları ile yazılabilecek üç basamaklı en büyük tek doğal sayı ile yine bu rakamlarla yazılabilecek üç basamaklı en küçük çift doğal sayının farkı kaçtır?</w:t>
      </w: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  <w:r>
        <w:t xml:space="preserve">5.Annem,5 metre kumaşın </w:t>
      </w:r>
      <w:smartTag w:uri="urn:schemas-microsoft-com:office:smarttags" w:element="metricconverter">
        <w:smartTagPr>
          <w:attr w:name="ProductID" w:val="186 cm"/>
        </w:smartTagPr>
        <w:r>
          <w:t>186 cm</w:t>
        </w:r>
      </w:smartTag>
      <w:r>
        <w:t>' si ile bluz,</w:t>
      </w:r>
    </w:p>
    <w:p w:rsidR="006F0530" w:rsidRDefault="006F0530">
      <w:pPr>
        <w:pStyle w:val="Varsaylan"/>
      </w:pPr>
      <w:smartTag w:uri="urn:schemas-microsoft-com:office:smarttags" w:element="metricconverter">
        <w:smartTagPr>
          <w:attr w:name="ProductID" w:val="297 cm"/>
        </w:smartTagPr>
        <w:r>
          <w:t>297 cm</w:t>
        </w:r>
      </w:smartTag>
      <w:r>
        <w:t xml:space="preserve">' si ile pantolon dikti.Geriye kaç cm </w:t>
      </w:r>
    </w:p>
    <w:p w:rsidR="006F0530" w:rsidRDefault="006F0530">
      <w:pPr>
        <w:pStyle w:val="Varsaylan"/>
      </w:pPr>
      <w:r>
        <w:t>kumaş kaldı?</w:t>
      </w: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  <w:r>
        <w:t>6.Bir çiftlikte inekler hindilerden 37 fazladır.Atlar da  hindilerden 57 fazladır.Çiftlikte 158 at varsa,toplam inek,hindi ve at sayısı kaçtır?</w:t>
      </w: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  <w:r>
        <w:t>7.Alp su Sitesi'nde toplam 459 kişi yaşıyor.Toplam kadın sayısı 196'dır.Erkekler kadınlardan 17 eksiktir.Geriye kalanlar çocuk ise çocukların sayısı kaçtır?</w:t>
      </w: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  <w:r>
        <w:t>8.Bir çıkarma işleminde fark 197'dir.Çıkan sayı 18 arttırılırsa yeni fark kaç olur?</w:t>
      </w: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  <w:r>
        <w:t>9.Bir çıkarma işleminde fark 208'dir.Eksilen sayı 36 azaltılırsa yeni fark kaç olur?</w:t>
      </w: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  <w:r>
        <w:t>10.Bir markette 167 satıldı.44 gofret daha satılınca gofretlerin yarısı satılmış oluyor.Buna göre toplam gofret sayısı nedir?</w:t>
      </w: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Pr="00C35EF5" w:rsidRDefault="006F0530" w:rsidP="00D71C1C">
      <w:pPr>
        <w:rPr>
          <w:rFonts w:ascii="Comic Sans MS" w:hAnsi="Comic Sans MS"/>
          <w:sz w:val="24"/>
          <w:szCs w:val="24"/>
        </w:rPr>
      </w:pPr>
      <w:hyperlink r:id="rId4" w:history="1">
        <w:r w:rsidRPr="00EA450D">
          <w:rPr>
            <w:rStyle w:val="Hyperlink"/>
            <w:rFonts w:ascii="Comic Sans MS" w:hAnsi="Comic Sans MS"/>
            <w:sz w:val="24"/>
            <w:szCs w:val="24"/>
          </w:rPr>
          <w:t>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p w:rsidR="006F0530" w:rsidRDefault="006F0530">
      <w:pPr>
        <w:pStyle w:val="Varsaylan"/>
      </w:pPr>
    </w:p>
    <w:sectPr w:rsidR="006F0530" w:rsidSect="00662F2A">
      <w:pgSz w:w="11906" w:h="16838"/>
      <w:pgMar w:top="1134" w:right="1134" w:bottom="1134" w:left="1134" w:header="0" w:footer="0" w:gutter="0"/>
      <w:cols w:num="2" w:sep="1" w:space="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2F2A"/>
    <w:rsid w:val="00092C59"/>
    <w:rsid w:val="004B298F"/>
    <w:rsid w:val="00662F2A"/>
    <w:rsid w:val="006F0530"/>
    <w:rsid w:val="00C35EF5"/>
    <w:rsid w:val="00D71C1C"/>
    <w:rsid w:val="00EA4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arsaylan">
    <w:name w:val="Varsayılan"/>
    <w:uiPriority w:val="99"/>
    <w:rsid w:val="00662F2A"/>
    <w:pPr>
      <w:widowControl w:val="0"/>
      <w:suppressAutoHyphens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Balk">
    <w:name w:val="Başlık"/>
    <w:basedOn w:val="Varsaylan"/>
    <w:next w:val="Metingvdesi"/>
    <w:uiPriority w:val="99"/>
    <w:rsid w:val="00662F2A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Metingvdesi">
    <w:name w:val="Metin gövdesi"/>
    <w:basedOn w:val="Varsaylan"/>
    <w:uiPriority w:val="99"/>
    <w:rsid w:val="00662F2A"/>
    <w:pPr>
      <w:spacing w:after="120"/>
    </w:pPr>
  </w:style>
  <w:style w:type="paragraph" w:styleId="List">
    <w:name w:val="List"/>
    <w:basedOn w:val="Metingvdesi"/>
    <w:uiPriority w:val="99"/>
    <w:rsid w:val="00662F2A"/>
  </w:style>
  <w:style w:type="paragraph" w:styleId="Caption">
    <w:name w:val="caption"/>
    <w:basedOn w:val="Varsaylan"/>
    <w:uiPriority w:val="99"/>
    <w:qFormat/>
    <w:rsid w:val="00662F2A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Varsaylan"/>
    <w:uiPriority w:val="99"/>
    <w:rsid w:val="00662F2A"/>
    <w:pPr>
      <w:suppressLineNumbers/>
    </w:pPr>
  </w:style>
  <w:style w:type="character" w:styleId="Hyperlink">
    <w:name w:val="Hyperlink"/>
    <w:basedOn w:val="DefaultParagraphFont"/>
    <w:uiPriority w:val="99"/>
    <w:rsid w:val="00D71C1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</TotalTime>
  <Pages>1</Pages>
  <Words>212</Words>
  <Characters>1212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edanur</cp:lastModifiedBy>
  <cp:revision>3</cp:revision>
  <dcterms:created xsi:type="dcterms:W3CDTF">2012-12-02T22:32:00Z</dcterms:created>
  <dcterms:modified xsi:type="dcterms:W3CDTF">2013-01-01T13:09:00Z</dcterms:modified>
  <cp:category>www.sorubak.com</cp:category>
</cp:coreProperties>
</file>