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26" w:rsidRDefault="00795B26" w:rsidP="00547DC8">
      <w:r>
        <w:rPr>
          <w:rFonts w:ascii="Comic Sans MS" w:hAnsi="Comic Sans MS"/>
          <w:b/>
        </w:rPr>
        <w:t xml:space="preserve">                       3.SINIF 1. DÖNEM GENEL DEĞERLENDİRME </w:t>
      </w:r>
      <w:hyperlink r:id="rId5" w:history="1">
        <w:r w:rsidRPr="005420B9">
          <w:rPr>
            <w:rStyle w:val="Hyperlink"/>
          </w:rPr>
          <w:t>www.sorubak.com</w:t>
        </w:r>
      </w:hyperlink>
      <w:r>
        <w:t xml:space="preserve"> </w:t>
      </w:r>
    </w:p>
    <w:p w:rsidR="00795B26" w:rsidRPr="00DE47ED" w:rsidRDefault="00795B26" w:rsidP="00CD20F9">
      <w:pPr>
        <w:spacing w:after="0"/>
        <w:ind w:left="-851" w:right="-567"/>
        <w:rPr>
          <w:rFonts w:ascii="Comic Sans MS" w:hAnsi="Comic Sans MS"/>
          <w:b/>
        </w:rPr>
      </w:pPr>
    </w:p>
    <w:p w:rsidR="00795B26" w:rsidRPr="00DE47ED" w:rsidRDefault="00795B26" w:rsidP="00CD20F9">
      <w:pPr>
        <w:spacing w:after="0"/>
        <w:ind w:left="-851" w:right="-567"/>
        <w:rPr>
          <w:rFonts w:ascii="Comic Sans MS" w:hAnsi="Comic Sans MS"/>
          <w:b/>
        </w:rPr>
      </w:pPr>
      <w:r w:rsidRPr="00DE47ED">
        <w:rPr>
          <w:rFonts w:ascii="Comic Sans MS" w:hAnsi="Comic Sans MS"/>
          <w:b/>
        </w:rPr>
        <w:t>1. Aşağıda verilen sayıların okunuşunu yazalım,okunuşu verilen sayıları karşılarına yazalım.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>234 =…………………………………………………….  yediyüzelli= …………………………dörtyüzon=……………………….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802=…………………………………………………….. üçyüzbeş =…………………………… 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 w:rsidRPr="00E33034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Pr="00CA23B9">
        <w:rPr>
          <w:rFonts w:ascii="Comic Sans MS" w:hAnsi="Comic Sans MS"/>
          <w:b/>
        </w:rPr>
        <w:t xml:space="preserve">354 </w:t>
      </w:r>
      <w:r>
        <w:rPr>
          <w:rFonts w:ascii="Comic Sans MS" w:hAnsi="Comic Sans MS"/>
        </w:rPr>
        <w:t xml:space="preserve">sayısının </w:t>
      </w:r>
      <w:r w:rsidRPr="00CA23B9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 rakamının </w:t>
      </w:r>
      <w:r w:rsidRPr="00CA23B9">
        <w:rPr>
          <w:rFonts w:ascii="Comic Sans MS" w:hAnsi="Comic Sans MS"/>
          <w:b/>
        </w:rPr>
        <w:t>basamak değeri</w:t>
      </w:r>
      <w:r>
        <w:rPr>
          <w:rFonts w:ascii="Comic Sans MS" w:hAnsi="Comic Sans MS"/>
        </w:rPr>
        <w:t xml:space="preserve"> ile </w:t>
      </w:r>
      <w:r w:rsidRPr="00CA23B9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 rakamının </w:t>
      </w:r>
      <w:r w:rsidRPr="00CA23B9">
        <w:rPr>
          <w:rFonts w:ascii="Comic Sans MS" w:hAnsi="Comic Sans MS"/>
          <w:b/>
        </w:rPr>
        <w:t>sayı değeri</w:t>
      </w:r>
      <w:r>
        <w:rPr>
          <w:rFonts w:ascii="Comic Sans MS" w:hAnsi="Comic Sans MS"/>
        </w:rPr>
        <w:t xml:space="preserve"> toplamı kaçtır?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 w:rsidRPr="00C5116A">
        <w:rPr>
          <w:rFonts w:ascii="Comic Sans MS" w:hAnsi="Comic Sans MS"/>
          <w:b/>
        </w:rPr>
        <w:t>3. Birler basamağı 7 olan ,yüzler basamağı 2</w:t>
      </w:r>
      <w:r>
        <w:rPr>
          <w:rFonts w:ascii="Comic Sans MS" w:hAnsi="Comic Sans MS"/>
        </w:rPr>
        <w:t xml:space="preserve"> olan üç basamaklı yazılabilecek </w:t>
      </w:r>
      <w:r w:rsidRPr="00C5116A">
        <w:rPr>
          <w:rFonts w:ascii="Comic Sans MS" w:hAnsi="Comic Sans MS"/>
          <w:b/>
        </w:rPr>
        <w:t xml:space="preserve">en büyük </w:t>
      </w:r>
      <w:r>
        <w:rPr>
          <w:rFonts w:ascii="Comic Sans MS" w:hAnsi="Comic Sans MS"/>
        </w:rPr>
        <w:t xml:space="preserve">doğal sayı ile üç basamaklı </w:t>
      </w:r>
      <w:r w:rsidRPr="00C5116A">
        <w:rPr>
          <w:rFonts w:ascii="Comic Sans MS" w:hAnsi="Comic Sans MS"/>
          <w:b/>
        </w:rPr>
        <w:t>rakamları birbirinden farklı en küçük doğal</w:t>
      </w:r>
      <w:r>
        <w:rPr>
          <w:rFonts w:ascii="Comic Sans MS" w:hAnsi="Comic Sans MS"/>
        </w:rPr>
        <w:t xml:space="preserve"> sayının </w:t>
      </w:r>
      <w:r w:rsidRPr="00C5116A">
        <w:rPr>
          <w:rFonts w:ascii="Comic Sans MS" w:hAnsi="Comic Sans MS"/>
          <w:b/>
          <w:u w:val="single"/>
        </w:rPr>
        <w:t xml:space="preserve">toplamı </w:t>
      </w:r>
      <w:r>
        <w:rPr>
          <w:rFonts w:ascii="Comic Sans MS" w:hAnsi="Comic Sans MS"/>
        </w:rPr>
        <w:t>kaçtır?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CD20F9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A73774">
      <w:pPr>
        <w:spacing w:after="0"/>
        <w:ind w:left="-851" w:right="-567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9" o:spid="_x0000_s1026" type="#_x0000_t75" style="position:absolute;left:0;text-align:left;margin-left:337.15pt;margin-top:13.5pt;width:50.25pt;height:50.25pt;z-index:251671040;visibility:visible">
            <v:imagedata r:id="rId6" o:title=""/>
          </v:shape>
        </w:pict>
      </w:r>
      <w:r>
        <w:rPr>
          <w:noProof/>
          <w:lang w:eastAsia="tr-TR"/>
        </w:rPr>
        <w:pict>
          <v:shape id="Resim 1" o:spid="_x0000_s1027" type="#_x0000_t75" style="position:absolute;left:0;text-align:left;margin-left:261.4pt;margin-top:11.25pt;width:27.8pt;height:53.25pt;z-index:251644416;visibility:visible">
            <v:imagedata r:id="rId7" o:title=""/>
          </v:shape>
        </w:pict>
      </w:r>
      <w:r>
        <w:rPr>
          <w:noProof/>
          <w:lang w:eastAsia="tr-TR"/>
        </w:rPr>
        <w:pict>
          <v:shape id="Resim 2" o:spid="_x0000_s1028" type="#_x0000_t75" style="position:absolute;left:0;text-align:left;margin-left:151.9pt;margin-top:13.5pt;width:49.5pt;height:37.5pt;z-index:251645440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s1029" type="#_x0000_t75" style="position:absolute;left:0;text-align:left;margin-left:-36.35pt;margin-top:13.5pt;width:37.5pt;height:41.25pt;z-index:251647488;visibility:visible">
            <v:imagedata r:id="rId9" o:title=""/>
          </v:shape>
        </w:pict>
      </w:r>
      <w:r w:rsidRPr="002D5F52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Aşağıdaki resimlerde gördüğün geometrik cisimlerin adlarını karşılarına </w:t>
      </w:r>
      <w:r w:rsidRPr="002D5F52">
        <w:rPr>
          <w:rFonts w:ascii="Comic Sans MS" w:hAnsi="Comic Sans MS"/>
          <w:b/>
        </w:rPr>
        <w:t>yazalım.</w:t>
      </w:r>
    </w:p>
    <w:p w:rsidR="00795B26" w:rsidRDefault="00795B26" w:rsidP="00A73774">
      <w:pPr>
        <w:spacing w:after="0"/>
        <w:ind w:left="-851" w:right="-567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382.9pt;margin-top:2.65pt;width:14.25pt;height:7.15pt;z-index:251672064"/>
        </w:pict>
      </w:r>
      <w:r>
        <w:rPr>
          <w:noProof/>
          <w:lang w:eastAsia="tr-TR"/>
        </w:rPr>
        <w:pict>
          <v:shape id="_x0000_s1031" type="#_x0000_t13" style="position:absolute;left:0;text-align:left;margin-left:295.15pt;margin-top:2.65pt;width:14.25pt;height:7.15pt;z-index:251648512"/>
        </w:pict>
      </w:r>
      <w:r>
        <w:rPr>
          <w:noProof/>
          <w:lang w:eastAsia="tr-TR"/>
        </w:rPr>
        <w:pict>
          <v:shape id="_x0000_s1032" type="#_x0000_t13" style="position:absolute;left:0;text-align:left;margin-left:205.9pt;margin-top:2.65pt;width:14.25pt;height:7.15pt;z-index:251643392"/>
        </w:pict>
      </w:r>
      <w:r>
        <w:rPr>
          <w:noProof/>
          <w:lang w:eastAsia="tr-TR"/>
        </w:rPr>
        <w:pict>
          <v:shape id="_x0000_s1033" type="#_x0000_t13" style="position:absolute;left:0;text-align:left;margin-left:96.4pt;margin-top:2.65pt;width:14.25pt;height:7.15pt;z-index:251642368"/>
        </w:pict>
      </w:r>
      <w:r>
        <w:rPr>
          <w:noProof/>
          <w:lang w:eastAsia="tr-TR"/>
        </w:rPr>
        <w:pict>
          <v:shape id="Resim 3" o:spid="_x0000_s1034" type="#_x0000_t75" style="position:absolute;left:0;text-align:left;margin-left:53.65pt;margin-top:-.35pt;width:38.25pt;height:33.75pt;z-index:251646464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35" type="#_x0000_t13" style="position:absolute;left:0;text-align:left;margin-left:4.15pt;margin-top:2.65pt;width:14.25pt;height:7.15pt;z-index:251641344"/>
        </w:pict>
      </w:r>
      <w:r>
        <w:rPr>
          <w:rFonts w:ascii="Comic Sans MS" w:hAnsi="Comic Sans MS"/>
        </w:rPr>
        <w:t xml:space="preserve">                   …………                  …………….                     …………….              ……………              ………………...</w:t>
      </w:r>
    </w:p>
    <w:p w:rsidR="00795B26" w:rsidRDefault="00795B26" w:rsidP="00A73774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A73774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A73774">
      <w:pPr>
        <w:spacing w:after="0"/>
        <w:ind w:left="-851" w:right="-567"/>
        <w:rPr>
          <w:rFonts w:ascii="Comic Sans MS" w:hAnsi="Comic Sans MS"/>
        </w:rPr>
      </w:pPr>
      <w:r w:rsidRPr="00822BE8">
        <w:rPr>
          <w:rFonts w:ascii="Comic Sans MS" w:hAnsi="Comic Sans MS"/>
          <w:b/>
        </w:rPr>
        <w:t>5.  13 – 26 – 16 – 32 – 22 - ? -</w:t>
      </w:r>
      <w:r>
        <w:rPr>
          <w:rFonts w:ascii="Comic Sans MS" w:hAnsi="Comic Sans MS"/>
        </w:rPr>
        <w:t xml:space="preserve">  örüntüsünde </w:t>
      </w:r>
      <w:r w:rsidRPr="00822BE8">
        <w:rPr>
          <w:rFonts w:ascii="Comic Sans MS" w:hAnsi="Comic Sans MS"/>
          <w:b/>
        </w:rPr>
        <w:t xml:space="preserve"> ?</w:t>
      </w:r>
      <w:r>
        <w:rPr>
          <w:rFonts w:ascii="Comic Sans MS" w:hAnsi="Comic Sans MS"/>
        </w:rPr>
        <w:t xml:space="preserve">  yerine gelen sayı nedir?</w:t>
      </w:r>
      <w:r w:rsidRPr="00822BE8">
        <w:rPr>
          <w:rFonts w:ascii="Comic Sans MS" w:hAnsi="Comic Sans MS"/>
          <w:b/>
          <w:u w:val="single"/>
        </w:rPr>
        <w:t>Kuralıda yazalım</w:t>
      </w:r>
      <w:r>
        <w:rPr>
          <w:rFonts w:ascii="Comic Sans MS" w:hAnsi="Comic Sans MS"/>
        </w:rPr>
        <w:t>.</w:t>
      </w:r>
    </w:p>
    <w:p w:rsidR="00795B26" w:rsidRDefault="00795B26" w:rsidP="00A73774">
      <w:pPr>
        <w:spacing w:after="0"/>
        <w:ind w:left="-851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Çözüm :</w:t>
      </w:r>
      <w:r>
        <w:rPr>
          <w:rFonts w:ascii="Comic Sans MS" w:hAnsi="Comic Sans MS"/>
        </w:rPr>
        <w:t xml:space="preserve">                                       </w:t>
      </w:r>
      <w:r w:rsidRPr="00E312A6">
        <w:rPr>
          <w:rFonts w:ascii="Comic Sans MS" w:hAnsi="Comic Sans MS"/>
          <w:b/>
        </w:rPr>
        <w:t>Kural :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Aşağıdaki toplama işlemlerini yapalım.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left:0;text-align:left;margin-left:298.15pt;margin-top:16.85pt;width:9.75pt;height:15pt;z-index:251650560" strokeweight="1.25pt"/>
        </w:pict>
      </w:r>
      <w:r>
        <w:rPr>
          <w:noProof/>
          <w:lang w:eastAsia="tr-TR"/>
        </w:rPr>
        <w:pict>
          <v:shape id="_x0000_s1037" type="#_x0000_t12" style="position:absolute;left:0;text-align:left;margin-left:318.4pt;margin-top:16.85pt;width:9.75pt;height:15pt;z-index:251651584" strokeweight="1.25pt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8" type="#_x0000_t74" style="position:absolute;left:0;text-align:left;margin-left:309.4pt;margin-top:3.35pt;width:9pt;height:9.75pt;z-index:251649536" strokeweight="1.25pt"/>
        </w:pict>
      </w:r>
      <w:r>
        <w:rPr>
          <w:rFonts w:ascii="Comic Sans MS" w:hAnsi="Comic Sans MS"/>
          <w:b/>
        </w:rPr>
        <w:t xml:space="preserve">                123                 456             233              1  4        …………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54.4pt;margin-top:16.55pt;width:42.75pt;height:.05pt;z-index:251673088" o:connectortype="straight" strokeweight="1.25pt"/>
        </w:pict>
      </w:r>
      <w:r>
        <w:rPr>
          <w:noProof/>
          <w:lang w:eastAsia="tr-TR"/>
        </w:rPr>
        <w:pict>
          <v:shape id="_x0000_s1040" type="#_x0000_t32" style="position:absolute;left:0;text-align:left;margin-left:285.4pt;margin-top:16.5pt;width:42.75pt;height:.05pt;z-index:251655680" o:connectortype="straight" strokeweight="1.25pt"/>
        </w:pict>
      </w:r>
      <w:r>
        <w:rPr>
          <w:noProof/>
          <w:lang w:eastAsia="tr-TR"/>
        </w:rPr>
        <w:pict>
          <v:shape id="_x0000_s1041" type="#_x0000_t32" style="position:absolute;left:0;text-align:left;margin-left:118.9pt;margin-top:15pt;width:38.25pt;height:0;z-index:251653632" o:connectortype="straight" strokeweight="1.25pt"/>
        </w:pict>
      </w:r>
      <w:r>
        <w:rPr>
          <w:noProof/>
          <w:lang w:eastAsia="tr-TR"/>
        </w:rPr>
        <w:pict>
          <v:shape id="_x0000_s1042" type="#_x0000_t32" style="position:absolute;left:0;text-align:left;margin-left:205.9pt;margin-top:15.75pt;width:38.25pt;height:0;z-index:251654656" o:connectortype="straight" strokeweight="1.25pt"/>
        </w:pict>
      </w:r>
      <w:r>
        <w:rPr>
          <w:noProof/>
          <w:lang w:eastAsia="tr-TR"/>
        </w:rPr>
        <w:pict>
          <v:shape id="_x0000_s1043" type="#_x0000_t32" style="position:absolute;left:0;text-align:left;margin-left:22.15pt;margin-top:15pt;width:38.25pt;height:0;z-index:251652608" o:connectortype="straight" strokeweight="1.25pt"/>
        </w:pict>
      </w:r>
      <w:r>
        <w:rPr>
          <w:rFonts w:ascii="Comic Sans MS" w:hAnsi="Comic Sans MS"/>
          <w:b/>
        </w:rPr>
        <w:t xml:space="preserve">              + 345              + 298           + ………         +    7        +  459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………….              ………….            901             9 9 1         702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B87440">
        <w:rPr>
          <w:rFonts w:ascii="Comic Sans MS" w:hAnsi="Comic Sans MS"/>
        </w:rPr>
        <w:t>Dedemin çiftliğinde 298 koyun, dayımın çiftliğinde ise dedemin çiftliğindekilerden 69 fazla koyun vardır. Dedemin ve dayımın çiftliğinde toplam kaç koyun vardır?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 w:cs="Arial"/>
        </w:rPr>
      </w:pPr>
      <w:r>
        <w:rPr>
          <w:rFonts w:ascii="Comic Sans MS" w:hAnsi="Comic Sans MS"/>
          <w:b/>
        </w:rPr>
        <w:t xml:space="preserve">8.  </w:t>
      </w:r>
      <w:r w:rsidRPr="00B87440">
        <w:rPr>
          <w:rFonts w:ascii="Comic Sans MS" w:hAnsi="Comic Sans MS" w:cs="Arial"/>
        </w:rPr>
        <w:t>Bir toplama işleminde birinci toplanan 258, ikinci toplanan 340, toplam ise 765’tir. Bu toplama işleminde üçüncü toplanan kaçtır?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 w:rsidRPr="00EC3173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     5 tane 1 TL ile 4 tane 50 Krş = ……TL…….Krş     7 tane 1 TL 5 tane 25 Krş=………TL………Krş 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1 TL 75 Krş  </w:t>
      </w:r>
      <w:r w:rsidRPr="00BF17A8">
        <w:rPr>
          <w:rFonts w:ascii="Comic Sans MS" w:hAnsi="Comic Sans MS"/>
          <w:b/>
        </w:rPr>
        <w:t>+</w:t>
      </w:r>
      <w:r>
        <w:rPr>
          <w:rFonts w:ascii="Comic Sans MS" w:hAnsi="Comic Sans MS"/>
        </w:rPr>
        <w:t xml:space="preserve"> 5 TL 35 Krş =……….TL……..Krş     175 Krş = ……… TL …….Krş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8 tane 10 Krş </w:t>
      </w:r>
      <w:r w:rsidRPr="00E70568">
        <w:rPr>
          <w:rFonts w:ascii="Comic Sans MS" w:hAnsi="Comic Sans MS"/>
          <w:b/>
        </w:rPr>
        <w:t>+</w:t>
      </w:r>
      <w:r>
        <w:rPr>
          <w:rFonts w:ascii="Comic Sans MS" w:hAnsi="Comic Sans MS"/>
        </w:rPr>
        <w:t xml:space="preserve"> 2 tane 50 Krş </w:t>
      </w:r>
      <w:r w:rsidRPr="00E70568">
        <w:rPr>
          <w:rFonts w:ascii="Comic Sans MS" w:hAnsi="Comic Sans MS"/>
          <w:b/>
        </w:rPr>
        <w:t>+</w:t>
      </w:r>
      <w:r>
        <w:rPr>
          <w:rFonts w:ascii="Comic Sans MS" w:hAnsi="Comic Sans MS"/>
        </w:rPr>
        <w:t xml:space="preserve"> 3 tane 25 Krş = ………TL …….Krş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 w:rsidRPr="007B429E">
        <w:rPr>
          <w:rFonts w:ascii="Comic Sans MS" w:hAnsi="Comic Sans MS"/>
          <w:b/>
        </w:rPr>
        <w:t>10.</w:t>
      </w:r>
      <w:r>
        <w:rPr>
          <w:rFonts w:ascii="Comic Sans MS" w:hAnsi="Comic Sans MS"/>
        </w:rPr>
        <w:t xml:space="preserve"> Halis’e babası her gün </w:t>
      </w:r>
      <w:r w:rsidRPr="007B429E">
        <w:rPr>
          <w:rFonts w:ascii="Comic Sans MS" w:hAnsi="Comic Sans MS"/>
          <w:b/>
        </w:rPr>
        <w:t>1 TL</w:t>
      </w:r>
      <w:r>
        <w:rPr>
          <w:rFonts w:ascii="Comic Sans MS" w:hAnsi="Comic Sans MS"/>
        </w:rPr>
        <w:t xml:space="preserve"> harçlık vermektedir.Halis parasının </w:t>
      </w:r>
      <w:r>
        <w:rPr>
          <w:rFonts w:ascii="Comic Sans MS" w:hAnsi="Comic Sans MS"/>
          <w:b/>
        </w:rPr>
        <w:t>75 K</w:t>
      </w:r>
      <w:r w:rsidRPr="007B429E">
        <w:rPr>
          <w:rFonts w:ascii="Comic Sans MS" w:hAnsi="Comic Sans MS"/>
          <w:b/>
        </w:rPr>
        <w:t>rş</w:t>
      </w:r>
      <w:r>
        <w:rPr>
          <w:rFonts w:ascii="Comic Sans MS" w:hAnsi="Comic Sans MS"/>
        </w:rPr>
        <w:t xml:space="preserve"> kadarını harcayıp kumbarasına 25 </w:t>
      </w:r>
      <w:r w:rsidRPr="007B429E">
        <w:rPr>
          <w:rFonts w:ascii="Comic Sans MS" w:hAnsi="Comic Sans MS"/>
          <w:b/>
        </w:rPr>
        <w:t>Krş</w:t>
      </w:r>
      <w:r>
        <w:rPr>
          <w:rFonts w:ascii="Comic Sans MS" w:hAnsi="Comic Sans MS"/>
        </w:rPr>
        <w:t xml:space="preserve"> atmaktadır.Halis’in 2 hafta sonra kumbarasında kaç </w:t>
      </w:r>
      <w:r w:rsidRPr="007B429E">
        <w:rPr>
          <w:rFonts w:ascii="Comic Sans MS" w:hAnsi="Comic Sans MS"/>
          <w:b/>
          <w:u w:val="single"/>
        </w:rPr>
        <w:t>kuruşu</w:t>
      </w:r>
      <w:r>
        <w:rPr>
          <w:rFonts w:ascii="Comic Sans MS" w:hAnsi="Comic Sans MS"/>
        </w:rPr>
        <w:t xml:space="preserve"> olur?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</w:p>
    <w:p w:rsidR="00795B26" w:rsidRDefault="00795B26" w:rsidP="00E71866">
      <w:pPr>
        <w:spacing w:after="0"/>
        <w:ind w:left="-851" w:right="-567"/>
        <w:rPr>
          <w:rFonts w:ascii="Comic Sans MS" w:hAnsi="Comic Sans MS"/>
        </w:rPr>
      </w:pPr>
      <w:r w:rsidRPr="00AB1B69">
        <w:rPr>
          <w:rFonts w:ascii="Comic Sans MS" w:hAnsi="Comic Sans MS"/>
          <w:b/>
        </w:rPr>
        <w:t xml:space="preserve">11. </w:t>
      </w:r>
      <w:r>
        <w:rPr>
          <w:rFonts w:ascii="Comic Sans MS" w:hAnsi="Comic Sans MS"/>
          <w:b/>
        </w:rPr>
        <w:t xml:space="preserve"> </w:t>
      </w:r>
      <w:r w:rsidRPr="00AB1B69">
        <w:rPr>
          <w:rFonts w:ascii="Comic Sans MS" w:hAnsi="Comic Sans MS"/>
          <w:b/>
        </w:rPr>
        <w:t>213,987,305,234,789,200</w:t>
      </w:r>
      <w:r>
        <w:rPr>
          <w:rFonts w:ascii="Comic Sans MS" w:hAnsi="Comic Sans MS"/>
        </w:rPr>
        <w:t xml:space="preserve">     sayılarını sembol kullanarak </w:t>
      </w:r>
      <w:r w:rsidRPr="00AB1B69">
        <w:rPr>
          <w:rFonts w:ascii="Comic Sans MS" w:hAnsi="Comic Sans MS"/>
          <w:b/>
        </w:rPr>
        <w:t>küçükten büyüğe</w:t>
      </w:r>
      <w:r>
        <w:rPr>
          <w:rFonts w:ascii="Comic Sans MS" w:hAnsi="Comic Sans MS"/>
        </w:rPr>
        <w:t xml:space="preserve"> dizelim.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E71866">
      <w:pPr>
        <w:spacing w:after="0"/>
        <w:ind w:left="-851" w:right="-567"/>
        <w:rPr>
          <w:rFonts w:ascii="Comic Sans MS" w:hAnsi="Comic Sans MS"/>
          <w:b/>
        </w:rPr>
      </w:pP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/>
          <w:b/>
        </w:rPr>
        <w:t>12.</w:t>
      </w:r>
      <w:r w:rsidRPr="00FA1725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“ A &lt; 182 &lt; B” sıralamasına göre A yerine gelebilecek </w:t>
      </w:r>
      <w:r w:rsidRPr="0080749E">
        <w:rPr>
          <w:rFonts w:ascii="Comic Sans MS" w:hAnsi="Comic Sans MS" w:cs="Comic Sans MS"/>
          <w:b/>
          <w:bCs/>
        </w:rPr>
        <w:t>en büyük</w:t>
      </w:r>
      <w:r>
        <w:rPr>
          <w:rFonts w:ascii="Comic Sans MS" w:hAnsi="Comic Sans MS" w:cs="Comic Sans MS"/>
        </w:rPr>
        <w:t xml:space="preserve"> çift ve B yerine gelebilecek </w:t>
      </w:r>
      <w:r w:rsidRPr="0080749E">
        <w:rPr>
          <w:rFonts w:ascii="Comic Sans MS" w:hAnsi="Comic Sans MS" w:cs="Comic Sans MS"/>
          <w:b/>
          <w:bCs/>
        </w:rPr>
        <w:t>en küçük</w:t>
      </w:r>
      <w:r>
        <w:rPr>
          <w:rFonts w:ascii="Comic Sans MS" w:hAnsi="Comic Sans MS" w:cs="Comic Sans MS"/>
        </w:rPr>
        <w:t xml:space="preserve"> çift doğal sayıların farkı hangisidir?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  <w:r w:rsidRPr="008F4CE8">
        <w:rPr>
          <w:rFonts w:ascii="Comic Sans MS" w:hAnsi="Comic Sans MS" w:cs="Comic Sans MS"/>
          <w:b/>
        </w:rPr>
        <w:t>13</w:t>
      </w:r>
      <w:r>
        <w:rPr>
          <w:rFonts w:ascii="Comic Sans MS" w:hAnsi="Comic Sans MS" w:cs="Comic Sans MS"/>
        </w:rPr>
        <w:t>. Aşağıdaki çıkarma işlemlerini yapalım.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  <w:b/>
        </w:rPr>
      </w:pPr>
      <w:r>
        <w:rPr>
          <w:noProof/>
          <w:lang w:eastAsia="tr-TR"/>
        </w:rPr>
        <w:pict>
          <v:shape id="_x0000_s1044" type="#_x0000_t12" style="position:absolute;left:0;text-align:left;margin-left:335.65pt;margin-top:.95pt;width:11.25pt;height:13.5pt;z-index:251656704" strokeweight="1.25pt"/>
        </w:pict>
      </w:r>
      <w:r>
        <w:rPr>
          <w:rFonts w:ascii="Comic Sans MS" w:hAnsi="Comic Sans MS" w:cs="Comic Sans MS"/>
        </w:rPr>
        <w:t xml:space="preserve">                                </w:t>
      </w:r>
      <w:r w:rsidRPr="00ED4F47">
        <w:rPr>
          <w:rFonts w:ascii="Comic Sans MS" w:hAnsi="Comic Sans MS" w:cs="Comic Sans MS"/>
          <w:b/>
        </w:rPr>
        <w:t>678</w:t>
      </w:r>
      <w:r>
        <w:rPr>
          <w:rFonts w:ascii="Comic Sans MS" w:hAnsi="Comic Sans MS" w:cs="Comic Sans MS"/>
          <w:b/>
        </w:rPr>
        <w:t xml:space="preserve">              503             …………              7   8           823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  <w:b/>
        </w:rPr>
      </w:pPr>
      <w:r>
        <w:rPr>
          <w:noProof/>
          <w:lang w:eastAsia="tr-TR"/>
        </w:rPr>
        <w:pict>
          <v:shape id="_x0000_s1045" type="#_x0000_t32" style="position:absolute;left:0;text-align:left;margin-left:217.15pt;margin-top:14.1pt;width:55.5pt;height:0;z-index:251661824" o:connectortype="straight" strokeweight="1.25pt"/>
        </w:pict>
      </w:r>
      <w:r>
        <w:rPr>
          <w:noProof/>
          <w:lang w:eastAsia="tr-TR"/>
        </w:rPr>
        <w:pict>
          <v:shape id="_x0000_s1046" type="#_x0000_t74" style="position:absolute;left:0;text-align:left;margin-left:325.3pt;margin-top:1.35pt;width:11.1pt;height:8.4pt;z-index:251658752" strokeweight="1.25pt"/>
        </w:pict>
      </w:r>
      <w:r>
        <w:rPr>
          <w:noProof/>
          <w:lang w:eastAsia="tr-TR"/>
        </w:rPr>
        <w:pict>
          <v:shape id="_x0000_s1047" type="#_x0000_t12" style="position:absolute;left:0;text-align:left;margin-left:346.15pt;margin-top:-.15pt;width:11.25pt;height:13.5pt;z-index:251657728" strokeweight="1.25pt"/>
        </w:pict>
      </w:r>
      <w:r>
        <w:rPr>
          <w:rFonts w:ascii="Comic Sans MS" w:hAnsi="Comic Sans MS" w:cs="Comic Sans MS"/>
          <w:b/>
        </w:rPr>
        <w:t xml:space="preserve">                   -  123           - 298            - 136           -     6          - ………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  <w:b/>
        </w:rPr>
      </w:pPr>
      <w:r>
        <w:rPr>
          <w:noProof/>
          <w:lang w:eastAsia="tr-TR"/>
        </w:rPr>
        <w:pict>
          <v:shape id="_x0000_s1048" type="#_x0000_t32" style="position:absolute;left:0;text-align:left;margin-left:393.55pt;margin-top:.25pt;width:55.5pt;height:0;z-index:251674112" o:connectortype="straight" strokeweight="1.25pt"/>
        </w:pict>
      </w:r>
      <w:r>
        <w:rPr>
          <w:noProof/>
          <w:lang w:eastAsia="tr-TR"/>
        </w:rPr>
        <w:pict>
          <v:shape id="_x0000_s1049" type="#_x0000_t32" style="position:absolute;left:0;text-align:left;margin-left:47.05pt;margin-top:-.5pt;width:55.5pt;height:0;z-index:251660800" o:connectortype="straight" strokeweight="1.25pt"/>
        </w:pict>
      </w:r>
      <w:r>
        <w:rPr>
          <w:noProof/>
          <w:lang w:eastAsia="tr-TR"/>
        </w:rPr>
        <w:pict>
          <v:shape id="_x0000_s1050" type="#_x0000_t32" style="position:absolute;left:0;text-align:left;margin-left:308.05pt;margin-top:-.5pt;width:55.5pt;height:0;z-index:251662848" o:connectortype="straight" strokeweight="1.25pt"/>
        </w:pict>
      </w:r>
      <w:r>
        <w:rPr>
          <w:noProof/>
          <w:lang w:eastAsia="tr-TR"/>
        </w:rPr>
        <w:pict>
          <v:shape id="_x0000_s1051" type="#_x0000_t32" style="position:absolute;left:0;text-align:left;margin-left:128.05pt;margin-top:-.5pt;width:55.5pt;height:0;z-index:251659776" o:connectortype="straight" strokeweight="1.25pt"/>
        </w:pict>
      </w:r>
      <w:r>
        <w:rPr>
          <w:rFonts w:ascii="Comic Sans MS" w:hAnsi="Comic Sans MS" w:cs="Comic Sans MS"/>
          <w:b/>
        </w:rPr>
        <w:t xml:space="preserve">                     ……………           …………             576               229            456</w:t>
      </w:r>
    </w:p>
    <w:p w:rsidR="00795B26" w:rsidRPr="00ED4F47" w:rsidRDefault="00795B26" w:rsidP="00FA1725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  <w:r w:rsidRPr="008F4CE8">
        <w:rPr>
          <w:rFonts w:ascii="Comic Sans MS" w:hAnsi="Comic Sans MS" w:cs="Comic Sans MS"/>
          <w:b/>
        </w:rPr>
        <w:t>14</w:t>
      </w:r>
      <w:r>
        <w:rPr>
          <w:rFonts w:ascii="Comic Sans MS" w:hAnsi="Comic Sans MS" w:cs="Comic Sans MS"/>
        </w:rPr>
        <w:t xml:space="preserve">. </w:t>
      </w:r>
      <w:r w:rsidRPr="00421935">
        <w:rPr>
          <w:rFonts w:ascii="Comic Sans MS" w:hAnsi="Comic Sans MS" w:cs="Comic Sans MS"/>
          <w:b/>
        </w:rPr>
        <w:t>Çevirmeleri yapalım.</w:t>
      </w:r>
      <w:r>
        <w:rPr>
          <w:rFonts w:ascii="Comic Sans MS" w:hAnsi="Comic Sans MS" w:cs="Comic Sans MS"/>
        </w:rPr>
        <w:t xml:space="preserve">           123 cm = …….. m…….cm                 456 cm = ……. m……..cm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7 m 45 cm= …………….cm                2 m 88 cm =…………..cm       567 cm = ……. m …….cm</w:t>
      </w:r>
    </w:p>
    <w:p w:rsidR="00795B26" w:rsidRDefault="00795B26" w:rsidP="00FA1725">
      <w:pPr>
        <w:spacing w:after="0" w:line="240" w:lineRule="auto"/>
        <w:ind w:left="-851"/>
        <w:rPr>
          <w:rFonts w:ascii="Comic Sans MS" w:hAnsi="Comic Sans MS" w:cs="Comic Sans MS"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</w:rPr>
      </w:pPr>
      <w:r w:rsidRPr="008F4CE8">
        <w:rPr>
          <w:rFonts w:ascii="Comic Sans MS" w:hAnsi="Comic Sans MS" w:cs="Comic Sans MS"/>
          <w:b/>
        </w:rPr>
        <w:t>15</w:t>
      </w:r>
      <w:r>
        <w:rPr>
          <w:rFonts w:ascii="Comic Sans MS" w:hAnsi="Comic Sans MS" w:cs="Comic Sans MS"/>
        </w:rPr>
        <w:t xml:space="preserve">. Bir kurbağa ilk sıçrayışında 15 cm ilerliyor.Kurbağanın her sıçrayışı bir öncekinden 5 cm daha ileri oluyor.Buna göre kurbağanın 5.sıçrayışının sonunda kurbağa kaç cm yol almış olur?                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7.05pt;margin-top:16.85pt;width:49.5pt;height:23.25pt;z-index:251665920" stroked="f">
            <v:textbox>
              <w:txbxContent>
                <w:p w:rsidR="00795B26" w:rsidRPr="00A30FF0" w:rsidRDefault="00795B26">
                  <w:pPr>
                    <w:rPr>
                      <w:rFonts w:ascii="Comic Sans MS" w:hAnsi="Comic Sans MS"/>
                      <w:b/>
                    </w:rPr>
                  </w:pPr>
                  <w:r w:rsidRPr="00A30FF0">
                    <w:rPr>
                      <w:rFonts w:ascii="Comic Sans MS" w:hAnsi="Comic Sans MS"/>
                      <w:b/>
                    </w:rPr>
                    <w:t>15cm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53" type="#_x0000_t105" style="position:absolute;left:0;text-align:left;margin-left:41.05pt;margin-top:3.35pt;width:69.75pt;height:13.5pt;z-index:251664896"/>
        </w:pict>
      </w:r>
      <w:r>
        <w:rPr>
          <w:noProof/>
          <w:lang w:eastAsia="tr-TR"/>
        </w:rPr>
        <w:pict>
          <v:shape id="Resim 5" o:spid="_x0000_s1054" type="#_x0000_t75" style="position:absolute;left:0;text-align:left;margin-left:4.9pt;margin-top:.35pt;width:32.25pt;height:37.5pt;z-index:251663872;visibility:visible">
            <v:imagedata r:id="rId11" o:title=""/>
          </v:shape>
        </w:pict>
      </w:r>
      <w:r w:rsidRPr="007606FA">
        <w:rPr>
          <w:rFonts w:ascii="Comic Sans MS" w:hAnsi="Comic Sans MS"/>
          <w:b/>
        </w:rPr>
        <w:t>Çözüm: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/>
          <w:b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/>
          <w:b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16. </w:t>
      </w:r>
      <w:r w:rsidRPr="00A71B70">
        <w:rPr>
          <w:rFonts w:ascii="Comic Sans MS" w:hAnsi="Comic Sans MS"/>
          <w:b/>
        </w:rPr>
        <w:t>Rakamları birbirinden</w:t>
      </w:r>
      <w:r>
        <w:rPr>
          <w:rFonts w:ascii="Comic Sans MS" w:hAnsi="Comic Sans MS"/>
        </w:rPr>
        <w:t xml:space="preserve"> </w:t>
      </w:r>
      <w:r w:rsidRPr="00A71B70">
        <w:rPr>
          <w:rFonts w:ascii="Comic Sans MS" w:hAnsi="Comic Sans MS"/>
          <w:b/>
        </w:rPr>
        <w:t>farklı üç basamaklı en büyük doğal sayı</w:t>
      </w:r>
      <w:r>
        <w:rPr>
          <w:rFonts w:ascii="Comic Sans MS" w:hAnsi="Comic Sans MS"/>
        </w:rPr>
        <w:t xml:space="preserve">dan </w:t>
      </w:r>
      <w:r w:rsidRPr="00A71B70">
        <w:rPr>
          <w:rFonts w:ascii="Comic Sans MS" w:hAnsi="Comic Sans MS"/>
          <w:b/>
        </w:rPr>
        <w:t>rakamları birbirinden</w:t>
      </w:r>
      <w:r>
        <w:rPr>
          <w:rFonts w:ascii="Comic Sans MS" w:hAnsi="Comic Sans MS"/>
        </w:rPr>
        <w:t xml:space="preserve"> </w:t>
      </w:r>
      <w:r w:rsidRPr="00A71B70">
        <w:rPr>
          <w:rFonts w:ascii="Comic Sans MS" w:hAnsi="Comic Sans MS"/>
          <w:b/>
        </w:rPr>
        <w:t>farklı</w:t>
      </w:r>
      <w:r>
        <w:rPr>
          <w:rFonts w:ascii="Comic Sans MS" w:hAnsi="Comic Sans MS"/>
        </w:rPr>
        <w:t xml:space="preserve"> üç basamaklı </w:t>
      </w:r>
      <w:r w:rsidRPr="00A71B70">
        <w:rPr>
          <w:rFonts w:ascii="Comic Sans MS" w:hAnsi="Comic Sans MS"/>
          <w:b/>
        </w:rPr>
        <w:t>çift sayının</w:t>
      </w:r>
      <w:r>
        <w:rPr>
          <w:rFonts w:ascii="Comic Sans MS" w:hAnsi="Comic Sans MS"/>
        </w:rPr>
        <w:t xml:space="preserve"> </w:t>
      </w:r>
      <w:r w:rsidRPr="00A71B70">
        <w:rPr>
          <w:rFonts w:ascii="Comic Sans MS" w:hAnsi="Comic Sans MS"/>
          <w:b/>
          <w:u w:val="single"/>
        </w:rPr>
        <w:t>farkı</w:t>
      </w:r>
      <w:r>
        <w:rPr>
          <w:rFonts w:ascii="Comic Sans MS" w:hAnsi="Comic Sans MS"/>
        </w:rPr>
        <w:t xml:space="preserve"> kaçtır?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/>
          <w:b/>
        </w:rPr>
        <w:t>Çözüm: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</w:rPr>
      </w:pPr>
      <w:r w:rsidRPr="00B849EF">
        <w:rPr>
          <w:rFonts w:ascii="Comic Sans MS" w:hAnsi="Comic Sans MS" w:cs="Comic Sans MS"/>
          <w:b/>
        </w:rPr>
        <w:t>17.</w:t>
      </w:r>
      <w:r>
        <w:rPr>
          <w:rFonts w:ascii="Comic Sans MS" w:hAnsi="Comic Sans MS" w:cs="Comic Sans MS"/>
        </w:rPr>
        <w:t xml:space="preserve">     </w:t>
      </w:r>
      <w:r w:rsidRPr="00B849EF">
        <w:rPr>
          <w:rFonts w:ascii="Comic Sans MS" w:hAnsi="Comic Sans MS" w:cs="Comic Sans MS"/>
          <w:b/>
        </w:rPr>
        <w:t xml:space="preserve">………. </w:t>
      </w:r>
      <w:r w:rsidRPr="00B849EF">
        <w:rPr>
          <w:rFonts w:ascii="Comic Sans MS" w:hAnsi="Comic Sans MS" w:cs="Comic Sans MS"/>
          <w:b/>
          <w:sz w:val="24"/>
          <w:szCs w:val="24"/>
        </w:rPr>
        <w:t>&lt;</w:t>
      </w:r>
      <w:r w:rsidRPr="00B849EF">
        <w:rPr>
          <w:rFonts w:ascii="Comic Sans MS" w:hAnsi="Comic Sans MS" w:cs="Comic Sans MS"/>
          <w:b/>
        </w:rPr>
        <w:t xml:space="preserve"> 675 – 234</w:t>
      </w:r>
      <w:r>
        <w:rPr>
          <w:rFonts w:ascii="Comic Sans MS" w:hAnsi="Comic Sans MS" w:cs="Comic Sans MS"/>
        </w:rPr>
        <w:t xml:space="preserve"> işlemine göre </w:t>
      </w:r>
      <w:r w:rsidRPr="00B849EF">
        <w:rPr>
          <w:rFonts w:ascii="Comic Sans MS" w:hAnsi="Comic Sans MS" w:cs="Comic Sans MS"/>
          <w:b/>
        </w:rPr>
        <w:t>……….</w:t>
      </w:r>
      <w:r>
        <w:rPr>
          <w:rFonts w:ascii="Comic Sans MS" w:hAnsi="Comic Sans MS" w:cs="Comic Sans MS"/>
        </w:rPr>
        <w:t xml:space="preserve"> yerine yazılabilecek en büyük doğal sayı kaçtır?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Çözüm:</w:t>
      </w: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7606F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</w:rPr>
        <w:t>18.</w:t>
      </w:r>
      <w:r w:rsidRPr="00CB213A">
        <w:rPr>
          <w:rFonts w:ascii="Comic Sans MS" w:hAnsi="Comic Sans MS" w:cs="Comic Sans MS"/>
        </w:rPr>
        <w:t>Aşağıdaki sayıları en yakın onluğu yuvarlayalım.</w:t>
      </w:r>
    </w:p>
    <w:p w:rsidR="00795B26" w:rsidRPr="001E125D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</w:rPr>
        <w:t xml:space="preserve">   345= ……….         567=……………..       987= ………………     102=…………….   455 = ……………</w:t>
      </w:r>
    </w:p>
    <w:p w:rsidR="00795B26" w:rsidRPr="00276C6E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5" type="#_x0000_t6" style="position:absolute;left:0;text-align:left;margin-left:367.75pt;margin-top:12.35pt;width:12.75pt;height:17.25pt;z-index:251668992" fillcolor="#7f7f7f"/>
        </w:pict>
      </w:r>
    </w:p>
    <w:tbl>
      <w:tblPr>
        <w:tblpPr w:leftFromText="141" w:rightFromText="141" w:vertAnchor="text" w:horzAnchor="page" w:tblpX="2083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8"/>
      </w:tblGrid>
      <w:tr w:rsidR="00795B26" w:rsidRPr="001678B0" w:rsidTr="001678B0">
        <w:trPr>
          <w:trHeight w:val="219"/>
        </w:trPr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19"/>
        </w:trPr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19"/>
        </w:trPr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56" type="#_x0000_t6" style="position:absolute;margin-left:-5.1pt;margin-top:14.3pt;width:12.75pt;height:17.25pt;z-index:251666944;mso-position-horizontal-relative:text;mso-position-vertical-relative:text" fillcolor="#7f7f7f"/>
              </w:pict>
            </w: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70"/>
        </w:trPr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19"/>
        </w:trPr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19"/>
        </w:trPr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19"/>
        </w:trPr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57" type="#_x0000_t6" style="position:absolute;margin-left:7.35pt;margin-top:-.3pt;width:12.75pt;height:17.25pt;z-index:251667968;mso-position-horizontal-relative:text;mso-position-vertical-relative:text" fillcolor="#7f7f7f"/>
              </w:pict>
            </w: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  <w:shd w:val="clear" w:color="auto" w:fill="808080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795B26" w:rsidRPr="001678B0" w:rsidTr="001678B0">
        <w:trPr>
          <w:trHeight w:val="231"/>
        </w:trPr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7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68" w:type="dxa"/>
          </w:tcPr>
          <w:p w:rsidR="00795B26" w:rsidRPr="001678B0" w:rsidRDefault="00795B26" w:rsidP="001678B0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 w:rsidRPr="00276C6E">
        <w:rPr>
          <w:rFonts w:ascii="Comic Sans MS" w:hAnsi="Comic Sans MS" w:cs="Comic Sans MS"/>
          <w:b/>
        </w:rPr>
        <w:t>19.</w:t>
      </w:r>
      <w:r w:rsidRPr="00276C6E">
        <w:rPr>
          <w:rFonts w:ascii="Comic Sans MS" w:hAnsi="Comic Sans MS" w:cs="Comic Sans MS"/>
        </w:rPr>
        <w:t xml:space="preserve">      </w:t>
      </w:r>
      <w:r>
        <w:rPr>
          <w:rFonts w:ascii="Comic Sans MS" w:hAnsi="Comic Sans MS" w:cs="Comic Sans MS"/>
        </w:rPr>
        <w:t xml:space="preserve">                Ayşe yandaki şek</w:t>
      </w:r>
      <w:r w:rsidRPr="00276C6E">
        <w:rPr>
          <w:rFonts w:ascii="Comic Sans MS" w:hAnsi="Comic Sans MS" w:cs="Comic Sans MS"/>
        </w:rPr>
        <w:t>lin alanını ölçmek için</w:t>
      </w:r>
      <w:r>
        <w:rPr>
          <w:rFonts w:ascii="Comic Sans MS" w:hAnsi="Comic Sans MS" w:cs="Comic Sans MS"/>
        </w:rPr>
        <w:t xml:space="preserve">      şekillerden </w:t>
      </w:r>
    </w:p>
    <w:p w:rsidR="00795B26" w:rsidRDefault="00795B26" w:rsidP="00276C6E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kaç tane kullanmalı?</w:t>
      </w: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</w:rPr>
        <w:t xml:space="preserve">                         </w:t>
      </w:r>
      <w:r w:rsidRPr="00276C6E">
        <w:rPr>
          <w:rFonts w:ascii="Comic Sans MS" w:hAnsi="Comic Sans MS" w:cs="Comic Sans MS"/>
          <w:b/>
        </w:rPr>
        <w:t>Çözüm:</w:t>
      </w: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p w:rsidR="00795B26" w:rsidRDefault="00795B26" w:rsidP="00CB213A">
      <w:pPr>
        <w:spacing w:after="0" w:line="240" w:lineRule="auto"/>
        <w:ind w:left="-851"/>
        <w:rPr>
          <w:rFonts w:ascii="Comic Sans MS" w:hAnsi="Comic Sans MS" w:cs="Comic Sans MS"/>
          <w:b/>
        </w:rPr>
      </w:pPr>
    </w:p>
    <w:tbl>
      <w:tblPr>
        <w:tblpPr w:leftFromText="141" w:rightFromText="141" w:vertAnchor="text" w:horzAnchor="margin" w:tblpY="2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2874"/>
      </w:tblGrid>
      <w:tr w:rsidR="00795B26" w:rsidRPr="001678B0" w:rsidTr="003B74AF">
        <w:trPr>
          <w:trHeight w:val="421"/>
        </w:trPr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  <w:sz w:val="20"/>
                <w:szCs w:val="20"/>
              </w:rPr>
            </w:pPr>
            <w:r w:rsidRPr="001678B0">
              <w:rPr>
                <w:rFonts w:ascii="Comic Sans MS" w:hAnsi="Comic Sans MS"/>
                <w:sz w:val="20"/>
                <w:szCs w:val="20"/>
              </w:rPr>
              <w:t>Hayvanlar</w:t>
            </w:r>
          </w:p>
        </w:tc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</w:rPr>
              <w:t xml:space="preserve">              Sayısı</w:t>
            </w:r>
          </w:p>
        </w:tc>
      </w:tr>
      <w:tr w:rsidR="00795B26" w:rsidRPr="001678B0" w:rsidTr="003B74AF">
        <w:trPr>
          <w:trHeight w:val="557"/>
        </w:trPr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</w:rPr>
              <w:t>Balık</w:t>
            </w:r>
          </w:p>
        </w:tc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1" o:spid="_x0000_i1025" type="#_x0000_t75" alt="fish" style="width:39.75pt;height:21.75pt;visibility:visible">
                  <v:imagedata r:id="rId12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2" o:spid="_x0000_i1026" type="#_x0000_t75" alt="fish" style="width:39.75pt;height:21.75pt;visibility:visible">
                  <v:imagedata r:id="rId12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3" o:spid="_x0000_i1027" type="#_x0000_t75" alt="fish" style="width:39.75pt;height:21.75pt;visibility:visible">
                  <v:imagedata r:id="rId12" o:title=""/>
                </v:shape>
              </w:pict>
            </w:r>
          </w:p>
        </w:tc>
      </w:tr>
      <w:tr w:rsidR="00795B26" w:rsidRPr="001678B0" w:rsidTr="003B74AF">
        <w:trPr>
          <w:trHeight w:val="580"/>
        </w:trPr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</w:rPr>
              <w:t xml:space="preserve">  At</w:t>
            </w:r>
          </w:p>
        </w:tc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4" o:spid="_x0000_i1028" type="#_x0000_t75" alt="horse" style="width:30.75pt;height:27pt;visibility:visible">
                  <v:imagedata r:id="rId13" o:title=""/>
                </v:shape>
              </w:pict>
            </w:r>
            <w:r w:rsidRPr="001678B0">
              <w:rPr>
                <w:rFonts w:ascii="Comic Sans MS" w:hAnsi="Comic Sans MS"/>
              </w:rPr>
              <w:t xml:space="preserve"> </w: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5" o:spid="_x0000_i1029" type="#_x0000_t75" alt="horse" style="width:30.75pt;height:27pt;visibility:visible">
                  <v:imagedata r:id="rId13" o:title=""/>
                </v:shape>
              </w:pict>
            </w:r>
            <w:r w:rsidRPr="001678B0">
              <w:rPr>
                <w:rFonts w:ascii="Comic Sans MS" w:hAnsi="Comic Sans MS"/>
              </w:rPr>
              <w:t xml:space="preserve"> </w: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6" o:spid="_x0000_i1030" type="#_x0000_t75" alt="horse" style="width:30.75pt;height:27pt;visibility:visible">
                  <v:imagedata r:id="rId13" o:title=""/>
                </v:shape>
              </w:pict>
            </w:r>
            <w:r w:rsidRPr="001678B0">
              <w:rPr>
                <w:rFonts w:ascii="Comic Sans MS" w:hAnsi="Comic Sans MS"/>
              </w:rPr>
              <w:t xml:space="preserve"> </w: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7" o:spid="_x0000_i1031" type="#_x0000_t75" alt="horse" style="width:30.75pt;height:27pt;visibility:visible">
                  <v:imagedata r:id="rId13" o:title=""/>
                </v:shape>
              </w:pict>
            </w:r>
          </w:p>
        </w:tc>
      </w:tr>
      <w:tr w:rsidR="00795B26" w:rsidRPr="001678B0" w:rsidTr="003B74AF">
        <w:trPr>
          <w:trHeight w:val="542"/>
        </w:trPr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</w:rPr>
              <w:t xml:space="preserve"> Köpek</w:t>
            </w:r>
          </w:p>
        </w:tc>
        <w:tc>
          <w:tcPr>
            <w:tcW w:w="0" w:type="auto"/>
          </w:tcPr>
          <w:p w:rsidR="00795B26" w:rsidRPr="001678B0" w:rsidRDefault="00795B26" w:rsidP="003B74AF">
            <w:pPr>
              <w:rPr>
                <w:rFonts w:ascii="Comic Sans MS" w:hAnsi="Comic Sans MS"/>
              </w:rPr>
            </w:pP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8" o:spid="_x0000_i1032" type="#_x0000_t75" alt="dog" style="width:22.5pt;height:22.5pt;visibility:visible">
                  <v:imagedata r:id="rId14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9" o:spid="_x0000_i1033" type="#_x0000_t75" alt="dog" style="width:26.25pt;height:26.25pt;visibility:visible">
                  <v:imagedata r:id="rId14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10" o:spid="_x0000_i1034" type="#_x0000_t75" alt="dog" style="width:28.5pt;height:28.5pt;visibility:visible">
                  <v:imagedata r:id="rId14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11" o:spid="_x0000_i1035" type="#_x0000_t75" alt="dog" style="width:27pt;height:27pt;visibility:visible">
                  <v:imagedata r:id="rId14" o:title=""/>
                </v:shape>
              </w:pict>
            </w:r>
            <w:r w:rsidRPr="001678B0">
              <w:rPr>
                <w:rFonts w:ascii="Comic Sans MS" w:hAnsi="Comic Sans MS"/>
                <w:noProof/>
                <w:lang w:eastAsia="tr-TR"/>
              </w:rPr>
              <w:pict>
                <v:shape id="Resim 12" o:spid="_x0000_i1036" type="#_x0000_t75" alt="dog" style="width:26.25pt;height:26.25pt;visibility:visible">
                  <v:imagedata r:id="rId14" o:title=""/>
                </v:shape>
              </w:pict>
            </w:r>
          </w:p>
        </w:tc>
      </w:tr>
    </w:tbl>
    <w:p w:rsidR="00795B26" w:rsidRPr="003B74AF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</w:rPr>
        <w:t>20</w:t>
      </w:r>
      <w:r w:rsidRPr="003B74AF">
        <w:rPr>
          <w:rFonts w:ascii="Comic Sans MS" w:hAnsi="Comic Sans MS" w:cs="Comic Sans MS"/>
        </w:rPr>
        <w:t>. Yandaki şekle göre çetele tablosu çizelim.</w:t>
      </w:r>
    </w:p>
    <w:p w:rsidR="00795B26" w:rsidRPr="00CB213A" w:rsidRDefault="00795B26" w:rsidP="00CB213A">
      <w:pPr>
        <w:spacing w:after="0" w:line="240" w:lineRule="auto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58" type="#_x0000_t202" style="position:absolute;left:0;text-align:left;margin-left:-228.15pt;margin-top:147.5pt;width:240pt;height:26.25pt;z-index:251670016" stroked="f">
            <v:textbox>
              <w:txbxContent>
                <w:p w:rsidR="00795B26" w:rsidRPr="00E55E4B" w:rsidRDefault="00795B26" w:rsidP="007248CA">
                  <w:pPr>
                    <w:rPr>
                      <w:rFonts w:ascii="Comic Sans MS" w:hAnsi="Comic Sans MS"/>
                      <w:b/>
                      <w:i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922DF7">
                    <w:rPr>
                      <w:rFonts w:ascii="Comic Sans MS" w:hAnsi="Comic Sans MS"/>
                    </w:rPr>
                    <w:t xml:space="preserve"> </w:t>
                  </w:r>
                  <w:r w:rsidRPr="00E55E4B">
                    <w:rPr>
                      <w:rFonts w:ascii="Comic Sans MS" w:hAnsi="Comic Sans MS"/>
                      <w:b/>
                      <w:i/>
                      <w:u w:val="single"/>
                    </w:rPr>
                    <w:t>Her Şekil 4 Hayvanı Göstermektedir.</w:t>
                  </w:r>
                  <w:r>
                    <w:rPr>
                      <w:rFonts w:ascii="Comic Sans MS" w:hAnsi="Comic Sans MS"/>
                      <w:b/>
                      <w:i/>
                      <w:u w:val="single"/>
                    </w:rPr>
                    <w:t>!!!</w:t>
                  </w:r>
                </w:p>
                <w:p w:rsidR="00795B26" w:rsidRDefault="00795B26"/>
              </w:txbxContent>
            </v:textbox>
          </v:shape>
        </w:pict>
      </w:r>
    </w:p>
    <w:sectPr w:rsidR="00795B26" w:rsidRPr="00CB213A" w:rsidSect="00CD20F9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11848"/>
    <w:multiLevelType w:val="hybridMultilevel"/>
    <w:tmpl w:val="21BA211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0F9"/>
    <w:rsid w:val="00056928"/>
    <w:rsid w:val="000703AD"/>
    <w:rsid w:val="000732E9"/>
    <w:rsid w:val="000863A2"/>
    <w:rsid w:val="000E6514"/>
    <w:rsid w:val="00124415"/>
    <w:rsid w:val="001678B0"/>
    <w:rsid w:val="001E125D"/>
    <w:rsid w:val="00272858"/>
    <w:rsid w:val="00276C6E"/>
    <w:rsid w:val="002D5F52"/>
    <w:rsid w:val="002E7E09"/>
    <w:rsid w:val="0032353D"/>
    <w:rsid w:val="00326DC4"/>
    <w:rsid w:val="0035342F"/>
    <w:rsid w:val="003B74AF"/>
    <w:rsid w:val="00421935"/>
    <w:rsid w:val="00485CE9"/>
    <w:rsid w:val="0048732C"/>
    <w:rsid w:val="004A63E6"/>
    <w:rsid w:val="004F7635"/>
    <w:rsid w:val="005420B9"/>
    <w:rsid w:val="00547DC8"/>
    <w:rsid w:val="00570482"/>
    <w:rsid w:val="005D17DE"/>
    <w:rsid w:val="00601A2A"/>
    <w:rsid w:val="006179E8"/>
    <w:rsid w:val="006D42FE"/>
    <w:rsid w:val="00701FAE"/>
    <w:rsid w:val="007248CA"/>
    <w:rsid w:val="007606FA"/>
    <w:rsid w:val="00795B26"/>
    <w:rsid w:val="007B429E"/>
    <w:rsid w:val="0080749E"/>
    <w:rsid w:val="00822BE8"/>
    <w:rsid w:val="008275E6"/>
    <w:rsid w:val="00860043"/>
    <w:rsid w:val="008F4CE8"/>
    <w:rsid w:val="00922DF7"/>
    <w:rsid w:val="00937A15"/>
    <w:rsid w:val="0094193F"/>
    <w:rsid w:val="009D2EB1"/>
    <w:rsid w:val="009F66D2"/>
    <w:rsid w:val="00A07AC8"/>
    <w:rsid w:val="00A30FF0"/>
    <w:rsid w:val="00A71B70"/>
    <w:rsid w:val="00A73774"/>
    <w:rsid w:val="00A81C37"/>
    <w:rsid w:val="00AB1B69"/>
    <w:rsid w:val="00B15484"/>
    <w:rsid w:val="00B30983"/>
    <w:rsid w:val="00B849EF"/>
    <w:rsid w:val="00B87440"/>
    <w:rsid w:val="00BB2747"/>
    <w:rsid w:val="00BF17A8"/>
    <w:rsid w:val="00C5116A"/>
    <w:rsid w:val="00CA23B9"/>
    <w:rsid w:val="00CB213A"/>
    <w:rsid w:val="00CD20F9"/>
    <w:rsid w:val="00DC3980"/>
    <w:rsid w:val="00DE47ED"/>
    <w:rsid w:val="00E00754"/>
    <w:rsid w:val="00E312A6"/>
    <w:rsid w:val="00E33034"/>
    <w:rsid w:val="00E55E4B"/>
    <w:rsid w:val="00E70568"/>
    <w:rsid w:val="00E71866"/>
    <w:rsid w:val="00EB13E4"/>
    <w:rsid w:val="00EC3173"/>
    <w:rsid w:val="00ED4F47"/>
    <w:rsid w:val="00EE48AB"/>
    <w:rsid w:val="00F035FF"/>
    <w:rsid w:val="00F074CA"/>
    <w:rsid w:val="00F35E65"/>
    <w:rsid w:val="00F4559A"/>
    <w:rsid w:val="00F51FE6"/>
    <w:rsid w:val="00F65612"/>
    <w:rsid w:val="00FA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3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37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704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47D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571</Words>
  <Characters>3259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58</cp:revision>
  <dcterms:created xsi:type="dcterms:W3CDTF">2012-12-23T19:31:00Z</dcterms:created>
  <dcterms:modified xsi:type="dcterms:W3CDTF">2012-12-25T21:10:00Z</dcterms:modified>
  <cp:category>www.sorubak.com</cp:category>
</cp:coreProperties>
</file>