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41" w:rsidRDefault="00C75641" w:rsidP="00CF2CA2">
      <w:pPr>
        <w:pStyle w:val="NoSpacing"/>
        <w:jc w:val="center"/>
        <w:rPr>
          <w:rFonts w:ascii="Comic Sans MS" w:hAnsi="Comic Sans MS"/>
        </w:rPr>
      </w:pPr>
      <w:r w:rsidRPr="00CF2CA2">
        <w:rPr>
          <w:rFonts w:ascii="Comic Sans MS" w:hAnsi="Comic Sans MS"/>
        </w:rPr>
        <w:t>HAYAT BİLGİSİ TESTİ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rect id="_x0000_s1026" style="position:absolute;margin-left:157.1pt;margin-top:18.1pt;width:7.15pt;height:7.15pt;z-index:251628032"/>
        </w:pict>
      </w:r>
      <w:r>
        <w:rPr>
          <w:noProof/>
          <w:lang w:eastAsia="tr-TR"/>
        </w:rPr>
        <w:pict>
          <v:oval id="_x0000_s1027" style="position:absolute;margin-left:118.15pt;margin-top:18.1pt;width:7.15pt;height:6.7pt;z-index:251627008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77.55pt;margin-top:1.85pt;width:12pt;height:11.7pt;z-index:251625984"/>
        </w:pict>
      </w:r>
      <w:r>
        <w:rPr>
          <w:noProof/>
          <w:lang w:eastAsia="tr-TR"/>
        </w:rPr>
        <w:pict>
          <v:oval id="_x0000_s1029" style="position:absolute;margin-left:19.8pt;margin-top:18.1pt;width:12.55pt;height:11.35pt;z-index:251624960"/>
        </w:pict>
      </w:r>
      <w:r>
        <w:rPr>
          <w:noProof/>
          <w:lang w:eastAsia="tr-TR"/>
        </w:rPr>
        <w:pict>
          <v:rect id="_x0000_s1030" style="position:absolute;margin-left:138.4pt;margin-top:1.85pt;width:31pt;height:27.6pt;z-index:251623936"/>
        </w:pict>
      </w:r>
      <w:r>
        <w:rPr>
          <w:noProof/>
          <w:lang w:eastAsia="tr-TR"/>
        </w:rPr>
        <w:pict>
          <v:rect id="_x0000_s1031" style="position:absolute;margin-left:99.6pt;margin-top:1.85pt;width:31pt;height:27.6pt;z-index:251622912"/>
        </w:pict>
      </w:r>
      <w:r>
        <w:rPr>
          <w:noProof/>
          <w:lang w:eastAsia="tr-TR"/>
        </w:rPr>
        <w:pict>
          <v:rect id="_x0000_s1032" style="position:absolute;margin-left:58.55pt;margin-top:1.85pt;width:31pt;height:27.6pt;z-index:251621888"/>
        </w:pict>
      </w:r>
      <w:r>
        <w:rPr>
          <w:noProof/>
          <w:lang w:eastAsia="tr-TR"/>
        </w:rPr>
        <w:pict>
          <v:rect id="_x0000_s1033" style="position:absolute;margin-left:19.8pt;margin-top:1.85pt;width:31pt;height:27.6pt;z-index:251620864">
            <v:textbox>
              <w:txbxContent>
                <w:p w:rsidR="00C75641" w:rsidRDefault="00C75641"/>
              </w:txbxContent>
            </v:textbox>
          </v:rect>
        </w:pict>
      </w:r>
      <w:r>
        <w:rPr>
          <w:rFonts w:ascii="Comic Sans MS" w:hAnsi="Comic Sans MS"/>
        </w:rPr>
        <w:t>1-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Yukarıdaki şekiller bazı özellikleriyle birbirine benziyor,bazı özellikleriyle birbirinden ayrılıyor. Sınıftaki arkadaşlarımızı bu şekillere benzetirsek aşağıdakilerden hangisini söyleyebiliriz?</w:t>
      </w:r>
    </w:p>
    <w:p w:rsidR="00C75641" w:rsidRDefault="00C75641" w:rsidP="00CF2CA2">
      <w:pPr>
        <w:pStyle w:val="NoSpacing"/>
        <w:numPr>
          <w:ilvl w:val="0"/>
          <w:numId w:val="1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Benzer yanlarımız olmasına rağmen hepimiz birbirimizden farklıyız.</w:t>
      </w:r>
    </w:p>
    <w:p w:rsidR="00C75641" w:rsidRDefault="00C75641" w:rsidP="00CF2CA2">
      <w:pPr>
        <w:pStyle w:val="NoSpacing"/>
        <w:numPr>
          <w:ilvl w:val="0"/>
          <w:numId w:val="1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Hepimiz aynı boy ve kilodayız       </w:t>
      </w:r>
    </w:p>
    <w:p w:rsidR="00C75641" w:rsidRDefault="00C75641" w:rsidP="00CF2CA2">
      <w:pPr>
        <w:pStyle w:val="NoSpacing"/>
        <w:numPr>
          <w:ilvl w:val="0"/>
          <w:numId w:val="1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Farklı kişisel özelliklerimiz olmasına rağmen hepimiz aynı duygu ve düşüncelere sahibiz.</w:t>
      </w:r>
    </w:p>
    <w:tbl>
      <w:tblPr>
        <w:tblpPr w:leftFromText="141" w:rightFromText="141" w:vertAnchor="text" w:horzAnchor="page" w:tblpX="1551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5"/>
        <w:gridCol w:w="2706"/>
      </w:tblGrid>
      <w:tr w:rsidR="00C75641" w:rsidRPr="002D48DB" w:rsidTr="002D48DB">
        <w:trPr>
          <w:trHeight w:val="142"/>
        </w:trPr>
        <w:tc>
          <w:tcPr>
            <w:tcW w:w="2705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 xml:space="preserve">Davranış </w:t>
            </w:r>
          </w:p>
        </w:tc>
        <w:tc>
          <w:tcPr>
            <w:tcW w:w="2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 xml:space="preserve">Sonucu </w:t>
            </w:r>
          </w:p>
        </w:tc>
      </w:tr>
      <w:tr w:rsidR="00C75641" w:rsidRPr="002D48DB" w:rsidTr="002D48DB">
        <w:trPr>
          <w:trHeight w:val="142"/>
        </w:trPr>
        <w:tc>
          <w:tcPr>
            <w:tcW w:w="2705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 xml:space="preserve">Selin, arkadaşlarına </w:t>
            </w:r>
          </w:p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İsim takar</w:t>
            </w:r>
          </w:p>
        </w:tc>
        <w:tc>
          <w:tcPr>
            <w:tcW w:w="2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 xml:space="preserve">Arkadaşlarının güvenini </w:t>
            </w:r>
          </w:p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Kaybeder</w:t>
            </w:r>
          </w:p>
        </w:tc>
      </w:tr>
      <w:tr w:rsidR="00C75641" w:rsidRPr="002D48DB" w:rsidTr="002D48DB">
        <w:trPr>
          <w:trHeight w:val="142"/>
        </w:trPr>
        <w:tc>
          <w:tcPr>
            <w:tcW w:w="2705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 xml:space="preserve">Pürün ,arkadaşlarıyla </w:t>
            </w:r>
          </w:p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Alay etmez.</w:t>
            </w:r>
          </w:p>
        </w:tc>
        <w:tc>
          <w:tcPr>
            <w:tcW w:w="2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34" style="position:absolute;margin-left:44.85pt;margin-top:4.2pt;width:22.2pt;height:21.75pt;z-index:251630080;mso-position-horizontal-relative:text;mso-position-vertical-relative:text"/>
              </w:pict>
            </w:r>
          </w:p>
        </w:tc>
      </w:tr>
      <w:tr w:rsidR="00C75641" w:rsidRPr="002D48DB" w:rsidTr="002D48DB">
        <w:trPr>
          <w:trHeight w:val="142"/>
        </w:trPr>
        <w:tc>
          <w:tcPr>
            <w:tcW w:w="2705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5" type="#_x0000_t5" style="position:absolute;margin-left:46.55pt;margin-top:6.45pt;width:25.15pt;height:18.5pt;z-index:251629056;mso-position-horizontal-relative:text;mso-position-vertical-relative:text"/>
              </w:pict>
            </w:r>
          </w:p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Arkadaşları ile işilkileri</w:t>
            </w:r>
          </w:p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Bozulur.</w:t>
            </w:r>
          </w:p>
        </w:tc>
      </w:tr>
    </w:tbl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2-</w:t>
      </w:r>
    </w:p>
    <w:p w:rsidR="00C75641" w:rsidRPr="00CF2CA2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rect id="_x0000_s1036" style="position:absolute;margin-left:149.65pt;margin-top:14.05pt;width:15.25pt;height:11.7pt;z-index:251631104"/>
        </w:pict>
      </w:r>
      <w:r>
        <w:rPr>
          <w:noProof/>
          <w:lang w:eastAsia="tr-TR"/>
        </w:rPr>
        <w:pict>
          <v:shape id="_x0000_s1037" type="#_x0000_t5" style="position:absolute;margin-left:113.4pt;margin-top:14.05pt;width:17.55pt;height:11.7pt;z-index:251632128"/>
        </w:pict>
      </w:r>
      <w:r w:rsidRPr="00030E3E">
        <w:rPr>
          <w:rFonts w:ascii="Comic Sans MS" w:hAnsi="Comic Sans MS"/>
          <w:b/>
        </w:rPr>
        <w:t>Tabloda bazı davranışlar ve sonuçları verilmiştir. Buna göre        ve       yerine aşağıdakilerden hangileri gelmelidir</w:t>
      </w:r>
      <w:r>
        <w:rPr>
          <w:rFonts w:ascii="Comic Sans MS" w:hAnsi="Comic Sans MS"/>
        </w:rPr>
        <w:t xml:space="preserve">?  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tbl>
      <w:tblPr>
        <w:tblpPr w:leftFromText="141" w:rightFromText="141" w:vertAnchor="text" w:horzAnchor="page" w:tblpX="1216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6"/>
        <w:gridCol w:w="2396"/>
        <w:gridCol w:w="2876"/>
      </w:tblGrid>
      <w:tr w:rsidR="00C75641" w:rsidRPr="002D48DB" w:rsidTr="002D48DB">
        <w:trPr>
          <w:trHeight w:val="505"/>
        </w:trPr>
        <w:tc>
          <w:tcPr>
            <w:tcW w:w="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</w:rPr>
            </w:pPr>
          </w:p>
        </w:tc>
        <w:tc>
          <w:tcPr>
            <w:tcW w:w="239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rect id="_x0000_s1038" style="position:absolute;margin-left:26.85pt;margin-top:3.8pt;width:15.6pt;height:17.35pt;z-index:251676160;mso-position-horizontal-relative:text;mso-position-vertical-relative:text"/>
              </w:pict>
            </w:r>
          </w:p>
        </w:tc>
        <w:tc>
          <w:tcPr>
            <w:tcW w:w="287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9" type="#_x0000_t5" style="position:absolute;margin-left:40.8pt;margin-top:3.8pt;width:20.25pt;height:18.5pt;z-index:251677184;mso-position-horizontal-relative:text;mso-position-vertical-relative:text"/>
              </w:pict>
            </w:r>
          </w:p>
        </w:tc>
      </w:tr>
      <w:tr w:rsidR="00C75641" w:rsidRPr="002D48DB" w:rsidTr="002D48DB">
        <w:trPr>
          <w:trHeight w:val="505"/>
        </w:trPr>
        <w:tc>
          <w:tcPr>
            <w:tcW w:w="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A)</w:t>
            </w:r>
          </w:p>
        </w:tc>
        <w:tc>
          <w:tcPr>
            <w:tcW w:w="239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Arkadaşları onu kıskanır</w:t>
            </w:r>
          </w:p>
        </w:tc>
        <w:tc>
          <w:tcPr>
            <w:tcW w:w="287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 xml:space="preserve">Pınar, arkaşlarına </w:t>
            </w:r>
          </w:p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eşit davranır</w:t>
            </w:r>
          </w:p>
        </w:tc>
      </w:tr>
      <w:tr w:rsidR="00C75641" w:rsidRPr="002D48DB" w:rsidTr="002D48DB">
        <w:trPr>
          <w:trHeight w:val="505"/>
        </w:trPr>
        <w:tc>
          <w:tcPr>
            <w:tcW w:w="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B)</w:t>
            </w:r>
          </w:p>
        </w:tc>
        <w:tc>
          <w:tcPr>
            <w:tcW w:w="239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Arkadaşları onunla oynamak ister</w:t>
            </w:r>
          </w:p>
        </w:tc>
        <w:tc>
          <w:tcPr>
            <w:tcW w:w="287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Pınar arkadaşlarına karşı yanlış davranış sergiler</w:t>
            </w:r>
          </w:p>
        </w:tc>
      </w:tr>
      <w:tr w:rsidR="00C75641" w:rsidRPr="002D48DB" w:rsidTr="002D48DB">
        <w:trPr>
          <w:trHeight w:val="533"/>
        </w:trPr>
        <w:tc>
          <w:tcPr>
            <w:tcW w:w="70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C)</w:t>
            </w:r>
          </w:p>
        </w:tc>
        <w:tc>
          <w:tcPr>
            <w:tcW w:w="239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Arkadaşları da onunla alay etmez</w:t>
            </w:r>
          </w:p>
        </w:tc>
        <w:tc>
          <w:tcPr>
            <w:tcW w:w="2876" w:type="dxa"/>
          </w:tcPr>
          <w:p w:rsidR="00C75641" w:rsidRPr="002D48DB" w:rsidRDefault="00C75641" w:rsidP="002D48DB">
            <w:pPr>
              <w:pStyle w:val="NoSpacing"/>
              <w:tabs>
                <w:tab w:val="left" w:pos="0"/>
                <w:tab w:val="left" w:pos="284"/>
              </w:tabs>
              <w:rPr>
                <w:rFonts w:ascii="Comic Sans MS" w:hAnsi="Comic Sans MS"/>
                <w:sz w:val="20"/>
                <w:szCs w:val="20"/>
              </w:rPr>
            </w:pPr>
            <w:r w:rsidRPr="002D48DB">
              <w:rPr>
                <w:rFonts w:ascii="Comic Sans MS" w:hAnsi="Comic Sans MS"/>
                <w:sz w:val="20"/>
                <w:szCs w:val="20"/>
              </w:rPr>
              <w:t>Arkadaşlarının duygu ve düşüncelerini önemser</w:t>
            </w:r>
          </w:p>
        </w:tc>
      </w:tr>
    </w:tbl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tbl>
      <w:tblPr>
        <w:tblpPr w:leftFromText="141" w:rightFromText="141" w:vertAnchor="text" w:horzAnchor="margin" w:tblpY="-59"/>
        <w:tblW w:w="5180" w:type="dxa"/>
        <w:tblCellMar>
          <w:left w:w="70" w:type="dxa"/>
          <w:right w:w="70" w:type="dxa"/>
        </w:tblCellMar>
        <w:tblLook w:val="00A0"/>
      </w:tblPr>
      <w:tblGrid>
        <w:gridCol w:w="512"/>
        <w:gridCol w:w="311"/>
        <w:gridCol w:w="292"/>
        <w:gridCol w:w="365"/>
        <w:gridCol w:w="365"/>
        <w:gridCol w:w="421"/>
        <w:gridCol w:w="403"/>
        <w:gridCol w:w="292"/>
        <w:gridCol w:w="311"/>
        <w:gridCol w:w="365"/>
        <w:gridCol w:w="311"/>
        <w:gridCol w:w="311"/>
        <w:gridCol w:w="311"/>
        <w:gridCol w:w="311"/>
        <w:gridCol w:w="299"/>
      </w:tblGrid>
      <w:tr w:rsidR="00C75641" w:rsidRPr="002D48DB" w:rsidTr="00030E3E">
        <w:trPr>
          <w:trHeight w:val="24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D13470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75641" w:rsidRPr="00D13470" w:rsidRDefault="00C75641" w:rsidP="00030E3E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D13470">
              <w:rPr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C75641" w:rsidRPr="002D48DB" w:rsidTr="00030E3E">
        <w:trPr>
          <w:trHeight w:val="24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C75641" w:rsidRPr="002D48DB" w:rsidTr="00030E3E">
        <w:trPr>
          <w:trHeight w:val="259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 xml:space="preserve">      </w:t>
            </w:r>
            <w:r w:rsidRPr="00D13470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C75641" w:rsidRPr="002D48DB" w:rsidTr="00030E3E">
        <w:trPr>
          <w:trHeight w:val="24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C75641" w:rsidRPr="002D48DB" w:rsidTr="00030E3E">
        <w:trPr>
          <w:trHeight w:val="259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D13470">
              <w:rPr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470">
              <w:rPr>
                <w:b/>
                <w:bCs/>
                <w:color w:val="000000"/>
                <w:sz w:val="24"/>
                <w:szCs w:val="24"/>
                <w:lang w:eastAsia="tr-TR"/>
              </w:rPr>
              <w:t>N</w:t>
            </w:r>
          </w:p>
        </w:tc>
      </w:tr>
      <w:tr w:rsidR="00C75641" w:rsidRPr="002D48DB" w:rsidTr="00030E3E">
        <w:trPr>
          <w:trHeight w:val="24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C75641" w:rsidRPr="002D48DB" w:rsidTr="00030E3E">
        <w:trPr>
          <w:trHeight w:val="24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C75641" w:rsidRPr="002D48DB" w:rsidTr="00030E3E">
        <w:trPr>
          <w:trHeight w:val="24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  <w:r w:rsidRPr="00D13470">
              <w:rPr>
                <w:color w:val="000000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5641" w:rsidRPr="00D13470" w:rsidRDefault="00C75641" w:rsidP="00030E3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</w:tbl>
    <w:p w:rsidR="00C75641" w:rsidRPr="00CF2CA2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1-sağlığını korumak,büyümek ve gelişmek içim gereken besin türü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2-enerji veren besin türü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3-boy uzaması ve yaraların çabuk iyileşmesi için tüketilmesi gereken besin türü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4-Hastalıklardan korunmak için alınması gereken besin türü</w:t>
      </w:r>
    </w:p>
    <w:p w:rsidR="00C75641" w:rsidRDefault="00C75641" w:rsidP="00030E3E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Pr="00030E3E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  <w:b/>
        </w:rPr>
      </w:pPr>
      <w:r w:rsidRPr="00030E3E">
        <w:rPr>
          <w:rFonts w:ascii="Comic Sans MS" w:hAnsi="Comic Sans MS"/>
          <w:b/>
        </w:rPr>
        <w:t>Bulmacayı verilen tanımlara uygun biçimde tamamlayarak 3. Ve 4. Soruları yanıtlayınız.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3- Bulmacada 1 ve 3. Sözcüklerin harflerini kullanılarak aşağıdaki sözcüklerden hangisi </w:t>
      </w:r>
      <w:r w:rsidRPr="00A90B1F">
        <w:rPr>
          <w:rFonts w:ascii="Comic Sans MS" w:hAnsi="Comic Sans MS"/>
          <w:b/>
          <w:u w:val="single"/>
        </w:rPr>
        <w:t>oluşturulmaz?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A)tonton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tarih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terazi</w:t>
      </w:r>
    </w:p>
    <w:p w:rsidR="00C75641" w:rsidRDefault="00C75641" w:rsidP="00CF2CA2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 w:rsidRPr="00030E3E">
        <w:rPr>
          <w:rFonts w:ascii="Comic Sans MS" w:hAnsi="Comic Sans MS"/>
          <w:b/>
        </w:rPr>
        <w:t>4-Aşağıdaki yiyeceklerden hangisi 4 numaralı besin türünü içerir</w:t>
      </w:r>
      <w:r>
        <w:rPr>
          <w:rFonts w:ascii="Comic Sans MS" w:hAnsi="Comic Sans MS"/>
        </w:rPr>
        <w:t>?</w:t>
      </w:r>
    </w:p>
    <w:p w:rsidR="00C75641" w:rsidRDefault="00C75641" w:rsidP="00A90B1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Mandalina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Hamburger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cips</w:t>
      </w:r>
    </w:p>
    <w:p w:rsidR="00C75641" w:rsidRDefault="00C75641" w:rsidP="00A90B1F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5-( ) Özel günler,toplumsal paylaşımlar için uygun zamanlardır.</w:t>
      </w:r>
    </w:p>
    <w:p w:rsidR="00C75641" w:rsidRDefault="00C75641" w:rsidP="00A90B1F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( ) Özel günler deyince aklımıza sadece bayramlar gelir.</w:t>
      </w:r>
    </w:p>
    <w:p w:rsidR="00C75641" w:rsidRDefault="00C75641" w:rsidP="00A90B1F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( ) Özel günlerde insanların bir arada olmasına gerek yoktur</w:t>
      </w:r>
    </w:p>
    <w:p w:rsidR="00C75641" w:rsidRDefault="00C75641" w:rsidP="00A90B1F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( ) Düğün, doğum günü birçok özel gün vardır.</w:t>
      </w:r>
    </w:p>
    <w:p w:rsidR="00C75641" w:rsidRPr="00030E3E" w:rsidRDefault="00C75641" w:rsidP="00A90B1F">
      <w:pPr>
        <w:pStyle w:val="NoSpacing"/>
        <w:tabs>
          <w:tab w:val="left" w:pos="0"/>
          <w:tab w:val="left" w:pos="284"/>
        </w:tabs>
        <w:rPr>
          <w:rFonts w:ascii="Comic Sans MS" w:hAnsi="Comic Sans MS"/>
          <w:b/>
        </w:rPr>
      </w:pPr>
      <w:r w:rsidRPr="00030E3E">
        <w:rPr>
          <w:rFonts w:ascii="Comic Sans MS" w:hAnsi="Comic Sans MS"/>
          <w:b/>
        </w:rPr>
        <w:t>Doğru bilgi içeren cümlelerin “D” yanlış bilgi içeren cümleleri de “Y” harfiyle işaretlediğimizde kaç doğru kaç yanlış yanıtınız olur?</w:t>
      </w:r>
    </w:p>
    <w:p w:rsidR="00C75641" w:rsidRDefault="00C75641" w:rsidP="00A90B1F">
      <w:pPr>
        <w:pStyle w:val="NoSpacing"/>
        <w:numPr>
          <w:ilvl w:val="0"/>
          <w:numId w:val="3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D:3  Y:1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D:1 Y:3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D:2 Y:2</w:t>
      </w:r>
    </w:p>
    <w:p w:rsidR="00C75641" w:rsidRPr="007433CE" w:rsidRDefault="00C75641" w:rsidP="00030E3E">
      <w:pPr>
        <w:pStyle w:val="NoSpacing"/>
        <w:rPr>
          <w:rFonts w:ascii="Comic Sans MS" w:hAnsi="Comic Sans MS"/>
          <w:b/>
          <w:u w:val="single"/>
        </w:rPr>
      </w:pPr>
      <w:r w:rsidRPr="00030E3E">
        <w:rPr>
          <w:rFonts w:ascii="Comic Sans MS" w:hAnsi="Comic Sans MS"/>
          <w:b/>
        </w:rPr>
        <w:t>6-Okuldaki ödevimiz için dedenizin çocukluğunu araştırmanız isteniyor. Aşağıdaki sorulardan hangisini</w:t>
      </w:r>
      <w:r>
        <w:rPr>
          <w:rFonts w:ascii="Comic Sans MS" w:hAnsi="Comic Sans MS"/>
        </w:rPr>
        <w:t xml:space="preserve"> </w:t>
      </w:r>
      <w:r w:rsidRPr="007433CE">
        <w:rPr>
          <w:rFonts w:ascii="Comic Sans MS" w:hAnsi="Comic Sans MS"/>
          <w:b/>
          <w:u w:val="single"/>
        </w:rPr>
        <w:t>sormamalısınız?</w:t>
      </w:r>
    </w:p>
    <w:p w:rsidR="00C75641" w:rsidRDefault="00C75641" w:rsidP="00030E3E">
      <w:pPr>
        <w:pStyle w:val="NoSpacing"/>
        <w:numPr>
          <w:ilvl w:val="0"/>
          <w:numId w:val="3"/>
        </w:numPr>
        <w:rPr>
          <w:rFonts w:ascii="Comic Sans MS" w:hAnsi="Comic Sans MS"/>
        </w:rPr>
      </w:pPr>
      <w:r w:rsidRPr="007433CE">
        <w:rPr>
          <w:rFonts w:ascii="Comic Sans MS" w:hAnsi="Comic Sans MS"/>
        </w:rPr>
        <w:t>A)</w:t>
      </w:r>
      <w:r>
        <w:rPr>
          <w:rFonts w:ascii="Comic Sans MS" w:hAnsi="Comic Sans MS"/>
        </w:rPr>
        <w:t>Çalışma hayatında karşılaştığın güçlükler nelerdir?</w:t>
      </w:r>
      <w:r>
        <w:rPr>
          <w:rFonts w:ascii="Comic Sans MS" w:hAnsi="Comic Sans MS"/>
        </w:rPr>
        <w:tab/>
        <w:t>B) Benim yaşlarımdayken nasıl giyinirdin?</w:t>
      </w:r>
    </w:p>
    <w:p w:rsidR="00C75641" w:rsidRDefault="00C75641" w:rsidP="00030E3E">
      <w:pPr>
        <w:pStyle w:val="NoSpacing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C)En sevdiğin grup oyunu hangisiydi?</w:t>
      </w:r>
    </w:p>
    <w:p w:rsidR="00C75641" w:rsidRPr="007433CE" w:rsidRDefault="00C75641" w:rsidP="00030E3E">
      <w:pPr>
        <w:pStyle w:val="NoSpacing"/>
        <w:ind w:left="360"/>
        <w:rPr>
          <w:rFonts w:ascii="Comic Sans MS" w:hAnsi="Comic Sans MS"/>
        </w:rPr>
      </w:pPr>
    </w:p>
    <w:p w:rsidR="00C75641" w:rsidRDefault="00C75641" w:rsidP="000F64C4">
      <w:pPr>
        <w:pStyle w:val="NoSpacing"/>
        <w:tabs>
          <w:tab w:val="left" w:pos="0"/>
          <w:tab w:val="left" w:pos="284"/>
        </w:tabs>
        <w:ind w:left="720"/>
        <w:rPr>
          <w:rFonts w:ascii="Comic Sans MS" w:hAnsi="Comic Sans MS"/>
        </w:rPr>
      </w:pPr>
    </w:p>
    <w:p w:rsidR="00C75641" w:rsidRDefault="00C75641" w:rsidP="00030E3E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7-İnci: Derse geç girelim.</w:t>
      </w: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Aylin: İyi de öğretmene ne diyeceğiz?</w:t>
      </w: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İnci: Boş ver. Biraz daha oynayalım.</w:t>
      </w: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Aylin:………………………………………..</w:t>
      </w:r>
    </w:p>
    <w:p w:rsidR="00C75641" w:rsidRPr="00030E3E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  <w:b/>
        </w:rPr>
      </w:pPr>
      <w:r w:rsidRPr="00030E3E">
        <w:rPr>
          <w:rFonts w:ascii="Comic Sans MS" w:hAnsi="Comic Sans MS"/>
          <w:b/>
        </w:rPr>
        <w:t>Aylin bu teklif karşısında hangi yanıtı vermelidir?</w:t>
      </w:r>
    </w:p>
    <w:p w:rsidR="00C75641" w:rsidRDefault="00C75641" w:rsidP="00554FCA">
      <w:pPr>
        <w:pStyle w:val="NoSpacing"/>
        <w:numPr>
          <w:ilvl w:val="0"/>
          <w:numId w:val="4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Tamam, önce kantine gidip gazoz içelim     B) Hayır, derse girmemiz gerekiyor</w:t>
      </w:r>
    </w:p>
    <w:p w:rsidR="00C75641" w:rsidRDefault="00C75641" w:rsidP="00554FCA">
      <w:pPr>
        <w:pStyle w:val="NoSpacing"/>
        <w:tabs>
          <w:tab w:val="left" w:pos="0"/>
          <w:tab w:val="left" w:pos="284"/>
        </w:tabs>
        <w:ind w:left="720"/>
        <w:rPr>
          <w:rFonts w:ascii="Comic Sans MS" w:hAnsi="Comic Sans MS"/>
        </w:rPr>
      </w:pPr>
      <w:r>
        <w:rPr>
          <w:noProof/>
          <w:lang w:eastAsia="tr-TR"/>
        </w:rPr>
        <w:pict>
          <v:oval id="_x0000_s1040" style="position:absolute;left:0;text-align:left;margin-left:29.85pt;margin-top:11.2pt;width:106.35pt;height:59.7pt;z-index:251643392">
            <v:textbox>
              <w:txbxContent>
                <w:p w:rsidR="00C75641" w:rsidRPr="00554FCA" w:rsidRDefault="00C7564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Okul bahçemiz bakımsız ve çok kirli</w:t>
                  </w:r>
                </w:p>
              </w:txbxContent>
            </v:textbox>
          </v:oval>
        </w:pict>
      </w:r>
      <w:r>
        <w:rPr>
          <w:rFonts w:ascii="Comic Sans MS" w:hAnsi="Comic Sans MS"/>
        </w:rPr>
        <w:t xml:space="preserve">                              C)Yaşasın , bu çok iyi fikir.</w:t>
      </w:r>
    </w:p>
    <w:p w:rsidR="00C75641" w:rsidRDefault="00C75641" w:rsidP="00554FCA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41" type="#_x0000_t83" style="position:absolute;margin-left:261.25pt;margin-top:12.85pt;width:17.55pt;height:18.4pt;z-index:251645440"/>
        </w:pict>
      </w:r>
    </w:p>
    <w:p w:rsidR="00C75641" w:rsidRDefault="00C75641" w:rsidP="00554FCA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40.85pt;margin-top:10.9pt;width:15.9pt;height:13.4pt;flip:y;z-index:251638272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70.5pt;margin-top:10.9pt;width:11.7pt;height:13.4pt;z-index:251636224" o:connectortype="straight"/>
        </w:pict>
      </w:r>
      <w:r>
        <w:rPr>
          <w:noProof/>
          <w:lang w:eastAsia="tr-TR"/>
        </w:rPr>
        <w:pict>
          <v:shape id="_x0000_s1044" type="#_x0000_t32" style="position:absolute;margin-left:24.85pt;margin-top:10.9pt;width:12.55pt;height:13.4pt;z-index:251633152" o:connectortype="straight"/>
        </w:pict>
      </w:r>
      <w:r>
        <w:rPr>
          <w:noProof/>
          <w:lang w:eastAsia="tr-TR"/>
        </w:rPr>
        <w:pict>
          <v:shape id="_x0000_s1045" type="#_x0000_t32" style="position:absolute;margin-left:90.95pt;margin-top:10.9pt;width:15.1pt;height:13.4pt;flip:y;z-index:251635200" o:connectortype="straight"/>
        </w:pict>
      </w:r>
      <w:r>
        <w:rPr>
          <w:rFonts w:ascii="Comic Sans MS" w:hAnsi="Comic Sans MS"/>
        </w:rPr>
        <w:t>8-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:okul bahçesini çiçeklendirmek</w:t>
      </w: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6" type="#_x0000_t12" style="position:absolute;margin-left:261.25pt;margin-top:14.85pt;width:20.9pt;height:14.25pt;z-index:251648512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7" type="#_x0000_t74" style="position:absolute;margin-left:266.25pt;margin-top:.6pt;width:12.55pt;height:14.25pt;z-index:251646464"/>
        </w:pict>
      </w:r>
      <w:r>
        <w:rPr>
          <w:noProof/>
          <w:lang w:eastAsia="tr-TR"/>
        </w:rPr>
        <w:pict>
          <v:shape id="_x0000_s1048" type="#_x0000_t5" style="position:absolute;margin-left:129.05pt;margin-top:24.9pt;width:7.15pt;height:13.4pt;z-index:251642368"/>
        </w:pict>
      </w:r>
      <w:r>
        <w:rPr>
          <w:noProof/>
          <w:lang w:eastAsia="tr-TR"/>
        </w:rPr>
        <w:pict>
          <v:shape id="_x0000_s1049" type="#_x0000_t32" style="position:absolute;margin-left:62.5pt;margin-top:24.9pt;width:150.7pt;height:0;z-index:251641344" o:connectortype="straight"/>
        </w:pict>
      </w:r>
      <w:r>
        <w:rPr>
          <w:noProof/>
          <w:lang w:eastAsia="tr-TR"/>
        </w:rPr>
        <w:pict>
          <v:shape id="_x0000_s1050" type="#_x0000_t32" style="position:absolute;margin-left:213.2pt;margin-top:9pt;width:0;height:15.9pt;z-index:25164032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62.5pt;margin-top:9pt;width:0;height:15.9pt;z-index:25163929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182.2pt;margin-top:9pt;width:58.65pt;height:0;z-index:251637248" o:connectortype="straight"/>
        </w:pict>
      </w:r>
      <w:r>
        <w:rPr>
          <w:noProof/>
          <w:lang w:eastAsia="tr-TR"/>
        </w:rPr>
        <w:pict>
          <v:shape id="_x0000_s1053" type="#_x0000_t32" style="position:absolute;margin-left:37.4pt;margin-top:9pt;width:53.55pt;height:0;z-index:251634176" o:connectortype="straight"/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 potaları ve sahaları boyamak</w:t>
      </w: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54" type="#_x0000_t5" style="position:absolute;margin-left:261.25pt;margin-top:13.8pt;width:15.9pt;height:14.25pt;z-index:251647488"/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 çöp kutularını kaldırmak</w:t>
      </w:r>
    </w:p>
    <w:p w:rsidR="00C75641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 Bahçeyi temiz tutmak</w:t>
      </w:r>
    </w:p>
    <w:p w:rsidR="00C75641" w:rsidRPr="00030E3E" w:rsidRDefault="00C75641" w:rsidP="000F64C4">
      <w:pPr>
        <w:pStyle w:val="NoSpacing"/>
        <w:tabs>
          <w:tab w:val="left" w:pos="0"/>
          <w:tab w:val="left" w:pos="284"/>
        </w:tabs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55" type="#_x0000_t83" style="position:absolute;margin-left:336.6pt;margin-top:12.4pt;width:17.55pt;height:18.4pt;z-index:251656704"/>
        </w:pict>
      </w:r>
      <w:r>
        <w:rPr>
          <w:noProof/>
          <w:lang w:eastAsia="tr-TR"/>
        </w:rPr>
        <w:pict>
          <v:shape id="_x0000_s1056" type="#_x0000_t5" style="position:absolute;margin-left:315.05pt;margin-top:12.4pt;width:15.9pt;height:14.25pt;z-index:251655680"/>
        </w:pict>
      </w:r>
      <w:r>
        <w:rPr>
          <w:noProof/>
          <w:lang w:eastAsia="tr-TR"/>
        </w:rPr>
        <w:pict>
          <v:shape id="_x0000_s1057" type="#_x0000_t12" style="position:absolute;margin-left:294.15pt;margin-top:14.65pt;width:20.9pt;height:14.25pt;z-index:251654656"/>
        </w:pict>
      </w:r>
      <w:r>
        <w:rPr>
          <w:noProof/>
          <w:lang w:eastAsia="tr-TR"/>
        </w:rPr>
        <w:pict>
          <v:shape id="_x0000_s1058" type="#_x0000_t12" style="position:absolute;margin-left:203.45pt;margin-top:14.65pt;width:20.9pt;height:14.25pt;z-index:251653632"/>
        </w:pict>
      </w:r>
      <w:r>
        <w:rPr>
          <w:noProof/>
          <w:lang w:eastAsia="tr-TR"/>
        </w:rPr>
        <w:pict>
          <v:shape id="_x0000_s1059" type="#_x0000_t83" style="position:absolute;margin-left:164.65pt;margin-top:14.65pt;width:17.55pt;height:18.4pt;z-index:251651584"/>
        </w:pict>
      </w:r>
      <w:r>
        <w:rPr>
          <w:noProof/>
          <w:lang w:eastAsia="tr-TR"/>
        </w:rPr>
        <w:pict>
          <v:shape id="_x0000_s1060" type="#_x0000_t83" style="position:absolute;margin-left:36.6pt;margin-top:14.65pt;width:17.55pt;height:18.4pt;z-index:251644416"/>
        </w:pict>
      </w:r>
      <w:r>
        <w:rPr>
          <w:noProof/>
          <w:lang w:eastAsia="tr-TR"/>
        </w:rPr>
        <w:pict>
          <v:shape id="_x0000_s1061" type="#_x0000_t5" style="position:absolute;margin-left:71.2pt;margin-top:14.65pt;width:15.9pt;height:14.25pt;z-index:251650560"/>
        </w:pict>
      </w:r>
      <w:r w:rsidRPr="00030E3E">
        <w:rPr>
          <w:rFonts w:ascii="Comic Sans MS" w:hAnsi="Comic Sans MS"/>
          <w:b/>
        </w:rPr>
        <w:t>Terazinin  dengede durması için okulun sorununa  çözüm olabilecek cümleler hangileridir?</w:t>
      </w:r>
    </w:p>
    <w:p w:rsidR="00C75641" w:rsidRDefault="00C75641" w:rsidP="003D611C">
      <w:pPr>
        <w:pStyle w:val="NoSpacing"/>
        <w:numPr>
          <w:ilvl w:val="0"/>
          <w:numId w:val="5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62" type="#_x0000_t74" style="position:absolute;left:0;text-align:left;margin-left:186.4pt;margin-top:1.25pt;width:12.55pt;height:14.25pt;z-index:251652608"/>
        </w:pict>
      </w:r>
      <w:r>
        <w:rPr>
          <w:noProof/>
          <w:lang w:eastAsia="tr-TR"/>
        </w:rPr>
        <w:pict>
          <v:shape id="_x0000_s1063" type="#_x0000_t74" style="position:absolute;left:0;text-align:left;margin-left:54.15pt;margin-top:3.5pt;width:12.55pt;height:14.25pt;z-index:251649536"/>
        </w:pict>
      </w:r>
      <w:r>
        <w:rPr>
          <w:rFonts w:ascii="Comic Sans MS" w:hAnsi="Comic Sans MS"/>
        </w:rPr>
        <w:t xml:space="preserve">                                   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</w:p>
    <w:p w:rsidR="00C75641" w:rsidRDefault="00C75641" w:rsidP="003D611C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</w:p>
    <w:p w:rsidR="00C75641" w:rsidRDefault="00C75641" w:rsidP="003D611C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9-ALİ: kalem-makas-yapıştırıcı     AYNUR: yaprak-kalem-dosya    AHMET:kalem-kağıt-zımba</w:t>
      </w:r>
    </w:p>
    <w:p w:rsidR="00C75641" w:rsidRDefault="00C75641" w:rsidP="003D611C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Aynur, grup arkadaşlarına çalışmaları için ihtiyaçları olan şeyleri listelemelerini söyler.</w:t>
      </w:r>
    </w:p>
    <w:p w:rsidR="00C75641" w:rsidRDefault="00C75641" w:rsidP="003D611C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Hangisi  bu grubun ortak ihtiyacını gösterir?</w:t>
      </w:r>
    </w:p>
    <w:p w:rsidR="00C75641" w:rsidRDefault="00C75641" w:rsidP="003D611C">
      <w:pPr>
        <w:pStyle w:val="NoSpacing"/>
        <w:numPr>
          <w:ilvl w:val="0"/>
          <w:numId w:val="6"/>
        </w:numPr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rFonts w:ascii="Comic Sans MS" w:hAnsi="Comic Sans MS"/>
        </w:rPr>
        <w:t>Ali-Aynur-Ahmet= kalem       B) Ali-Aynur: kalem      C) Ali:kalem  Aynur: yaprak  Ahmet:kağıt</w:t>
      </w:r>
    </w:p>
    <w:p w:rsidR="00C75641" w:rsidRDefault="00C75641" w:rsidP="00E45D26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64" type="#_x0000_t83" style="position:absolute;margin-left:393.55pt;margin-top:14.3pt;width:17.55pt;height:18.4pt;z-index:251661824"/>
        </w:pict>
      </w:r>
    </w:p>
    <w:p w:rsidR="00C75641" w:rsidRDefault="00C75641" w:rsidP="00E45D26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oval id="_x0000_s1065" style="position:absolute;margin-left:230.8pt;margin-top:3.15pt;width:10.05pt;height:7.15pt;z-index:251660800" fillcolor="black" strokecolor="#f2f2f2" strokeweight="3pt">
            <v:shadow on="t" type="perspective" color="#7f7f7f" opacity=".5" offset="1pt" offset2="-1pt"/>
          </v:oval>
        </w:pict>
      </w:r>
      <w:r>
        <w:rPr>
          <w:noProof/>
          <w:lang w:eastAsia="tr-TR"/>
        </w:rPr>
        <w:pict>
          <v:shape id="_x0000_s1066" type="#_x0000_t74" style="position:absolute;margin-left:190.9pt;margin-top:3.15pt;width:12.55pt;height:14.25pt;z-index:251658752"/>
        </w:pict>
      </w:r>
      <w:r>
        <w:rPr>
          <w:noProof/>
          <w:lang w:eastAsia="tr-TR"/>
        </w:rPr>
        <w:pict>
          <v:oval id="_x0000_s1067" style="position:absolute;margin-left:14.8pt;margin-top:3.15pt;width:10.05pt;height:7.15pt;z-index:251657728" fillcolor="black" strokecolor="#f2f2f2" strokeweight="3pt">
            <v:shadow on="t" type="perspective" color="#7f7f7f" opacity=".5" offset="1pt" offset2="-1pt"/>
          </v:oval>
        </w:pict>
      </w:r>
      <w:r>
        <w:rPr>
          <w:rFonts w:ascii="Comic Sans MS" w:hAnsi="Comic Sans MS"/>
        </w:rPr>
        <w:t>10--      yol çalışmasının olduğu caddeye                 yay geçidinin olduğu caddeye</w:t>
      </w:r>
    </w:p>
    <w:p w:rsidR="00C75641" w:rsidRDefault="00C75641" w:rsidP="00E45D26">
      <w:pPr>
        <w:pStyle w:val="NoSpacing"/>
        <w:tabs>
          <w:tab w:val="left" w:pos="0"/>
          <w:tab w:val="left" w:pos="284"/>
        </w:tabs>
        <w:rPr>
          <w:rFonts w:ascii="Comic Sans MS" w:hAnsi="Comic Sans MS"/>
        </w:rPr>
      </w:pPr>
      <w:r>
        <w:rPr>
          <w:noProof/>
          <w:lang w:eastAsia="tr-TR"/>
        </w:rPr>
        <w:pict>
          <v:oval id="_x0000_s1068" style="position:absolute;margin-left:14.8pt;margin-top:2.05pt;width:10.05pt;height:7.15pt;z-index:251659776" fillcolor="black" strokecolor="#f2f2f2" strokeweight="3pt">
            <v:shadow on="t" type="perspective" color="#7f7f7f" opacity=".5" offset="1pt" offset2="-1pt"/>
          </v:oval>
        </w:pict>
      </w:r>
      <w:r>
        <w:rPr>
          <w:noProof/>
          <w:lang w:eastAsia="tr-TR"/>
        </w:rPr>
        <w:pict>
          <v:shape id="_x0000_s1069" type="#_x0000_t12" style="position:absolute;margin-left:186.4pt;margin-top:2.05pt;width:20.9pt;height:14.25pt;z-index:251662848"/>
        </w:pict>
      </w:r>
      <w:r>
        <w:rPr>
          <w:rFonts w:ascii="Comic Sans MS" w:hAnsi="Comic Sans MS"/>
        </w:rPr>
        <w:t xml:space="preserve">         Trafiğin yoğun olduğu caddeye  </w:t>
      </w:r>
    </w:p>
    <w:p w:rsidR="00C75641" w:rsidRPr="00030E3E" w:rsidRDefault="00C75641" w:rsidP="00C91C9D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70" type="#_x0000_t74" style="position:absolute;margin-left:62.5pt;margin-top:1pt;width:12.55pt;height:14.25pt;z-index:251663872"/>
        </w:pict>
      </w:r>
      <w:r>
        <w:rPr>
          <w:noProof/>
          <w:lang w:eastAsia="tr-TR"/>
        </w:rPr>
        <w:pict>
          <v:shape id="_x0000_s1071" type="#_x0000_t83" style="position:absolute;margin-left:80.1pt;margin-top:1pt;width:17.55pt;height:18.4pt;z-index:251664896"/>
        </w:pict>
      </w:r>
      <w:r>
        <w:rPr>
          <w:noProof/>
          <w:lang w:eastAsia="tr-TR"/>
        </w:rPr>
        <w:pict>
          <v:shape id="_x0000_s1072" type="#_x0000_t12" style="position:absolute;margin-left:97.65pt;margin-top:1pt;width:20.9pt;height:14.25pt;z-index:251665920"/>
        </w:pict>
      </w:r>
      <w:r w:rsidRPr="00030E3E">
        <w:rPr>
          <w:rFonts w:ascii="Comic Sans MS" w:hAnsi="Comic Sans MS"/>
          <w:b/>
        </w:rPr>
        <w:t>Yukarıdaki                 sembollerinin yerine gelmesi gereken trfik işaret ve levhaları hangileridir?</w:t>
      </w:r>
    </w:p>
    <w:p w:rsidR="00C75641" w:rsidRDefault="00C75641" w:rsidP="00C91C9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73" type="#_x0000_t75" style="position:absolute;margin-left:477.55pt;margin-top:1.7pt;width:51.2pt;height:41.85pt;z-index:-251641344;visibility:visible" wrapcoords="-318 0 -318 21214 21600 21214 21600 0 -318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Resim 11" o:spid="_x0000_s1074" type="#_x0000_t75" style="position:absolute;margin-left:427.5pt;margin-top:2.55pt;width:42pt;height:41pt;z-index:-251642368;visibility:visible" wrapcoords="-386 0 -386 21207 21600 21207 21600 0 -386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10" o:spid="_x0000_s1075" type="#_x0000_t75" style="position:absolute;margin-left:367.9pt;margin-top:2.55pt;width:59.2pt;height:44.35pt;z-index:-251643392;visibility:visible" wrapcoords="-273 0 -273 21234 21600 21234 21600 0 -273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_x0000_s1076" type="#_x0000_t75" style="position:absolute;margin-left:300.05pt;margin-top:2.55pt;width:34.5pt;height:30.1pt;z-index:-251644416;visibility:visible" wrapcoords="-470 0 -470 21060 21600 21060 21600 0 -470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9" o:spid="_x0000_s1077" type="#_x0000_t75" style="position:absolute;margin-left:194.6pt;margin-top:2.55pt;width:45.35pt;height:38.9pt;z-index:-251646464;visibility:visible" wrapcoords="-360 0 -360 21185 21600 21185 21600 0 -360 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_x0000_s1078" type="#_x0000_t75" style="position:absolute;margin-left:259.05pt;margin-top:2.55pt;width:30.3pt;height:39.3pt;z-index:-251645440;visibility:visible" wrapcoords="-540 0 -540 21185 21600 21185 21600 0 -540 0">
            <v:imagedata r:id="rId10" o:title=""/>
            <w10:wrap type="tight"/>
          </v:shape>
        </w:pict>
      </w:r>
      <w:r>
        <w:rPr>
          <w:noProof/>
          <w:lang w:eastAsia="tr-TR"/>
        </w:rPr>
        <w:pict>
          <v:shape id="Resim 6" o:spid="_x0000_s1079" type="#_x0000_t75" style="position:absolute;margin-left:88.25pt;margin-top:2.55pt;width:30.3pt;height:39.3pt;z-index:-251648512;visibility:visible" wrapcoords="-540 0 -540 21185 21600 21185 21600 0 -540 0">
            <v:imagedata r:id="rId10" o:title=""/>
            <w10:wrap type="tight"/>
          </v:shape>
        </w:pict>
      </w:r>
      <w:r>
        <w:rPr>
          <w:noProof/>
          <w:lang w:eastAsia="tr-TR"/>
        </w:rPr>
        <w:pict>
          <v:shape id="Resim 5" o:spid="_x0000_s1080" type="#_x0000_t75" style="position:absolute;margin-left:51.4pt;margin-top:9.25pt;width:28.6pt;height:27.6pt;z-index:-251649536;visibility:visible" wrapcoords="-568 0 -568 21016 21600 21016 21600 0 -568 0">
            <v:imagedata r:id="rId11" o:title=""/>
            <w10:wrap type="tight"/>
          </v:shape>
        </w:pict>
      </w:r>
      <w:r>
        <w:rPr>
          <w:noProof/>
          <w:lang w:eastAsia="tr-TR"/>
        </w:rPr>
        <w:pict>
          <v:shape id="Resim 7" o:spid="_x0000_s1081" type="#_x0000_t75" style="position:absolute;margin-left:128.45pt;margin-top:6.75pt;width:34.5pt;height:30.1pt;z-index:-251647488;visibility:visible" wrapcoords="-470 0 -470 21060 21600 21060 21600 0 -470 0">
            <v:imagedata r:id="rId8" o:title=""/>
            <w10:wrap type="tight"/>
          </v:shape>
        </w:pict>
      </w:r>
      <w:r>
        <w:rPr>
          <w:rFonts w:ascii="Comic Sans MS" w:hAnsi="Comic Sans MS"/>
        </w:rPr>
        <w:t xml:space="preserve"> </w:t>
      </w:r>
    </w:p>
    <w:p w:rsidR="00C75641" w:rsidRPr="00C91C9D" w:rsidRDefault="00C75641" w:rsidP="00C91C9D">
      <w:pPr>
        <w:pStyle w:val="NoSpacing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B) C)                                                                                                                                                   </w:t>
      </w:r>
    </w:p>
    <w:p w:rsidR="00C75641" w:rsidRDefault="00C75641" w:rsidP="00030E3E">
      <w:pPr>
        <w:tabs>
          <w:tab w:val="left" w:pos="1825"/>
        </w:tabs>
      </w:pPr>
      <w:r>
        <w:rPr>
          <w:noProof/>
          <w:lang w:eastAsia="tr-TR"/>
        </w:rPr>
        <w:pict>
          <v:oval id="_x0000_s1082" style="position:absolute;margin-left:29.85pt;margin-top:12.95pt;width:1in;height:47.75pt;z-index:251687424">
            <v:textbox>
              <w:txbxContent>
                <w:p w:rsidR="00C75641" w:rsidRDefault="00C75641">
                  <w:r w:rsidRPr="000A084F">
                    <w:rPr>
                      <w:rFonts w:ascii="Comic Sans MS" w:hAnsi="Comic Sans MS"/>
                      <w:sz w:val="18"/>
                      <w:szCs w:val="18"/>
                    </w:rPr>
                    <w:t>Temel ihtiyaçla</w:t>
                  </w:r>
                  <w:r>
                    <w:t>rımız</w:t>
                  </w:r>
                </w:p>
              </w:txbxContent>
            </v:textbox>
          </v:oval>
        </w:pict>
      </w:r>
      <w:r>
        <w:tab/>
        <w:t xml:space="preserve">  </w:t>
      </w:r>
    </w:p>
    <w:p w:rsidR="00C75641" w:rsidRDefault="00C75641" w:rsidP="000A084F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83" type="#_x0000_t32" style="position:absolute;margin-left:71.2pt;margin-top:41.9pt;width:153.15pt;height:0;z-index:25168640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219.05pt;margin-top:31.05pt;width:.85pt;height:10.85pt;flip:x;z-index:251685376" o:connectortype="straight"/>
        </w:pict>
      </w:r>
      <w:r>
        <w:rPr>
          <w:noProof/>
          <w:lang w:eastAsia="tr-TR"/>
        </w:rPr>
        <w:pict>
          <v:shape id="_x0000_s1085" type="#_x0000_t32" style="position:absolute;margin-left:71.2pt;margin-top:31.05pt;width:0;height:10.85pt;z-index:251684352" o:connectortype="straight"/>
        </w:pict>
      </w:r>
      <w:r>
        <w:rPr>
          <w:noProof/>
          <w:lang w:eastAsia="tr-TR"/>
        </w:rPr>
        <w:pict>
          <v:shape id="_x0000_s1086" type="#_x0000_t32" style="position:absolute;margin-left:190.9pt;margin-top:31.05pt;width:58.3pt;height:0;z-index:251683328" o:connectortype="straight"/>
        </w:pict>
      </w:r>
      <w:r>
        <w:rPr>
          <w:noProof/>
          <w:lang w:eastAsia="tr-TR"/>
        </w:rPr>
        <w:pict>
          <v:shape id="_x0000_s1087" type="#_x0000_t32" style="position:absolute;margin-left:249.2pt;margin-top:18.5pt;width:12.05pt;height:12.55pt;flip:x;z-index:251682304" o:connectortype="straight"/>
        </w:pict>
      </w:r>
      <w:r>
        <w:rPr>
          <w:noProof/>
          <w:lang w:eastAsia="tr-TR"/>
        </w:rPr>
        <w:pict>
          <v:shape id="_x0000_s1088" type="#_x0000_t32" style="position:absolute;margin-left:170.5pt;margin-top:18.5pt;width:20.4pt;height:12.55pt;z-index:251681280" o:connectortype="straight"/>
        </w:pict>
      </w:r>
      <w:r>
        <w:rPr>
          <w:noProof/>
          <w:lang w:eastAsia="tr-TR"/>
        </w:rPr>
        <w:pict>
          <v:shape id="_x0000_s1089" type="#_x0000_t32" style="position:absolute;margin-left:43.25pt;margin-top:31.05pt;width:54.4pt;height:0;z-index:251680256" o:connectortype="straight"/>
        </w:pict>
      </w:r>
      <w:r>
        <w:rPr>
          <w:noProof/>
          <w:lang w:eastAsia="tr-TR"/>
        </w:rPr>
        <w:pict>
          <v:shape id="_x0000_s1090" type="#_x0000_t32" style="position:absolute;margin-left:97.65pt;margin-top:18.5pt;width:8.4pt;height:12.55pt;flip:x;z-index:251679232" o:connectortype="straight"/>
        </w:pict>
      </w:r>
      <w:r>
        <w:rPr>
          <w:noProof/>
          <w:lang w:eastAsia="tr-TR"/>
        </w:rPr>
        <w:pict>
          <v:shape id="_x0000_s1091" type="#_x0000_t32" style="position:absolute;margin-left:29.85pt;margin-top:18.5pt;width:13.4pt;height:12.55pt;z-index:251678208" o:connectortype="straight"/>
        </w:pict>
      </w:r>
      <w:r>
        <w:t>11-</w:t>
      </w:r>
      <w:r>
        <w:rPr>
          <w:rFonts w:ascii="Comic Sans MS" w:hAnsi="Comic Sans MS"/>
        </w:rPr>
        <w:t xml:space="preserve">                                                        giyinme  ?</w:t>
      </w:r>
    </w:p>
    <w:p w:rsidR="00C75641" w:rsidRDefault="00C75641" w:rsidP="000A084F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Beslenme</w:t>
      </w:r>
    </w:p>
    <w:p w:rsidR="00C75641" w:rsidRDefault="00C75641" w:rsidP="000A084F">
      <w:pPr>
        <w:pStyle w:val="NoSpacing"/>
        <w:rPr>
          <w:rFonts w:ascii="Comic Sans MS" w:hAnsi="Comic Sans MS"/>
        </w:rPr>
      </w:pPr>
    </w:p>
    <w:p w:rsidR="00C75641" w:rsidRDefault="00C75641" w:rsidP="000A084F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Terazinin dengede durması için “?” yerine aşağıdakilerden hangisi gelmelidir?</w:t>
      </w:r>
    </w:p>
    <w:p w:rsidR="00C75641" w:rsidRDefault="00C75641" w:rsidP="00911473">
      <w:pPr>
        <w:pStyle w:val="NoSpacing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Oyun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Eğlenme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Barınma</w:t>
      </w:r>
    </w:p>
    <w:p w:rsidR="00C75641" w:rsidRDefault="00C75641" w:rsidP="0091147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92" style="position:absolute;margin-left:34.3pt;margin-top:26.4pt;width:50.25pt;height:23.45pt;z-index:251689472">
            <v:textbox>
              <w:txbxContent>
                <w:p w:rsidR="00C75641" w:rsidRDefault="00C75641">
                  <w:r>
                    <w:t>sinema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34.3pt;margin-top:26.4pt;width:190.05pt;height:66.95pt;z-index:251688448"/>
        </w:pict>
      </w:r>
      <w:r>
        <w:rPr>
          <w:rFonts w:ascii="Comic Sans MS" w:hAnsi="Comic Sans MS"/>
        </w:rPr>
        <w:t xml:space="preserve">12-               </w:t>
      </w:r>
    </w:p>
    <w:p w:rsidR="00C75641" w:rsidRDefault="00C75641" w:rsidP="0091147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94" style="position:absolute;margin-left:106.05pt;margin-top:11.1pt;width:47.7pt;height:23.45pt;z-index:251690496">
            <v:textbox>
              <w:txbxContent>
                <w:p w:rsidR="00C75641" w:rsidRDefault="00C75641">
                  <w:r>
                    <w:t>evimiz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5" style="position:absolute;margin-left:183pt;margin-top:11.1pt;width:41.35pt;height:23.45pt;z-index:251691520">
            <v:textbox>
              <w:txbxContent>
                <w:p w:rsidR="00C75641" w:rsidRDefault="00C75641">
                  <w:r>
                    <w:t>PTT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                             kuzey</w:t>
      </w:r>
    </w:p>
    <w:p w:rsidR="00C75641" w:rsidRDefault="00C75641" w:rsidP="0091147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96" style="position:absolute;margin-left:37.4pt;margin-top:39.25pt;width:41.35pt;height:23.45pt;z-index:251692544">
            <v:textbox>
              <w:txbxContent>
                <w:p w:rsidR="00C75641" w:rsidRDefault="00C75641">
                  <w:r>
                    <w:t>okul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7" style="position:absolute;margin-left:175.8pt;margin-top:39.25pt;width:48.55pt;height:23.45pt;z-index:251694592">
            <v:textbox>
              <w:txbxContent>
                <w:p w:rsidR="00C75641" w:rsidRDefault="00C75641">
                  <w:r>
                    <w:t>eczane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101.85pt;margin-top:39.25pt;width:41.35pt;height:23.45pt;z-index:251693568">
            <v:textbox>
              <w:txbxContent>
                <w:p w:rsidR="00C75641" w:rsidRDefault="00C75641">
                  <w:r>
                    <w:t>park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  Batı                                                                doğu </w:t>
      </w:r>
    </w:p>
    <w:p w:rsidR="00C75641" w:rsidRDefault="00C75641" w:rsidP="00911473">
      <w:pPr>
        <w:pStyle w:val="NoSpacing"/>
        <w:rPr>
          <w:rFonts w:ascii="Comic Sans MS" w:hAnsi="Comic Sans MS"/>
        </w:rPr>
      </w:pPr>
    </w:p>
    <w:p w:rsidR="00C75641" w:rsidRDefault="00C75641" w:rsidP="00911473">
      <w:pPr>
        <w:pStyle w:val="NoSpacing"/>
        <w:rPr>
          <w:rFonts w:ascii="Comic Sans MS" w:hAnsi="Comic Sans MS"/>
        </w:rPr>
      </w:pPr>
    </w:p>
    <w:p w:rsidR="00C75641" w:rsidRDefault="00C75641" w:rsidP="00911473">
      <w:pPr>
        <w:pStyle w:val="NoSpacing"/>
        <w:rPr>
          <w:rFonts w:ascii="Comic Sans MS" w:hAnsi="Comic Sans MS"/>
        </w:rPr>
      </w:pPr>
    </w:p>
    <w:p w:rsidR="00C75641" w:rsidRDefault="00C75641" w:rsidP="0091147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Güney</w:t>
      </w:r>
    </w:p>
    <w:p w:rsidR="00C75641" w:rsidRPr="002231DE" w:rsidRDefault="00C75641" w:rsidP="00911473">
      <w:pPr>
        <w:pStyle w:val="NoSpacing"/>
        <w:rPr>
          <w:rFonts w:ascii="Comic Sans MS" w:hAnsi="Comic Sans MS"/>
          <w:b/>
        </w:rPr>
      </w:pPr>
      <w:r w:rsidRPr="002231DE">
        <w:rPr>
          <w:rFonts w:ascii="Comic Sans MS" w:hAnsi="Comic Sans MS"/>
          <w:b/>
        </w:rPr>
        <w:t>Verilen krokiye göre aşağıdaki anlatımlardan  hangisi yanlıştır?</w:t>
      </w:r>
    </w:p>
    <w:p w:rsidR="00C75641" w:rsidRDefault="00C75641" w:rsidP="002231DE">
      <w:pPr>
        <w:pStyle w:val="NoSpacing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Evimiz parkın kuzeyindedir</w:t>
      </w:r>
      <w:r>
        <w:rPr>
          <w:rFonts w:ascii="Comic Sans MS" w:hAnsi="Comic Sans MS"/>
        </w:rPr>
        <w:tab/>
        <w:t xml:space="preserve">  B) Okul, eczanenin batısındadır.   C) Sinema  PTT nin doğusundadır.</w:t>
      </w:r>
    </w:p>
    <w:p w:rsidR="00C75641" w:rsidRDefault="00C75641" w:rsidP="002231D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13- I.Kutup yıldızı   II.Karınca yuvasının ağzındaki toprak yığını     III.Camilerin kapıları   IV.pusula</w:t>
      </w:r>
    </w:p>
    <w:p w:rsidR="00C75641" w:rsidRDefault="00C75641" w:rsidP="002231D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V. Ağaç yosunları</w:t>
      </w:r>
    </w:p>
    <w:p w:rsidR="00C75641" w:rsidRPr="002231DE" w:rsidRDefault="00C75641" w:rsidP="002231DE">
      <w:pPr>
        <w:pStyle w:val="NoSpacing"/>
        <w:rPr>
          <w:rFonts w:ascii="Comic Sans MS" w:hAnsi="Comic Sans MS"/>
          <w:b/>
        </w:rPr>
      </w:pPr>
      <w:r w:rsidRPr="002231DE">
        <w:rPr>
          <w:rFonts w:ascii="Comic Sans MS" w:hAnsi="Comic Sans MS"/>
          <w:b/>
        </w:rPr>
        <w:t>Yukarıdaki bilgilerde kuzeyi gösterenler hangileridir?</w:t>
      </w:r>
    </w:p>
    <w:p w:rsidR="00C75641" w:rsidRDefault="00C75641" w:rsidP="002231DE">
      <w:pPr>
        <w:pStyle w:val="NoSpacing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>1-2-3-4-5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1-2-4-5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2-3-4-5</w:t>
      </w:r>
    </w:p>
    <w:p w:rsidR="00C75641" w:rsidRDefault="00C75641" w:rsidP="002231D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14-Aşağıdakilerden hangisi temel ihtiyaçlarımızdan değildir?</w:t>
      </w:r>
    </w:p>
    <w:p w:rsidR="00C75641" w:rsidRDefault="00C75641" w:rsidP="00091EC2">
      <w:pPr>
        <w:pStyle w:val="NoSpacing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Kazak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Ekmek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Kitap</w:t>
      </w:r>
    </w:p>
    <w:p w:rsidR="00C75641" w:rsidRDefault="00C75641" w:rsidP="00091EC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15-Kemal, güneş doğarken sağ kolunu Güneş’e uzattı. Bu durumda Kemal’in arkası hangi yönü gösterir?</w:t>
      </w:r>
    </w:p>
    <w:p w:rsidR="00C75641" w:rsidRDefault="00C75641" w:rsidP="00091EC2">
      <w:pPr>
        <w:pStyle w:val="NoSpacing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Güneyi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batıyı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kuzeyi</w:t>
      </w:r>
    </w:p>
    <w:p w:rsidR="00C75641" w:rsidRDefault="00C75641" w:rsidP="00091EC2">
      <w:pPr>
        <w:pStyle w:val="NoSpacing"/>
        <w:rPr>
          <w:rFonts w:ascii="Comic Sans MS" w:hAnsi="Comic Sans MS"/>
        </w:rPr>
      </w:pPr>
      <w:hyperlink r:id="rId12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C75641" w:rsidRPr="000A084F" w:rsidRDefault="00C75641" w:rsidP="00091EC2">
      <w:pPr>
        <w:pStyle w:val="NoSpacing"/>
        <w:rPr>
          <w:rFonts w:ascii="Comic Sans MS" w:hAnsi="Comic Sans MS"/>
        </w:rPr>
      </w:pPr>
    </w:p>
    <w:sectPr w:rsidR="00C75641" w:rsidRPr="000A084F" w:rsidSect="00A11093">
      <w:pgSz w:w="11906" w:h="16838"/>
      <w:pgMar w:top="142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39D"/>
    <w:multiLevelType w:val="hybridMultilevel"/>
    <w:tmpl w:val="87AE9936"/>
    <w:lvl w:ilvl="0" w:tplc="3D8EF3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397670"/>
    <w:multiLevelType w:val="hybridMultilevel"/>
    <w:tmpl w:val="EE9090B6"/>
    <w:lvl w:ilvl="0" w:tplc="9FBC5E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63180B"/>
    <w:multiLevelType w:val="hybridMultilevel"/>
    <w:tmpl w:val="7554AB58"/>
    <w:lvl w:ilvl="0" w:tplc="103ABD22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5A35C34"/>
    <w:multiLevelType w:val="hybridMultilevel"/>
    <w:tmpl w:val="2DB855FC"/>
    <w:lvl w:ilvl="0" w:tplc="80DE24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487E19"/>
    <w:multiLevelType w:val="hybridMultilevel"/>
    <w:tmpl w:val="CD4428B2"/>
    <w:lvl w:ilvl="0" w:tplc="26A29D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AE50C3"/>
    <w:multiLevelType w:val="hybridMultilevel"/>
    <w:tmpl w:val="C5A85E38"/>
    <w:lvl w:ilvl="0" w:tplc="5FB876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E169B8"/>
    <w:multiLevelType w:val="hybridMultilevel"/>
    <w:tmpl w:val="B86EE60A"/>
    <w:lvl w:ilvl="0" w:tplc="1778C6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0720D6"/>
    <w:multiLevelType w:val="hybridMultilevel"/>
    <w:tmpl w:val="A3EAD288"/>
    <w:lvl w:ilvl="0" w:tplc="C742B5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EA6149"/>
    <w:multiLevelType w:val="hybridMultilevel"/>
    <w:tmpl w:val="C720B5F4"/>
    <w:lvl w:ilvl="0" w:tplc="3364FB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432537"/>
    <w:multiLevelType w:val="hybridMultilevel"/>
    <w:tmpl w:val="3A346026"/>
    <w:lvl w:ilvl="0" w:tplc="54AEF9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776519"/>
    <w:multiLevelType w:val="hybridMultilevel"/>
    <w:tmpl w:val="F31285C0"/>
    <w:lvl w:ilvl="0" w:tplc="2F0C29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E60E21"/>
    <w:multiLevelType w:val="hybridMultilevel"/>
    <w:tmpl w:val="ABB4B656"/>
    <w:lvl w:ilvl="0" w:tplc="17961D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FC20C6"/>
    <w:multiLevelType w:val="hybridMultilevel"/>
    <w:tmpl w:val="1EAE78BE"/>
    <w:lvl w:ilvl="0" w:tplc="77D23C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5B515E"/>
    <w:multiLevelType w:val="hybridMultilevel"/>
    <w:tmpl w:val="D954F638"/>
    <w:lvl w:ilvl="0" w:tplc="2AF434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945211"/>
    <w:multiLevelType w:val="hybridMultilevel"/>
    <w:tmpl w:val="6A4A2064"/>
    <w:lvl w:ilvl="0" w:tplc="C3FAC4E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3"/>
  </w:num>
  <w:num w:numId="5">
    <w:abstractNumId w:val="5"/>
  </w:num>
  <w:num w:numId="6">
    <w:abstractNumId w:val="7"/>
  </w:num>
  <w:num w:numId="7">
    <w:abstractNumId w:val="14"/>
  </w:num>
  <w:num w:numId="8">
    <w:abstractNumId w:val="2"/>
  </w:num>
  <w:num w:numId="9">
    <w:abstractNumId w:val="12"/>
  </w:num>
  <w:num w:numId="10">
    <w:abstractNumId w:val="8"/>
  </w:num>
  <w:num w:numId="11">
    <w:abstractNumId w:val="4"/>
  </w:num>
  <w:num w:numId="12">
    <w:abstractNumId w:val="6"/>
  </w:num>
  <w:num w:numId="13">
    <w:abstractNumId w:val="9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EB1"/>
    <w:rsid w:val="00030E3E"/>
    <w:rsid w:val="00091EC2"/>
    <w:rsid w:val="000A084F"/>
    <w:rsid w:val="000F64C4"/>
    <w:rsid w:val="001B414C"/>
    <w:rsid w:val="002231DE"/>
    <w:rsid w:val="0028486E"/>
    <w:rsid w:val="002D48DB"/>
    <w:rsid w:val="00306F36"/>
    <w:rsid w:val="003D611C"/>
    <w:rsid w:val="00415673"/>
    <w:rsid w:val="00432E16"/>
    <w:rsid w:val="004512F3"/>
    <w:rsid w:val="00554FCA"/>
    <w:rsid w:val="00636D83"/>
    <w:rsid w:val="00727EB1"/>
    <w:rsid w:val="007433CE"/>
    <w:rsid w:val="008A54F6"/>
    <w:rsid w:val="00911473"/>
    <w:rsid w:val="00976741"/>
    <w:rsid w:val="00A11093"/>
    <w:rsid w:val="00A90B1F"/>
    <w:rsid w:val="00AF3455"/>
    <w:rsid w:val="00B2639A"/>
    <w:rsid w:val="00C45F9F"/>
    <w:rsid w:val="00C755C9"/>
    <w:rsid w:val="00C75641"/>
    <w:rsid w:val="00C75E4C"/>
    <w:rsid w:val="00C91C9D"/>
    <w:rsid w:val="00CF2CA2"/>
    <w:rsid w:val="00D13470"/>
    <w:rsid w:val="00E45D26"/>
    <w:rsid w:val="00F11269"/>
    <w:rsid w:val="00F7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3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F2CA2"/>
    <w:rPr>
      <w:lang w:eastAsia="en-US"/>
    </w:rPr>
  </w:style>
  <w:style w:type="table" w:styleId="TableGrid">
    <w:name w:val="Table Grid"/>
    <w:basedOn w:val="TableNormal"/>
    <w:uiPriority w:val="99"/>
    <w:rsid w:val="00432E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4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5D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36D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43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3</Pages>
  <Words>710</Words>
  <Characters>4047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2012-12-04T17:00:00Z</dcterms:created>
  <dcterms:modified xsi:type="dcterms:W3CDTF">2012-12-16T18:44:00Z</dcterms:modified>
  <cp:category>www.sorubak.com</cp:category>
</cp:coreProperties>
</file>