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1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80"/>
        <w:gridCol w:w="6113"/>
      </w:tblGrid>
      <w:tr w:rsidR="004D4F96">
        <w:trPr>
          <w:trHeight w:val="294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D4F96" w:rsidRPr="00A357EF" w:rsidRDefault="004D4F96">
            <w:pPr>
              <w:pStyle w:val="Heading3"/>
              <w:framePr w:hSpace="0" w:wrap="auto" w:hAnchor="text" w:xAlign="left" w:yAlign="inline"/>
              <w:rPr>
                <w:sz w:val="28"/>
                <w:szCs w:val="28"/>
              </w:rPr>
            </w:pPr>
            <w:r w:rsidRPr="00A357EF">
              <w:rPr>
                <w:sz w:val="28"/>
                <w:szCs w:val="28"/>
              </w:rPr>
              <w:t>İçerik Düzeyi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4F96" w:rsidRPr="00A357EF" w:rsidRDefault="004D4F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HAYAT BİLGİSİ</w:t>
            </w:r>
          </w:p>
        </w:tc>
      </w:tr>
      <w:tr w:rsidR="004D4F96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D4F96" w:rsidRPr="00A357EF" w:rsidRDefault="004D4F96">
            <w:pPr>
              <w:rPr>
                <w:sz w:val="28"/>
                <w:szCs w:val="28"/>
              </w:rPr>
            </w:pPr>
            <w:r w:rsidRPr="00A357EF">
              <w:rPr>
                <w:b/>
                <w:bCs/>
                <w:sz w:val="28"/>
                <w:szCs w:val="28"/>
              </w:rPr>
              <w:t>Sınıf Düzeyi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4F96" w:rsidRPr="00A357EF" w:rsidRDefault="004D4F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357EF">
              <w:rPr>
                <w:sz w:val="28"/>
                <w:szCs w:val="28"/>
              </w:rPr>
              <w:t>. Sınıf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4D4F96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D4F96" w:rsidRPr="00A357EF" w:rsidRDefault="004D4F96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Tema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4F96" w:rsidRPr="00A357EF" w:rsidRDefault="004D4F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BENİM EŞSİZ YUVAM</w:t>
            </w:r>
          </w:p>
        </w:tc>
      </w:tr>
      <w:tr w:rsidR="004D4F96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D4F96" w:rsidRDefault="004D4F9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Kazanım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4F96" w:rsidRPr="00D90562" w:rsidRDefault="004D4F96" w:rsidP="0061298B">
            <w:pPr>
              <w:rPr>
                <w:sz w:val="22"/>
                <w:szCs w:val="22"/>
              </w:rPr>
            </w:pPr>
            <w:r w:rsidRPr="00DC1F24">
              <w:rPr>
                <w:sz w:val="28"/>
                <w:szCs w:val="28"/>
              </w:rPr>
              <w:t>B.3.1</w:t>
            </w:r>
            <w:r>
              <w:rPr>
                <w:sz w:val="28"/>
                <w:szCs w:val="28"/>
              </w:rPr>
              <w:t>6.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Farklı sosyal ve ekonomik gruplara mensup kişilerin bakış açılarının farklı olabileceğini kabul ederek bu kişilere ön yargısız davranır.</w:t>
            </w:r>
          </w:p>
        </w:tc>
      </w:tr>
      <w:tr w:rsidR="004D4F96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D4F96" w:rsidRPr="00A357EF" w:rsidRDefault="004D4F96">
            <w:pPr>
              <w:rPr>
                <w:sz w:val="28"/>
                <w:szCs w:val="28"/>
              </w:rPr>
            </w:pPr>
            <w:r w:rsidRPr="00A357EF">
              <w:rPr>
                <w:b/>
                <w:bCs/>
                <w:sz w:val="28"/>
                <w:szCs w:val="28"/>
              </w:rPr>
              <w:t>Beklenen Performans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4F96" w:rsidRPr="00A357EF" w:rsidRDefault="004D4F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Akıl yürütme, çıkarımda bulunma</w:t>
            </w:r>
          </w:p>
        </w:tc>
      </w:tr>
      <w:tr w:rsidR="004D4F96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D4F96" w:rsidRPr="00A357EF" w:rsidRDefault="004D4F96">
            <w:pPr>
              <w:rPr>
                <w:sz w:val="28"/>
                <w:szCs w:val="28"/>
              </w:rPr>
            </w:pPr>
            <w:r w:rsidRPr="00A357EF">
              <w:rPr>
                <w:b/>
                <w:bCs/>
                <w:sz w:val="28"/>
                <w:szCs w:val="28"/>
              </w:rPr>
              <w:t>Süre</w:t>
            </w:r>
            <w:r>
              <w:rPr>
                <w:b/>
                <w:bCs/>
                <w:sz w:val="28"/>
                <w:szCs w:val="28"/>
              </w:rPr>
              <w:t xml:space="preserve"> ve Tarih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4F96" w:rsidRPr="00A357EF" w:rsidRDefault="004D4F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dak.   20.02.2013</w:t>
            </w:r>
          </w:p>
        </w:tc>
      </w:tr>
      <w:tr w:rsidR="004D4F96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D4F96" w:rsidRPr="00A357EF" w:rsidRDefault="004D4F96">
            <w:pPr>
              <w:rPr>
                <w:sz w:val="28"/>
                <w:szCs w:val="28"/>
              </w:rPr>
            </w:pPr>
            <w:r w:rsidRPr="00A357EF">
              <w:rPr>
                <w:b/>
                <w:bCs/>
                <w:sz w:val="28"/>
                <w:szCs w:val="28"/>
              </w:rPr>
              <w:t>Puanlama Yöntemi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4F96" w:rsidRPr="00A357EF" w:rsidRDefault="004D4F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Dereceli Değerlendirme Formu</w:t>
            </w:r>
          </w:p>
        </w:tc>
      </w:tr>
      <w:tr w:rsidR="004D4F96">
        <w:tc>
          <w:tcPr>
            <w:tcW w:w="9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9CCFF"/>
          </w:tcPr>
          <w:p w:rsidR="004D4F96" w:rsidRDefault="004D4F96">
            <w:pPr>
              <w:pStyle w:val="Heading1"/>
              <w:rPr>
                <w:rFonts w:ascii="Arial" w:hAnsi="Arial" w:cs="Arial"/>
                <w:sz w:val="24"/>
                <w:szCs w:val="24"/>
              </w:rPr>
            </w:pPr>
          </w:p>
          <w:p w:rsidR="004D4F96" w:rsidRDefault="004D4F96">
            <w:pPr>
              <w:pStyle w:val="Heading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Göreviniz</w:t>
            </w:r>
          </w:p>
          <w:p w:rsidR="004D4F96" w:rsidRDefault="004D4F96">
            <w:pPr>
              <w:rPr>
                <w:rFonts w:ascii="Arial" w:hAnsi="Arial" w:cs="Arial"/>
              </w:rPr>
            </w:pPr>
          </w:p>
        </w:tc>
      </w:tr>
      <w:tr w:rsidR="004D4F96">
        <w:tc>
          <w:tcPr>
            <w:tcW w:w="95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4F96" w:rsidRDefault="004D4F96" w:rsidP="00D90562">
            <w:pPr>
              <w:tabs>
                <w:tab w:val="left" w:pos="42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Sizden, 20.02.2013 Çarşamba günü dağıtacağım çalışma kağıdında verilen tabloları incelemenizi ve bir sonuç çıkarmanızı istiyorum.</w:t>
            </w:r>
          </w:p>
          <w:p w:rsidR="004D4F96" w:rsidRDefault="004D4F96" w:rsidP="00D90562">
            <w:pPr>
              <w:tabs>
                <w:tab w:val="left" w:pos="42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Bunun için;</w:t>
            </w:r>
          </w:p>
          <w:p w:rsidR="004D4F96" w:rsidRDefault="004D4F96" w:rsidP="00D90562">
            <w:pPr>
              <w:numPr>
                <w:ilvl w:val="0"/>
                <w:numId w:val="41"/>
              </w:numPr>
              <w:tabs>
                <w:tab w:val="left" w:pos="42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1.tabloda yer alan Merve ve Murat’ın sosyal ve ekonomik durumlarını incelemelisiniz.</w:t>
            </w:r>
          </w:p>
          <w:p w:rsidR="004D4F96" w:rsidRDefault="004D4F96" w:rsidP="00D90562">
            <w:pPr>
              <w:numPr>
                <w:ilvl w:val="0"/>
                <w:numId w:val="41"/>
              </w:numPr>
              <w:tabs>
                <w:tab w:val="left" w:pos="42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Aynı zamanda 2. tabloda Merve ve Murat’ın fikirlerini anlamaya çalışmalısınız.</w:t>
            </w:r>
          </w:p>
          <w:p w:rsidR="004D4F96" w:rsidRDefault="004D4F96" w:rsidP="00D90562">
            <w:pPr>
              <w:numPr>
                <w:ilvl w:val="0"/>
                <w:numId w:val="41"/>
              </w:numPr>
              <w:tabs>
                <w:tab w:val="left" w:pos="42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Bu tabloları inceledikten sonra düşüncelerinizi belirtilen yerlere yazılı olarak belirtmelisiniz.</w:t>
            </w:r>
          </w:p>
          <w:p w:rsidR="004D4F96" w:rsidRPr="002B2438" w:rsidRDefault="004D4F96" w:rsidP="00E36036">
            <w:pPr>
              <w:tabs>
                <w:tab w:val="left" w:pos="4260"/>
              </w:tabs>
              <w:ind w:left="360"/>
              <w:rPr>
                <w:sz w:val="28"/>
                <w:szCs w:val="28"/>
              </w:rPr>
            </w:pPr>
          </w:p>
        </w:tc>
      </w:tr>
      <w:tr w:rsidR="004D4F96">
        <w:tc>
          <w:tcPr>
            <w:tcW w:w="9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9CCFF"/>
          </w:tcPr>
          <w:p w:rsidR="004D4F96" w:rsidRDefault="004D4F96">
            <w:pPr>
              <w:pStyle w:val="Heading2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4D4F96" w:rsidRDefault="004D4F96">
            <w:pPr>
              <w:pStyle w:val="Heading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Dikkat Etmeniz Gerekenler</w:t>
            </w:r>
          </w:p>
          <w:p w:rsidR="004D4F96" w:rsidRDefault="004D4F96">
            <w:pPr>
              <w:rPr>
                <w:rFonts w:ascii="Arial" w:hAnsi="Arial" w:cs="Arial"/>
              </w:rPr>
            </w:pPr>
          </w:p>
        </w:tc>
      </w:tr>
      <w:tr w:rsidR="004D4F96">
        <w:tc>
          <w:tcPr>
            <w:tcW w:w="95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4F96" w:rsidRDefault="004D4F96" w:rsidP="00321F8D">
            <w:pPr>
              <w:pStyle w:val="Stil1"/>
              <w:framePr w:hSpace="0" w:wrap="auto" w:hAnchor="text" w:xAlign="left" w:yAlign="inline"/>
              <w:numPr>
                <w:ilvl w:val="0"/>
                <w:numId w:val="38"/>
              </w:numPr>
            </w:pPr>
            <w:r>
              <w:t>Yazılarınızın düzgün ve okunaklı olmasına özen göstermelisiniz.</w:t>
            </w:r>
          </w:p>
          <w:p w:rsidR="004D4F96" w:rsidRDefault="004D4F96" w:rsidP="00321F8D">
            <w:pPr>
              <w:pStyle w:val="Stil1"/>
              <w:framePr w:hSpace="0" w:wrap="auto" w:hAnchor="text" w:xAlign="left" w:yAlign="inline"/>
              <w:numPr>
                <w:ilvl w:val="0"/>
                <w:numId w:val="38"/>
              </w:numPr>
            </w:pPr>
            <w:r>
              <w:t>Noktalama işaretlerine ve yazım kurallarına dikkat etmelisiniz.</w:t>
            </w:r>
          </w:p>
          <w:p w:rsidR="004D4F96" w:rsidRDefault="004D4F96" w:rsidP="00B52065">
            <w:pPr>
              <w:pStyle w:val="Stil1"/>
              <w:framePr w:hSpace="0" w:wrap="auto" w:hAnchor="text" w:xAlign="left" w:yAlign="inline"/>
            </w:pPr>
          </w:p>
        </w:tc>
      </w:tr>
    </w:tbl>
    <w:p w:rsidR="004D4F96" w:rsidRDefault="004D4F96"/>
    <w:p w:rsidR="004D4F96" w:rsidRDefault="004D4F96"/>
    <w:p w:rsidR="004D4F96" w:rsidRDefault="004D4F96" w:rsidP="00321F8D">
      <w:pPr>
        <w:jc w:val="center"/>
      </w:pPr>
      <w:r>
        <w:rPr>
          <w:b/>
          <w:bCs/>
          <w:sz w:val="28"/>
          <w:szCs w:val="28"/>
        </w:rPr>
        <w:t>PERFORMANS GÖREVİ</w:t>
      </w:r>
    </w:p>
    <w:p w:rsidR="004D4F96" w:rsidRDefault="004D4F96"/>
    <w:p w:rsidR="004D4F96" w:rsidRDefault="004D4F96"/>
    <w:p w:rsidR="004D4F96" w:rsidRDefault="004D4F96"/>
    <w:p w:rsidR="004D4F96" w:rsidRDefault="004D4F96">
      <w:pPr>
        <w:tabs>
          <w:tab w:val="left" w:pos="1875"/>
        </w:tabs>
      </w:pPr>
    </w:p>
    <w:p w:rsidR="004D4F96" w:rsidRDefault="004D4F96">
      <w:pPr>
        <w:tabs>
          <w:tab w:val="left" w:pos="1875"/>
        </w:tabs>
      </w:pPr>
    </w:p>
    <w:p w:rsidR="004D4F96" w:rsidRDefault="004D4F96">
      <w:pPr>
        <w:tabs>
          <w:tab w:val="left" w:pos="1875"/>
        </w:tabs>
      </w:pPr>
    </w:p>
    <w:p w:rsidR="004D4F96" w:rsidRDefault="004D4F96">
      <w:pPr>
        <w:tabs>
          <w:tab w:val="left" w:pos="1875"/>
        </w:tabs>
      </w:pPr>
    </w:p>
    <w:p w:rsidR="004D4F96" w:rsidRDefault="004D4F96">
      <w:pPr>
        <w:tabs>
          <w:tab w:val="left" w:pos="1875"/>
        </w:tabs>
      </w:pPr>
    </w:p>
    <w:p w:rsidR="004D4F96" w:rsidRDefault="004D4F96">
      <w:pPr>
        <w:tabs>
          <w:tab w:val="left" w:pos="1875"/>
        </w:tabs>
      </w:pPr>
    </w:p>
    <w:p w:rsidR="004D4F96" w:rsidRDefault="004D4F96">
      <w:pPr>
        <w:tabs>
          <w:tab w:val="left" w:pos="1875"/>
        </w:tabs>
      </w:pPr>
    </w:p>
    <w:p w:rsidR="004D4F96" w:rsidRPr="002B6551" w:rsidRDefault="004D4F96" w:rsidP="002B6551"/>
    <w:p w:rsidR="004D4F96" w:rsidRDefault="004D4F96" w:rsidP="007A1598">
      <w:pPr>
        <w:jc w:val="center"/>
        <w:rPr>
          <w:b/>
          <w:bCs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sz w:val="28"/>
          <w:szCs w:val="28"/>
        </w:rPr>
      </w:pPr>
    </w:p>
    <w:p w:rsidR="004D4F96" w:rsidRDefault="004D4F96" w:rsidP="00B51194">
      <w:pPr>
        <w:rPr>
          <w:b/>
          <w:bCs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sz w:val="28"/>
          <w:szCs w:val="28"/>
        </w:rPr>
      </w:pPr>
    </w:p>
    <w:p w:rsidR="004D4F96" w:rsidRDefault="004D4F96" w:rsidP="00AC04B4">
      <w:pPr>
        <w:rPr>
          <w:b/>
          <w:bCs/>
          <w:color w:val="000000"/>
          <w:sz w:val="28"/>
          <w:szCs w:val="28"/>
        </w:rPr>
      </w:pPr>
    </w:p>
    <w:p w:rsidR="004D4F96" w:rsidRDefault="004D4F96" w:rsidP="003D127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PERFORMANS DEĞERLENDİRME </w:t>
      </w:r>
      <w:r>
        <w:rPr>
          <w:b/>
          <w:bCs/>
          <w:color w:val="000000"/>
          <w:sz w:val="28"/>
          <w:szCs w:val="28"/>
        </w:rPr>
        <w:t>FORMU</w:t>
      </w:r>
    </w:p>
    <w:p w:rsidR="004D4F96" w:rsidRDefault="004D4F96" w:rsidP="007A1598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pPr w:leftFromText="141" w:rightFromText="141" w:vertAnchor="text" w:horzAnchor="margin" w:tblpXSpec="center" w:tblpY="119"/>
        <w:tblW w:w="8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75"/>
        <w:gridCol w:w="893"/>
        <w:gridCol w:w="1148"/>
        <w:gridCol w:w="724"/>
        <w:gridCol w:w="715"/>
        <w:gridCol w:w="844"/>
      </w:tblGrid>
      <w:tr w:rsidR="004D4F96">
        <w:trPr>
          <w:cantSplit/>
          <w:trHeight w:val="149"/>
        </w:trPr>
        <w:tc>
          <w:tcPr>
            <w:tcW w:w="4675" w:type="dxa"/>
            <w:vMerge w:val="restart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ADIM-SOYADIM:</w:t>
            </w:r>
          </w:p>
        </w:tc>
        <w:tc>
          <w:tcPr>
            <w:tcW w:w="893" w:type="dxa"/>
            <w:shd w:val="clear" w:color="auto" w:fill="CCCCCC"/>
          </w:tcPr>
          <w:p w:rsidR="004D4F96" w:rsidRDefault="004D4F96" w:rsidP="003D12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Zayıf</w:t>
            </w:r>
          </w:p>
        </w:tc>
        <w:tc>
          <w:tcPr>
            <w:tcW w:w="1148" w:type="dxa"/>
            <w:shd w:val="clear" w:color="auto" w:fill="CCCCCC"/>
          </w:tcPr>
          <w:p w:rsidR="004D4F96" w:rsidRDefault="004D4F96" w:rsidP="003D12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Kabul Edilebilir</w:t>
            </w:r>
          </w:p>
        </w:tc>
        <w:tc>
          <w:tcPr>
            <w:tcW w:w="724" w:type="dxa"/>
            <w:shd w:val="clear" w:color="auto" w:fill="CCCCCC"/>
          </w:tcPr>
          <w:p w:rsidR="004D4F96" w:rsidRDefault="004D4F96" w:rsidP="003D12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Orta</w:t>
            </w:r>
          </w:p>
        </w:tc>
        <w:tc>
          <w:tcPr>
            <w:tcW w:w="715" w:type="dxa"/>
            <w:shd w:val="clear" w:color="auto" w:fill="CCCCCC"/>
          </w:tcPr>
          <w:p w:rsidR="004D4F96" w:rsidRDefault="004D4F96" w:rsidP="003D12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İyi</w:t>
            </w:r>
          </w:p>
        </w:tc>
        <w:tc>
          <w:tcPr>
            <w:tcW w:w="844" w:type="dxa"/>
            <w:shd w:val="clear" w:color="auto" w:fill="CCCCCC"/>
          </w:tcPr>
          <w:p w:rsidR="004D4F96" w:rsidRDefault="004D4F96" w:rsidP="003D12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Çok İyi</w:t>
            </w:r>
          </w:p>
        </w:tc>
      </w:tr>
      <w:tr w:rsidR="004D4F96">
        <w:trPr>
          <w:cantSplit/>
          <w:trHeight w:val="149"/>
        </w:trPr>
        <w:tc>
          <w:tcPr>
            <w:tcW w:w="4675" w:type="dxa"/>
            <w:vMerge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CCCCCC"/>
          </w:tcPr>
          <w:p w:rsidR="004D4F96" w:rsidRDefault="004D4F96" w:rsidP="003D12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48" w:type="dxa"/>
            <w:shd w:val="clear" w:color="auto" w:fill="CCCCCC"/>
          </w:tcPr>
          <w:p w:rsidR="004D4F96" w:rsidRDefault="004D4F96" w:rsidP="003D12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24" w:type="dxa"/>
            <w:shd w:val="clear" w:color="auto" w:fill="CCCCCC"/>
          </w:tcPr>
          <w:p w:rsidR="004D4F96" w:rsidRDefault="004D4F96" w:rsidP="003D12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15" w:type="dxa"/>
            <w:shd w:val="clear" w:color="auto" w:fill="CCCCCC"/>
          </w:tcPr>
          <w:p w:rsidR="004D4F96" w:rsidRDefault="004D4F96" w:rsidP="003D12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44" w:type="dxa"/>
            <w:shd w:val="clear" w:color="auto" w:fill="CCCCCC"/>
          </w:tcPr>
          <w:p w:rsidR="004D4F96" w:rsidRDefault="004D4F96" w:rsidP="003D12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D4F96">
        <w:trPr>
          <w:cantSplit/>
          <w:trHeight w:val="233"/>
        </w:trPr>
        <w:tc>
          <w:tcPr>
            <w:tcW w:w="8999" w:type="dxa"/>
            <w:gridSpan w:val="6"/>
          </w:tcPr>
          <w:p w:rsidR="004D4F96" w:rsidRDefault="004D4F96" w:rsidP="003D1275">
            <w:pPr>
              <w:pStyle w:val="Heading9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PERFORMANSIN İÇERİĞİ</w:t>
            </w:r>
          </w:p>
        </w:tc>
      </w:tr>
      <w:tr w:rsidR="004D4F96">
        <w:trPr>
          <w:trHeight w:val="233"/>
        </w:trPr>
        <w:tc>
          <w:tcPr>
            <w:tcW w:w="4675" w:type="dxa"/>
          </w:tcPr>
          <w:p w:rsidR="004D4F96" w:rsidRDefault="004D4F96" w:rsidP="003D12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Tablodan sonuç çıkarma ve ifade etme</w:t>
            </w:r>
          </w:p>
        </w:tc>
        <w:tc>
          <w:tcPr>
            <w:tcW w:w="893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4D4F96" w:rsidRDefault="004D4F96" w:rsidP="003D1275">
            <w:pPr>
              <w:ind w:left="-790"/>
              <w:jc w:val="both"/>
              <w:rPr>
                <w:sz w:val="20"/>
                <w:szCs w:val="20"/>
              </w:rPr>
            </w:pPr>
          </w:p>
        </w:tc>
        <w:tc>
          <w:tcPr>
            <w:tcW w:w="724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</w:tr>
      <w:tr w:rsidR="004D4F96">
        <w:trPr>
          <w:trHeight w:val="233"/>
        </w:trPr>
        <w:tc>
          <w:tcPr>
            <w:tcW w:w="4675" w:type="dxa"/>
          </w:tcPr>
          <w:p w:rsidR="004D4F96" w:rsidRDefault="004D4F96" w:rsidP="003D12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İstenilen sonuca ulaşma</w:t>
            </w:r>
          </w:p>
        </w:tc>
        <w:tc>
          <w:tcPr>
            <w:tcW w:w="893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4D4F96" w:rsidRDefault="004D4F96" w:rsidP="003D1275">
            <w:pPr>
              <w:ind w:left="-790"/>
              <w:jc w:val="both"/>
              <w:rPr>
                <w:sz w:val="20"/>
                <w:szCs w:val="20"/>
              </w:rPr>
            </w:pPr>
          </w:p>
        </w:tc>
        <w:tc>
          <w:tcPr>
            <w:tcW w:w="724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</w:tr>
      <w:tr w:rsidR="004D4F96">
        <w:trPr>
          <w:trHeight w:val="233"/>
        </w:trPr>
        <w:tc>
          <w:tcPr>
            <w:tcW w:w="4675" w:type="dxa"/>
          </w:tcPr>
          <w:p w:rsidR="004D4F96" w:rsidRDefault="004D4F96" w:rsidP="003D12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Noktalama işaretlerine ve imla kurallarına dikkat etme</w:t>
            </w:r>
          </w:p>
        </w:tc>
        <w:tc>
          <w:tcPr>
            <w:tcW w:w="893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4D4F96" w:rsidRDefault="004D4F96" w:rsidP="003D1275">
            <w:pPr>
              <w:ind w:left="-790"/>
              <w:jc w:val="both"/>
              <w:rPr>
                <w:sz w:val="20"/>
                <w:szCs w:val="20"/>
              </w:rPr>
            </w:pPr>
          </w:p>
        </w:tc>
        <w:tc>
          <w:tcPr>
            <w:tcW w:w="724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</w:t>
            </w:r>
          </w:p>
        </w:tc>
      </w:tr>
      <w:tr w:rsidR="004D4F96">
        <w:trPr>
          <w:trHeight w:val="233"/>
        </w:trPr>
        <w:tc>
          <w:tcPr>
            <w:tcW w:w="4675" w:type="dxa"/>
          </w:tcPr>
          <w:p w:rsidR="004D4F96" w:rsidRDefault="004D4F96" w:rsidP="003D12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Yazının okunaklı ve düzgün olması</w:t>
            </w:r>
          </w:p>
        </w:tc>
        <w:tc>
          <w:tcPr>
            <w:tcW w:w="893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4D4F96" w:rsidRDefault="004D4F96" w:rsidP="003D1275">
            <w:pPr>
              <w:ind w:left="-790"/>
              <w:jc w:val="both"/>
              <w:rPr>
                <w:sz w:val="20"/>
                <w:szCs w:val="20"/>
              </w:rPr>
            </w:pPr>
          </w:p>
        </w:tc>
        <w:tc>
          <w:tcPr>
            <w:tcW w:w="724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</w:tr>
      <w:tr w:rsidR="004D4F96">
        <w:trPr>
          <w:trHeight w:val="248"/>
        </w:trPr>
        <w:tc>
          <w:tcPr>
            <w:tcW w:w="4675" w:type="dxa"/>
          </w:tcPr>
          <w:p w:rsidR="004D4F96" w:rsidRDefault="004D4F96" w:rsidP="003D1275">
            <w:pPr>
              <w:pStyle w:val="Heading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GENEL TOPLAM</w:t>
            </w:r>
          </w:p>
        </w:tc>
        <w:tc>
          <w:tcPr>
            <w:tcW w:w="893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4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4D4F96" w:rsidRDefault="004D4F96" w:rsidP="003D1275">
            <w:pPr>
              <w:jc w:val="both"/>
              <w:rPr>
                <w:sz w:val="20"/>
                <w:szCs w:val="20"/>
              </w:rPr>
            </w:pPr>
          </w:p>
        </w:tc>
      </w:tr>
    </w:tbl>
    <w:p w:rsidR="004D4F96" w:rsidRDefault="004D4F96" w:rsidP="007A1598">
      <w:pPr>
        <w:jc w:val="center"/>
        <w:rPr>
          <w:b/>
          <w:bCs/>
          <w:color w:val="000000"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color w:val="000000"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color w:val="000000"/>
          <w:sz w:val="28"/>
          <w:szCs w:val="28"/>
        </w:rPr>
      </w:pPr>
    </w:p>
    <w:p w:rsidR="004D4F96" w:rsidRDefault="004D4F96" w:rsidP="00E166B8">
      <w:pPr>
        <w:rPr>
          <w:b/>
          <w:bCs/>
          <w:color w:val="000000"/>
          <w:sz w:val="28"/>
          <w:szCs w:val="28"/>
        </w:rPr>
      </w:pPr>
    </w:p>
    <w:p w:rsidR="004D4F96" w:rsidRDefault="004D4F96" w:rsidP="00E166B8">
      <w:pPr>
        <w:rPr>
          <w:b/>
          <w:bCs/>
          <w:color w:val="000000"/>
          <w:sz w:val="28"/>
          <w:szCs w:val="28"/>
        </w:rPr>
      </w:pPr>
    </w:p>
    <w:p w:rsidR="004D4F96" w:rsidRDefault="004D4F96" w:rsidP="00E166B8">
      <w:pPr>
        <w:rPr>
          <w:b/>
          <w:bCs/>
          <w:color w:val="000000"/>
          <w:sz w:val="28"/>
          <w:szCs w:val="28"/>
        </w:rPr>
      </w:pPr>
    </w:p>
    <w:p w:rsidR="004D4F96" w:rsidRDefault="004D4F96" w:rsidP="00E166B8">
      <w:pPr>
        <w:rPr>
          <w:b/>
          <w:bCs/>
          <w:color w:val="000000"/>
          <w:sz w:val="28"/>
          <w:szCs w:val="28"/>
        </w:rPr>
      </w:pPr>
    </w:p>
    <w:p w:rsidR="004D4F96" w:rsidRDefault="004D4F96" w:rsidP="00E166B8">
      <w:pPr>
        <w:rPr>
          <w:b/>
          <w:bCs/>
          <w:color w:val="000000"/>
          <w:sz w:val="28"/>
          <w:szCs w:val="28"/>
        </w:rPr>
      </w:pPr>
    </w:p>
    <w:p w:rsidR="004D4F96" w:rsidRDefault="004D4F96" w:rsidP="00E166B8">
      <w:pPr>
        <w:rPr>
          <w:b/>
          <w:bCs/>
          <w:color w:val="000000"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color w:val="000000"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color w:val="000000"/>
          <w:sz w:val="28"/>
          <w:szCs w:val="28"/>
        </w:rPr>
      </w:pPr>
    </w:p>
    <w:p w:rsidR="004D4F96" w:rsidRDefault="004D4F96" w:rsidP="007A1598">
      <w:pPr>
        <w:jc w:val="center"/>
        <w:rPr>
          <w:b/>
          <w:bCs/>
          <w:color w:val="000000"/>
          <w:sz w:val="28"/>
          <w:szCs w:val="28"/>
        </w:rPr>
      </w:pPr>
    </w:p>
    <w:p w:rsidR="004D4F96" w:rsidRPr="00C306EE" w:rsidRDefault="004D4F96" w:rsidP="00C306EE">
      <w:r>
        <w:t xml:space="preserve">                               Öğrencinin aldığı toplam puan / Alması gereken toplam puan X 100=</w:t>
      </w:r>
    </w:p>
    <w:p w:rsidR="004D4F96" w:rsidRPr="00DF40BA" w:rsidRDefault="004D4F96" w:rsidP="00DF40BA">
      <w:pPr>
        <w:jc w:val="both"/>
      </w:pPr>
    </w:p>
    <w:p w:rsidR="004D4F96" w:rsidRPr="00E4767F" w:rsidRDefault="004D4F96" w:rsidP="002D02DC">
      <w:pPr>
        <w:jc w:val="center"/>
        <w:rPr>
          <w:rFonts w:ascii="Hand writing Mutlu" w:hAnsi="Hand writing Mutlu" w:cs="Hand writing Mutlu"/>
          <w:b/>
          <w:bCs/>
          <w:color w:val="000000"/>
        </w:rPr>
      </w:pPr>
      <w:r w:rsidRPr="00E4767F">
        <w:rPr>
          <w:rFonts w:ascii="Hand writing Mutlu" w:hAnsi="Hand writing Mutlu" w:cs="Hand writing Mutlu"/>
          <w:b/>
          <w:bCs/>
          <w:color w:val="000000"/>
        </w:rPr>
        <w:t>Çalışma Kağıdı</w:t>
      </w:r>
    </w:p>
    <w:p w:rsidR="004D4F96" w:rsidRPr="00E4767F" w:rsidRDefault="004D4F96" w:rsidP="00D76480">
      <w:pPr>
        <w:rPr>
          <w:rFonts w:ascii="Hand writing Mutlu" w:hAnsi="Hand writing Mutlu" w:cs="Hand writing Mutlu"/>
        </w:rPr>
      </w:pPr>
      <w:r w:rsidRPr="00E4767F">
        <w:rPr>
          <w:rFonts w:ascii="Hand writing Mutlu" w:hAnsi="Hand writing Mutlu" w:cs="Hand writing Mutlu"/>
        </w:rPr>
        <w:t xml:space="preserve">Adım-Soyadım: </w:t>
      </w:r>
      <w:r w:rsidRPr="00E4767F">
        <w:t>……………………</w:t>
      </w:r>
      <w:r w:rsidRPr="00E4767F">
        <w:rPr>
          <w:rFonts w:ascii="Hand writing Mutlu" w:hAnsi="Hand writing Mutlu" w:cs="Hand writing Mutlu"/>
        </w:rPr>
        <w:t>.</w:t>
      </w:r>
    </w:p>
    <w:tbl>
      <w:tblPr>
        <w:tblpPr w:leftFromText="141" w:rightFromText="141" w:vertAnchor="text" w:horzAnchor="margin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56"/>
        <w:gridCol w:w="5456"/>
      </w:tblGrid>
      <w:tr w:rsidR="004D4F96">
        <w:tc>
          <w:tcPr>
            <w:tcW w:w="5456" w:type="dxa"/>
          </w:tcPr>
          <w:p w:rsidR="004D4F96" w:rsidRPr="00C165A8" w:rsidRDefault="004D4F96" w:rsidP="00C165A8">
            <w:pPr>
              <w:jc w:val="center"/>
              <w:rPr>
                <w:rFonts w:ascii="Hand writing Mutlu" w:hAnsi="Hand writing Mutlu" w:cs="Hand writing Mutlu"/>
                <w:b/>
                <w:bCs/>
                <w:sz w:val="28"/>
                <w:szCs w:val="28"/>
              </w:rPr>
            </w:pPr>
            <w:r w:rsidRPr="00C165A8">
              <w:rPr>
                <w:rFonts w:ascii="Hand writing Mutlu" w:hAnsi="Hand writing Mutlu" w:cs="Hand writing Mutlu"/>
                <w:b/>
                <w:bCs/>
                <w:sz w:val="28"/>
                <w:szCs w:val="28"/>
              </w:rPr>
              <w:t>MERVE</w:t>
            </w:r>
          </w:p>
        </w:tc>
        <w:tc>
          <w:tcPr>
            <w:tcW w:w="5456" w:type="dxa"/>
          </w:tcPr>
          <w:p w:rsidR="004D4F96" w:rsidRPr="00C165A8" w:rsidRDefault="004D4F96" w:rsidP="00C165A8">
            <w:pPr>
              <w:jc w:val="center"/>
              <w:rPr>
                <w:rFonts w:ascii="Hand writing Mutlu" w:hAnsi="Hand writing Mutlu" w:cs="Hand writing Mutlu"/>
                <w:b/>
                <w:bCs/>
                <w:sz w:val="28"/>
                <w:szCs w:val="28"/>
              </w:rPr>
            </w:pPr>
            <w:r w:rsidRPr="00C165A8">
              <w:rPr>
                <w:rFonts w:ascii="Hand writing Mutlu" w:hAnsi="Hand writing Mutlu" w:cs="Hand writing Mutlu"/>
                <w:b/>
                <w:bCs/>
                <w:sz w:val="28"/>
                <w:szCs w:val="28"/>
              </w:rPr>
              <w:t>MURAT</w:t>
            </w:r>
          </w:p>
        </w:tc>
      </w:tr>
      <w:tr w:rsidR="004D4F96">
        <w:tc>
          <w:tcPr>
            <w:tcW w:w="5456" w:type="dxa"/>
          </w:tcPr>
          <w:p w:rsidR="004D4F96" w:rsidRPr="00C165A8" w:rsidRDefault="004D4F96" w:rsidP="00C165A8">
            <w:pPr>
              <w:jc w:val="both"/>
              <w:rPr>
                <w:rFonts w:ascii="Hand writing Mutlu" w:hAnsi="Hand writing Mutlu" w:cs="Hand writing Mutlu"/>
              </w:rPr>
            </w:pPr>
            <w:r w:rsidRPr="00C165A8">
              <w:rPr>
                <w:rFonts w:ascii="Hand writing Mutlu" w:hAnsi="Hand writing Mutlu" w:cs="Hand writing Mutlu"/>
              </w:rPr>
              <w:t>Ailesi ile hiç tatile çıkmadı.</w:t>
            </w:r>
          </w:p>
        </w:tc>
        <w:tc>
          <w:tcPr>
            <w:tcW w:w="5456" w:type="dxa"/>
          </w:tcPr>
          <w:p w:rsidR="004D4F96" w:rsidRPr="00C165A8" w:rsidRDefault="004D4F96" w:rsidP="00C165A8">
            <w:pPr>
              <w:rPr>
                <w:rFonts w:ascii="Hand writing Mutlu" w:hAnsi="Hand writing Mutlu" w:cs="Hand writing Mutlu"/>
              </w:rPr>
            </w:pPr>
            <w:r w:rsidRPr="00C165A8">
              <w:rPr>
                <w:rFonts w:ascii="Hand writing Mutlu" w:hAnsi="Hand writing Mutlu" w:cs="Hand writing Mutlu"/>
              </w:rPr>
              <w:t>Ailesi ile birlikte her yıl tatile gidiyor.</w:t>
            </w:r>
          </w:p>
        </w:tc>
      </w:tr>
      <w:tr w:rsidR="004D4F96">
        <w:tc>
          <w:tcPr>
            <w:tcW w:w="5456" w:type="dxa"/>
          </w:tcPr>
          <w:p w:rsidR="004D4F96" w:rsidRPr="00C165A8" w:rsidRDefault="004D4F96" w:rsidP="00C165A8">
            <w:pPr>
              <w:rPr>
                <w:rFonts w:ascii="Hand writing Mutlu" w:hAnsi="Hand writing Mutlu" w:cs="Hand writing Mutlu"/>
              </w:rPr>
            </w:pPr>
            <w:r w:rsidRPr="00C165A8">
              <w:rPr>
                <w:rFonts w:ascii="Hand writing Mutlu" w:hAnsi="Hand writing Mutlu" w:cs="Hand writing Mutlu"/>
              </w:rPr>
              <w:t>Ablasının küçülmüş kıyafetlerini giyiniyor.</w:t>
            </w:r>
          </w:p>
        </w:tc>
        <w:tc>
          <w:tcPr>
            <w:tcW w:w="5456" w:type="dxa"/>
          </w:tcPr>
          <w:p w:rsidR="004D4F96" w:rsidRPr="00C165A8" w:rsidRDefault="004D4F96" w:rsidP="00C165A8">
            <w:pPr>
              <w:rPr>
                <w:rFonts w:ascii="Hand writing Mutlu" w:hAnsi="Hand writing Mutlu" w:cs="Hand writing Mutlu"/>
              </w:rPr>
            </w:pPr>
            <w:r w:rsidRPr="00C165A8">
              <w:rPr>
                <w:rFonts w:ascii="Hand writing Mutlu" w:hAnsi="Hand writing Mutlu" w:cs="Hand writing Mutlu"/>
              </w:rPr>
              <w:t>İhtiyacı olduğu zaman kıyafet alınıyor.</w:t>
            </w:r>
          </w:p>
        </w:tc>
      </w:tr>
      <w:tr w:rsidR="004D4F96">
        <w:tc>
          <w:tcPr>
            <w:tcW w:w="5456" w:type="dxa"/>
          </w:tcPr>
          <w:p w:rsidR="004D4F96" w:rsidRPr="00C165A8" w:rsidRDefault="004D4F96" w:rsidP="00C165A8">
            <w:pPr>
              <w:rPr>
                <w:rFonts w:ascii="Hand writing Mutlu" w:hAnsi="Hand writing Mutlu" w:cs="Hand writing Mutlu"/>
              </w:rPr>
            </w:pPr>
            <w:r w:rsidRPr="00C165A8">
              <w:rPr>
                <w:rFonts w:ascii="Hand writing Mutlu" w:hAnsi="Hand writing Mutlu" w:cs="Hand writing Mutlu"/>
              </w:rPr>
              <w:t>Boya kalemleri yok.</w:t>
            </w:r>
          </w:p>
        </w:tc>
        <w:tc>
          <w:tcPr>
            <w:tcW w:w="5456" w:type="dxa"/>
          </w:tcPr>
          <w:p w:rsidR="004D4F96" w:rsidRPr="00C165A8" w:rsidRDefault="004D4F96" w:rsidP="00C165A8">
            <w:pPr>
              <w:rPr>
                <w:rFonts w:ascii="Hand writing Mutlu" w:hAnsi="Hand writing Mutlu" w:cs="Hand writing Mutlu"/>
              </w:rPr>
            </w:pPr>
            <w:r w:rsidRPr="00C165A8">
              <w:rPr>
                <w:rFonts w:ascii="Hand writing Mutlu" w:hAnsi="Hand writing Mutlu" w:cs="Hand writing Mutlu"/>
              </w:rPr>
              <w:t>2 kutu boya kalemi var.</w:t>
            </w:r>
          </w:p>
        </w:tc>
      </w:tr>
      <w:tr w:rsidR="004D4F96">
        <w:tc>
          <w:tcPr>
            <w:tcW w:w="5456" w:type="dxa"/>
          </w:tcPr>
          <w:p w:rsidR="004D4F96" w:rsidRPr="00C165A8" w:rsidRDefault="004D4F96" w:rsidP="00C165A8">
            <w:pPr>
              <w:rPr>
                <w:rFonts w:ascii="Hand writing Mutlu" w:hAnsi="Hand writing Mutlu" w:cs="Hand writing Mutlu"/>
              </w:rPr>
            </w:pPr>
            <w:r w:rsidRPr="00C165A8">
              <w:rPr>
                <w:rFonts w:ascii="Hand writing Mutlu" w:hAnsi="Hand writing Mutlu" w:cs="Hand writing Mutlu"/>
              </w:rPr>
              <w:t>Eski defterleri kullanıyor.</w:t>
            </w:r>
          </w:p>
        </w:tc>
        <w:tc>
          <w:tcPr>
            <w:tcW w:w="5456" w:type="dxa"/>
          </w:tcPr>
          <w:p w:rsidR="004D4F96" w:rsidRPr="00C165A8" w:rsidRDefault="004D4F96" w:rsidP="00C165A8">
            <w:pPr>
              <w:rPr>
                <w:rFonts w:ascii="Hand writing Mutlu" w:hAnsi="Hand writing Mutlu" w:cs="Hand writing Mutlu"/>
              </w:rPr>
            </w:pPr>
            <w:r w:rsidRPr="00C165A8">
              <w:rPr>
                <w:rFonts w:ascii="Hand writing Mutlu" w:hAnsi="Hand writing Mutlu" w:cs="Hand writing Mutlu"/>
              </w:rPr>
              <w:t xml:space="preserve">Yeni defter alındı. </w:t>
            </w:r>
          </w:p>
        </w:tc>
      </w:tr>
    </w:tbl>
    <w:p w:rsidR="004D4F96" w:rsidRDefault="004D4F96" w:rsidP="00C306EE">
      <w:pPr>
        <w:jc w:val="both"/>
        <w:rPr>
          <w:rFonts w:ascii="Hand writing Mutlu" w:hAnsi="Hand writing Mutlu" w:cs="Hand writing Mutlu"/>
          <w:sz w:val="28"/>
          <w:szCs w:val="28"/>
        </w:rPr>
      </w:pPr>
    </w:p>
    <w:p w:rsidR="004D4F96" w:rsidRPr="003166D6" w:rsidRDefault="004D4F96" w:rsidP="00C306EE">
      <w:pPr>
        <w:ind w:left="480"/>
        <w:jc w:val="both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1-Tabloyu okuyarak MERVE</w:t>
      </w:r>
      <w:r w:rsidRPr="001C3B11">
        <w:rPr>
          <w:rFonts w:ascii="Hand writing Mutlu" w:hAnsi="Hand writing Mutlu" w:cs="Hand writing Mutlu"/>
          <w:sz w:val="28"/>
          <w:szCs w:val="28"/>
        </w:rPr>
        <w:t xml:space="preserve"> ve </w:t>
      </w:r>
      <w:r>
        <w:rPr>
          <w:rFonts w:ascii="Hand writing Mutlu" w:hAnsi="Hand writing Mutlu" w:cs="Hand writing Mutlu"/>
          <w:sz w:val="28"/>
          <w:szCs w:val="28"/>
        </w:rPr>
        <w:t>MURAT’ın</w:t>
      </w:r>
      <w:r w:rsidRPr="001C3B11">
        <w:rPr>
          <w:rFonts w:ascii="Hand writing Mutlu" w:hAnsi="Hand writing Mutlu" w:cs="Hand writing Mutlu"/>
          <w:sz w:val="28"/>
          <w:szCs w:val="28"/>
        </w:rPr>
        <w:t xml:space="preserve"> ailelerinin ekonomik durumu </w:t>
      </w:r>
      <w:r w:rsidRPr="003166D6">
        <w:rPr>
          <w:rFonts w:ascii="Hand writing Mutlu" w:hAnsi="Hand writing Mutlu" w:cs="Hand writing Mutlu"/>
          <w:sz w:val="28"/>
          <w:szCs w:val="28"/>
        </w:rPr>
        <w:t xml:space="preserve">hakkında ne düşündüğünüzü yazın. </w:t>
      </w:r>
    </w:p>
    <w:tbl>
      <w:tblPr>
        <w:tblpPr w:leftFromText="141" w:rightFromText="141" w:vertAnchor="text" w:horzAnchor="margin" w:tblpY="14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56"/>
        <w:gridCol w:w="5456"/>
      </w:tblGrid>
      <w:tr w:rsidR="004D4F96">
        <w:tc>
          <w:tcPr>
            <w:tcW w:w="5456" w:type="dxa"/>
          </w:tcPr>
          <w:p w:rsidR="004D4F96" w:rsidRPr="00C165A8" w:rsidRDefault="004D4F96" w:rsidP="00C165A8">
            <w:pPr>
              <w:jc w:val="center"/>
              <w:rPr>
                <w:rFonts w:ascii="Hand writing Mutlu" w:hAnsi="Hand writing Mutlu" w:cs="Hand writing Mutlu"/>
                <w:b/>
                <w:bCs/>
                <w:sz w:val="28"/>
                <w:szCs w:val="28"/>
              </w:rPr>
            </w:pPr>
            <w:r w:rsidRPr="00C165A8">
              <w:rPr>
                <w:rFonts w:ascii="Hand writing Mutlu" w:hAnsi="Hand writing Mutlu" w:cs="Hand writing Mutlu"/>
                <w:b/>
                <w:bCs/>
                <w:sz w:val="28"/>
                <w:szCs w:val="28"/>
              </w:rPr>
              <w:t>MERVE</w:t>
            </w:r>
          </w:p>
        </w:tc>
        <w:tc>
          <w:tcPr>
            <w:tcW w:w="5456" w:type="dxa"/>
          </w:tcPr>
          <w:p w:rsidR="004D4F96" w:rsidRPr="00C165A8" w:rsidRDefault="004D4F96" w:rsidP="00C165A8">
            <w:pPr>
              <w:jc w:val="center"/>
              <w:rPr>
                <w:rFonts w:ascii="Hand writing Mutlu" w:hAnsi="Hand writing Mutlu" w:cs="Hand writing Mutlu"/>
                <w:b/>
                <w:bCs/>
                <w:sz w:val="28"/>
                <w:szCs w:val="28"/>
              </w:rPr>
            </w:pPr>
            <w:r w:rsidRPr="00C165A8">
              <w:rPr>
                <w:rFonts w:ascii="Hand writing Mutlu" w:hAnsi="Hand writing Mutlu" w:cs="Hand writing Mutlu"/>
                <w:b/>
                <w:bCs/>
                <w:sz w:val="28"/>
                <w:szCs w:val="28"/>
              </w:rPr>
              <w:t>MURAT</w:t>
            </w:r>
          </w:p>
        </w:tc>
      </w:tr>
      <w:tr w:rsidR="004D4F96">
        <w:tc>
          <w:tcPr>
            <w:tcW w:w="5456" w:type="dxa"/>
          </w:tcPr>
          <w:p w:rsidR="004D4F96" w:rsidRPr="00C165A8" w:rsidRDefault="004D4F96" w:rsidP="00C165A8">
            <w:pPr>
              <w:rPr>
                <w:rFonts w:ascii="Hand writing Mutlu" w:hAnsi="Hand writing Mutlu" w:cs="Hand writing Mutlu"/>
              </w:rPr>
            </w:pPr>
            <w:r w:rsidRPr="00C165A8">
              <w:rPr>
                <w:rFonts w:ascii="Hand writing Mutlu" w:hAnsi="Hand writing Mutlu" w:cs="Hand writing Mutlu"/>
              </w:rPr>
              <w:t>Okul bahçesine daha fazla çöp kutusunun konulması gerektiğini söylüyor.</w:t>
            </w:r>
          </w:p>
        </w:tc>
        <w:tc>
          <w:tcPr>
            <w:tcW w:w="5456" w:type="dxa"/>
          </w:tcPr>
          <w:p w:rsidR="004D4F96" w:rsidRPr="00C165A8" w:rsidRDefault="004D4F96" w:rsidP="00C165A8">
            <w:pPr>
              <w:rPr>
                <w:rFonts w:ascii="Hand writing Mutlu" w:hAnsi="Hand writing Mutlu" w:cs="Hand writing Mutlu"/>
              </w:rPr>
            </w:pPr>
            <w:r w:rsidRPr="00C165A8">
              <w:rPr>
                <w:rFonts w:ascii="Hand writing Mutlu" w:hAnsi="Hand writing Mutlu" w:cs="Hand writing Mutlu"/>
              </w:rPr>
              <w:t>Okuldaki öğrencilerin çevre konusunda daha fazla eğitilmesi gerektiğini düşünüyor.</w:t>
            </w:r>
          </w:p>
        </w:tc>
      </w:tr>
      <w:tr w:rsidR="004D4F96">
        <w:tc>
          <w:tcPr>
            <w:tcW w:w="5456" w:type="dxa"/>
          </w:tcPr>
          <w:p w:rsidR="004D4F96" w:rsidRPr="00C165A8" w:rsidRDefault="004D4F96" w:rsidP="00C165A8">
            <w:pPr>
              <w:rPr>
                <w:rFonts w:ascii="Hand writing Mutlu" w:hAnsi="Hand writing Mutlu" w:cs="Hand writing Mutlu"/>
              </w:rPr>
            </w:pPr>
            <w:r w:rsidRPr="00C165A8">
              <w:rPr>
                <w:rFonts w:ascii="Hand writing Mutlu" w:hAnsi="Hand writing Mutlu" w:cs="Hand writing Mutlu"/>
              </w:rPr>
              <w:t xml:space="preserve">Geri dönüşüm kutularının her sınıfta </w:t>
            </w:r>
          </w:p>
          <w:p w:rsidR="004D4F96" w:rsidRPr="00C165A8" w:rsidRDefault="004D4F96" w:rsidP="00C165A8">
            <w:pPr>
              <w:rPr>
                <w:rFonts w:ascii="Hand writing Mutlu" w:hAnsi="Hand writing Mutlu" w:cs="Hand writing Mutlu"/>
              </w:rPr>
            </w:pPr>
            <w:r w:rsidRPr="00C165A8">
              <w:rPr>
                <w:rFonts w:ascii="Hand writing Mutlu" w:hAnsi="Hand writing Mutlu" w:cs="Hand writing Mutlu"/>
              </w:rPr>
              <w:t>1 tane olmasının yeterli olacağını  düşünüyor.</w:t>
            </w:r>
          </w:p>
        </w:tc>
        <w:tc>
          <w:tcPr>
            <w:tcW w:w="5456" w:type="dxa"/>
          </w:tcPr>
          <w:p w:rsidR="004D4F96" w:rsidRPr="00C165A8" w:rsidRDefault="004D4F96" w:rsidP="00C165A8">
            <w:pPr>
              <w:rPr>
                <w:rFonts w:ascii="Hand writing Mutlu" w:hAnsi="Hand writing Mutlu" w:cs="Hand writing Mutlu"/>
              </w:rPr>
            </w:pPr>
            <w:r w:rsidRPr="00C165A8">
              <w:rPr>
                <w:rFonts w:ascii="Hand writing Mutlu" w:hAnsi="Hand writing Mutlu" w:cs="Hand writing Mutlu"/>
              </w:rPr>
              <w:t xml:space="preserve">Geri dönüşüm kutularının her sınıfta </w:t>
            </w:r>
          </w:p>
          <w:p w:rsidR="004D4F96" w:rsidRPr="00C165A8" w:rsidRDefault="004D4F96" w:rsidP="00C165A8">
            <w:pPr>
              <w:rPr>
                <w:rFonts w:ascii="Hand writing Mutlu" w:hAnsi="Hand writing Mutlu" w:cs="Hand writing Mutlu"/>
              </w:rPr>
            </w:pPr>
            <w:r w:rsidRPr="00C165A8">
              <w:rPr>
                <w:rFonts w:ascii="Hand writing Mutlu" w:hAnsi="Hand writing Mutlu" w:cs="Hand writing Mutlu"/>
              </w:rPr>
              <w:t>2 tane olması gerektiğini düşünüyor.</w:t>
            </w:r>
          </w:p>
        </w:tc>
      </w:tr>
      <w:tr w:rsidR="004D4F96">
        <w:tc>
          <w:tcPr>
            <w:tcW w:w="5456" w:type="dxa"/>
          </w:tcPr>
          <w:p w:rsidR="004D4F96" w:rsidRPr="00C165A8" w:rsidRDefault="004D4F96" w:rsidP="00C165A8">
            <w:pPr>
              <w:rPr>
                <w:rFonts w:ascii="Hand writing Mutlu" w:hAnsi="Hand writing Mutlu" w:cs="Hand writing Mutlu"/>
              </w:rPr>
            </w:pPr>
            <w:r w:rsidRPr="00C165A8">
              <w:rPr>
                <w:rFonts w:ascii="Hand writing Mutlu" w:hAnsi="Hand writing Mutlu" w:cs="Hand writing Mutlu"/>
              </w:rPr>
              <w:t>Çevreyi temiz tutanlara hediye olarak kitap verilmesi görüşünde.</w:t>
            </w:r>
          </w:p>
        </w:tc>
        <w:tc>
          <w:tcPr>
            <w:tcW w:w="5456" w:type="dxa"/>
          </w:tcPr>
          <w:p w:rsidR="004D4F96" w:rsidRPr="00C165A8" w:rsidRDefault="004D4F96" w:rsidP="00C165A8">
            <w:pPr>
              <w:rPr>
                <w:rFonts w:ascii="Hand writing Mutlu" w:hAnsi="Hand writing Mutlu" w:cs="Hand writing Mutlu"/>
              </w:rPr>
            </w:pPr>
            <w:r w:rsidRPr="00C165A8">
              <w:rPr>
                <w:rFonts w:ascii="Hand writing Mutlu" w:hAnsi="Hand writing Mutlu" w:cs="Hand writing Mutlu"/>
              </w:rPr>
              <w:t>Çevreyi temiz tutanlara onur belgesi verilmesinin daha iyi olacağını belirtiyor.</w:t>
            </w:r>
          </w:p>
        </w:tc>
      </w:tr>
    </w:tbl>
    <w:p w:rsidR="004D4F96" w:rsidRDefault="004D4F96" w:rsidP="002D02DC">
      <w:pPr>
        <w:spacing w:line="360" w:lineRule="auto"/>
        <w:ind w:left="748"/>
        <w:rPr>
          <w:sz w:val="28"/>
          <w:szCs w:val="28"/>
        </w:rPr>
      </w:pPr>
      <w:r w:rsidRPr="001C3B11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4D4F96" w:rsidRDefault="004D4F96" w:rsidP="002D02DC">
      <w:pPr>
        <w:spacing w:line="360" w:lineRule="auto"/>
        <w:ind w:left="748"/>
        <w:rPr>
          <w:sz w:val="28"/>
          <w:szCs w:val="28"/>
        </w:rPr>
      </w:pPr>
      <w:r w:rsidRPr="001C3B11">
        <w:rPr>
          <w:sz w:val="28"/>
          <w:szCs w:val="28"/>
        </w:rPr>
        <w:t>……………………………………………………………………………………………</w:t>
      </w:r>
    </w:p>
    <w:p w:rsidR="004D4F96" w:rsidRPr="001C3B11" w:rsidRDefault="004D4F96" w:rsidP="002D02DC">
      <w:pPr>
        <w:spacing w:line="360" w:lineRule="auto"/>
        <w:ind w:left="748"/>
        <w:rPr>
          <w:rFonts w:ascii="Hand writing Mutlu" w:hAnsi="Hand writing Mutlu" w:cs="Hand writing Mutlu"/>
        </w:rPr>
      </w:pPr>
    </w:p>
    <w:p w:rsidR="004D4F96" w:rsidRDefault="004D4F96" w:rsidP="003166D6">
      <w:pPr>
        <w:jc w:val="both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2-MERVE </w:t>
      </w:r>
      <w:r w:rsidRPr="001C3B11">
        <w:rPr>
          <w:rFonts w:ascii="Hand writing Mutlu" w:hAnsi="Hand writing Mutlu" w:cs="Hand writing Mutlu"/>
          <w:sz w:val="28"/>
          <w:szCs w:val="28"/>
        </w:rPr>
        <w:t xml:space="preserve">ve </w:t>
      </w:r>
      <w:r>
        <w:rPr>
          <w:rFonts w:ascii="Hand writing Mutlu" w:hAnsi="Hand writing Mutlu" w:cs="Hand writing Mutlu"/>
          <w:sz w:val="28"/>
          <w:szCs w:val="28"/>
        </w:rPr>
        <w:t>MURAT</w:t>
      </w:r>
      <w:r w:rsidRPr="001C3B11">
        <w:rPr>
          <w:sz w:val="28"/>
          <w:szCs w:val="28"/>
        </w:rPr>
        <w:t>’</w:t>
      </w:r>
      <w:r>
        <w:rPr>
          <w:rFonts w:ascii="Hand writing Mutlu" w:hAnsi="Hand writing Mutlu" w:cs="Hand writing Mutlu"/>
          <w:sz w:val="28"/>
          <w:szCs w:val="28"/>
        </w:rPr>
        <w:t>ı</w:t>
      </w:r>
      <w:r w:rsidRPr="001C3B11">
        <w:rPr>
          <w:rFonts w:ascii="Hand writing Mutlu" w:hAnsi="Hand writing Mutlu" w:cs="Hand writing Mutlu"/>
          <w:sz w:val="28"/>
          <w:szCs w:val="28"/>
        </w:rPr>
        <w:t xml:space="preserve">n çevre ile ilgili düşünceleri tabloda </w:t>
      </w:r>
    </w:p>
    <w:p w:rsidR="004D4F96" w:rsidRPr="001C3B11" w:rsidRDefault="004D4F96" w:rsidP="003166D6">
      <w:pPr>
        <w:jc w:val="both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  </w:t>
      </w:r>
      <w:r w:rsidRPr="001C3B11">
        <w:rPr>
          <w:rFonts w:ascii="Hand writing Mutlu" w:hAnsi="Hand writing Mutlu" w:cs="Hand writing Mutlu"/>
          <w:sz w:val="28"/>
          <w:szCs w:val="28"/>
        </w:rPr>
        <w:t>belirtilmiştir.</w:t>
      </w:r>
    </w:p>
    <w:p w:rsidR="004D4F96" w:rsidRPr="001C3B11" w:rsidRDefault="004D4F96" w:rsidP="003166D6">
      <w:pPr>
        <w:ind w:left="720"/>
        <w:jc w:val="both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Yazılanları </w:t>
      </w:r>
      <w:r w:rsidRPr="001C3B11">
        <w:rPr>
          <w:rFonts w:ascii="Hand writing Mutlu" w:hAnsi="Hand writing Mutlu" w:cs="Hand writing Mutlu"/>
          <w:sz w:val="28"/>
          <w:szCs w:val="28"/>
        </w:rPr>
        <w:t xml:space="preserve">karşılaştırarak, </w:t>
      </w:r>
      <w:r w:rsidRPr="00CA2E21">
        <w:rPr>
          <w:rFonts w:ascii="Hand writing Mutlu" w:hAnsi="Hand writing Mutlu" w:cs="Hand writing Mutlu"/>
          <w:sz w:val="28"/>
          <w:szCs w:val="28"/>
          <w:u w:val="single"/>
        </w:rPr>
        <w:t>ikisinin</w:t>
      </w:r>
      <w:r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CA2E21">
        <w:rPr>
          <w:rFonts w:ascii="Hand writing Mutlu" w:hAnsi="Hand writing Mutlu" w:cs="Hand writing Mutlu"/>
          <w:sz w:val="28"/>
          <w:szCs w:val="28"/>
        </w:rPr>
        <w:t>olaylara</w:t>
      </w:r>
      <w:r>
        <w:rPr>
          <w:rFonts w:ascii="Hand writing Mutlu" w:hAnsi="Hand writing Mutlu" w:cs="Hand writing Mutlu"/>
          <w:sz w:val="28"/>
          <w:szCs w:val="28"/>
        </w:rPr>
        <w:t xml:space="preserve"> bakış açıları </w:t>
      </w:r>
      <w:r w:rsidRPr="001C3B11">
        <w:rPr>
          <w:rFonts w:ascii="Hand writing Mutlu" w:hAnsi="Hand writing Mutlu" w:cs="Hand writing Mutlu"/>
          <w:sz w:val="28"/>
          <w:szCs w:val="28"/>
        </w:rPr>
        <w:t>hakkında neler söyleyebilirsin?</w:t>
      </w:r>
    </w:p>
    <w:p w:rsidR="004D4F96" w:rsidRDefault="004D4F96" w:rsidP="002D02DC">
      <w:pPr>
        <w:spacing w:line="360" w:lineRule="auto"/>
        <w:ind w:left="720"/>
        <w:rPr>
          <w:sz w:val="28"/>
          <w:szCs w:val="28"/>
        </w:rPr>
      </w:pPr>
      <w:r w:rsidRPr="001C3B11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D4F96" w:rsidRDefault="004D4F96" w:rsidP="003166D6">
      <w:pPr>
        <w:ind w:left="720"/>
        <w:jc w:val="both"/>
        <w:rPr>
          <w:rFonts w:ascii="Hand writing Mutlu" w:hAnsi="Hand writing Mutlu" w:cs="Hand writing Mutlu"/>
          <w:sz w:val="28"/>
          <w:szCs w:val="28"/>
        </w:rPr>
      </w:pPr>
    </w:p>
    <w:p w:rsidR="004D4F96" w:rsidRPr="001C3B11" w:rsidRDefault="004D4F96" w:rsidP="003166D6">
      <w:pPr>
        <w:ind w:left="720"/>
        <w:jc w:val="both"/>
        <w:rPr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3-Tablolara göre MERVE ve MURAT</w:t>
      </w:r>
      <w:r w:rsidRPr="001C3B11">
        <w:rPr>
          <w:rFonts w:ascii="Hand writing Mutlu" w:hAnsi="Hand writing Mutlu" w:cs="Hand writing Mutlu"/>
          <w:sz w:val="28"/>
          <w:szCs w:val="28"/>
        </w:rPr>
        <w:t xml:space="preserve"> hakkında bilgi edinebiliriz. Her şeye rağmen ikisi de birbirini çok seviyorlar ve de iyi anlaşıyorlar.</w:t>
      </w:r>
    </w:p>
    <w:p w:rsidR="004D4F96" w:rsidRDefault="004D4F96" w:rsidP="003166D6">
      <w:pPr>
        <w:jc w:val="both"/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    </w:t>
      </w:r>
      <w:r w:rsidRPr="001C3B11">
        <w:rPr>
          <w:rFonts w:ascii="Hand writing Mutlu" w:hAnsi="Hand writing Mutlu" w:cs="Hand writing Mutlu"/>
          <w:sz w:val="28"/>
          <w:szCs w:val="28"/>
        </w:rPr>
        <w:t>Buna göre, insanların diğer kişilerle olan ilişkilerinin</w:t>
      </w:r>
    </w:p>
    <w:p w:rsidR="004D4F96" w:rsidRPr="001C3B11" w:rsidRDefault="004D4F96" w:rsidP="003166D6">
      <w:pPr>
        <w:jc w:val="both"/>
        <w:rPr>
          <w:rFonts w:ascii="Hand writing Mutlu" w:hAnsi="Hand writing Mutlu" w:cs="Hand writing Mutlu"/>
          <w:sz w:val="28"/>
          <w:szCs w:val="28"/>
        </w:rPr>
      </w:pPr>
      <w:r w:rsidRPr="001C3B11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 xml:space="preserve">    </w:t>
      </w:r>
      <w:r w:rsidRPr="001C3B11">
        <w:rPr>
          <w:rFonts w:ascii="Hand writing Mutlu" w:hAnsi="Hand writing Mutlu" w:cs="Hand writing Mutlu"/>
          <w:sz w:val="28"/>
          <w:szCs w:val="28"/>
        </w:rPr>
        <w:t>nasıl olması</w:t>
      </w:r>
      <w:r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1C3B11">
        <w:rPr>
          <w:rFonts w:ascii="Hand writing Mutlu" w:hAnsi="Hand writing Mutlu" w:cs="Hand writing Mutlu"/>
          <w:sz w:val="28"/>
          <w:szCs w:val="28"/>
        </w:rPr>
        <w:t>gerektiği hakkındaki düşüncelerinizi yazın.</w:t>
      </w:r>
    </w:p>
    <w:p w:rsidR="004D4F96" w:rsidRPr="001C3B11" w:rsidRDefault="004D4F96" w:rsidP="001C3B11">
      <w:pPr>
        <w:spacing w:line="360" w:lineRule="auto"/>
        <w:ind w:firstLine="708"/>
        <w:rPr>
          <w:rFonts w:ascii="Hand writing Mutlu" w:hAnsi="Hand writing Mutlu" w:cs="Hand writing Mutlu"/>
          <w:sz w:val="28"/>
          <w:szCs w:val="28"/>
        </w:rPr>
      </w:pPr>
      <w:r w:rsidRPr="001C3B11">
        <w:rPr>
          <w:sz w:val="28"/>
          <w:szCs w:val="28"/>
        </w:rPr>
        <w:t>……………………………………………………………………………………………</w:t>
      </w:r>
    </w:p>
    <w:p w:rsidR="004D4F96" w:rsidRPr="001C3B11" w:rsidRDefault="004D4F96" w:rsidP="001C3B11">
      <w:pPr>
        <w:spacing w:line="360" w:lineRule="auto"/>
        <w:rPr>
          <w:rFonts w:ascii="Hand writing Mutlu" w:hAnsi="Hand writing Mutlu" w:cs="Hand writing Mutlu"/>
          <w:sz w:val="28"/>
          <w:szCs w:val="28"/>
        </w:rPr>
      </w:pPr>
      <w:r>
        <w:rPr>
          <w:sz w:val="28"/>
          <w:szCs w:val="28"/>
        </w:rPr>
        <w:t xml:space="preserve">         …………………………………………………………………………………………….</w:t>
      </w:r>
    </w:p>
    <w:p w:rsidR="004D4F96" w:rsidRDefault="004D4F96" w:rsidP="00004141">
      <w:pPr>
        <w:autoSpaceDE w:val="0"/>
        <w:autoSpaceDN w:val="0"/>
        <w:adjustRightInd w:val="0"/>
        <w:rPr>
          <w:rFonts w:ascii="Century Gothic" w:hAnsi="Century Gothic" w:cs="Century Gothic"/>
        </w:rPr>
      </w:pPr>
      <w:r w:rsidRPr="001C3B11">
        <w:rPr>
          <w:sz w:val="28"/>
          <w:szCs w:val="28"/>
        </w:rPr>
        <w:t>……………………………</w:t>
      </w:r>
      <w:r>
        <w:rPr>
          <w:sz w:val="28"/>
          <w:szCs w:val="28"/>
        </w:rPr>
        <w:t>…………………………………</w:t>
      </w:r>
      <w:hyperlink r:id="rId5" w:history="1">
        <w:r>
          <w:rPr>
            <w:rStyle w:val="Hyperlink"/>
            <w:rFonts w:ascii="Century Gothic" w:hAnsi="Century Gothic" w:cs="Century Gothic"/>
          </w:rPr>
          <w:t>www.sorubak.com</w:t>
        </w:r>
      </w:hyperlink>
      <w:r>
        <w:rPr>
          <w:rFonts w:ascii="Century Gothic" w:hAnsi="Century Gothic" w:cs="Century Gothic"/>
        </w:rPr>
        <w:t xml:space="preserve"> </w:t>
      </w:r>
    </w:p>
    <w:p w:rsidR="004D4F96" w:rsidRPr="001C3B11" w:rsidRDefault="004D4F96" w:rsidP="001C3B11">
      <w:pPr>
        <w:tabs>
          <w:tab w:val="left" w:pos="900"/>
        </w:tabs>
        <w:spacing w:line="360" w:lineRule="auto"/>
        <w:ind w:firstLine="708"/>
        <w:rPr>
          <w:rFonts w:ascii="Hand writing Mutlu" w:hAnsi="Hand writing Mutlu" w:cs="Hand writing Mutlu"/>
          <w:sz w:val="28"/>
          <w:szCs w:val="28"/>
        </w:rPr>
      </w:pPr>
      <w:r>
        <w:rPr>
          <w:sz w:val="28"/>
          <w:szCs w:val="28"/>
        </w:rPr>
        <w:t>…………………………</w:t>
      </w:r>
      <w:r>
        <w:rPr>
          <w:rFonts w:ascii="Hand writing Mutlu" w:hAnsi="Hand writing Mutlu" w:cs="Hand writing Mutlu"/>
          <w:sz w:val="28"/>
          <w:szCs w:val="28"/>
        </w:rPr>
        <w:t>..</w:t>
      </w:r>
    </w:p>
    <w:sectPr w:rsidR="004D4F96" w:rsidRPr="001C3B11" w:rsidSect="001C3B1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58EF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3BA17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4B85D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9927C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894E0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C73E18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602E2E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80F26C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3F3069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9ECD3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4B241A1"/>
    <w:multiLevelType w:val="hybridMultilevel"/>
    <w:tmpl w:val="18F49280"/>
    <w:lvl w:ilvl="0" w:tplc="BFA6B3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4EE42F5"/>
    <w:multiLevelType w:val="hybridMultilevel"/>
    <w:tmpl w:val="15BC1DEE"/>
    <w:lvl w:ilvl="0" w:tplc="0E88DD2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776439"/>
    <w:multiLevelType w:val="hybridMultilevel"/>
    <w:tmpl w:val="9EB6268C"/>
    <w:lvl w:ilvl="0" w:tplc="0B30851A">
      <w:start w:val="1"/>
      <w:numFmt w:val="decimal"/>
      <w:lvlText w:val="%1-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128F24E7"/>
    <w:multiLevelType w:val="hybridMultilevel"/>
    <w:tmpl w:val="F4B4515A"/>
    <w:lvl w:ilvl="0" w:tplc="9D68054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3060020"/>
    <w:multiLevelType w:val="hybridMultilevel"/>
    <w:tmpl w:val="9DE4A8A2"/>
    <w:lvl w:ilvl="0" w:tplc="298EA50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52D01A2"/>
    <w:multiLevelType w:val="hybridMultilevel"/>
    <w:tmpl w:val="97D8B81A"/>
    <w:lvl w:ilvl="0" w:tplc="933E55A2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169742AD"/>
    <w:multiLevelType w:val="hybridMultilevel"/>
    <w:tmpl w:val="61DA4C74"/>
    <w:lvl w:ilvl="0" w:tplc="623623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9131860"/>
    <w:multiLevelType w:val="hybridMultilevel"/>
    <w:tmpl w:val="E59C50BA"/>
    <w:lvl w:ilvl="0" w:tplc="692ADF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FAD5F1B"/>
    <w:multiLevelType w:val="hybridMultilevel"/>
    <w:tmpl w:val="5CDE40E8"/>
    <w:lvl w:ilvl="0" w:tplc="B1A6BC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B7580F"/>
    <w:multiLevelType w:val="hybridMultilevel"/>
    <w:tmpl w:val="184A2668"/>
    <w:lvl w:ilvl="0" w:tplc="066496D0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5502812"/>
    <w:multiLevelType w:val="hybridMultilevel"/>
    <w:tmpl w:val="D512A51A"/>
    <w:lvl w:ilvl="0" w:tplc="8F38D91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57375F1"/>
    <w:multiLevelType w:val="hybridMultilevel"/>
    <w:tmpl w:val="98E613A6"/>
    <w:lvl w:ilvl="0" w:tplc="F2345FE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D877BB"/>
    <w:multiLevelType w:val="hybridMultilevel"/>
    <w:tmpl w:val="483A6FB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27243D02"/>
    <w:multiLevelType w:val="hybridMultilevel"/>
    <w:tmpl w:val="1DC67966"/>
    <w:lvl w:ilvl="0" w:tplc="512C60E2">
      <w:start w:val="1"/>
      <w:numFmt w:val="decimal"/>
      <w:lvlText w:val="%1)"/>
      <w:lvlJc w:val="left"/>
      <w:pPr>
        <w:tabs>
          <w:tab w:val="num" w:pos="495"/>
        </w:tabs>
        <w:ind w:left="495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4">
    <w:nsid w:val="290E3DB3"/>
    <w:multiLevelType w:val="hybridMultilevel"/>
    <w:tmpl w:val="2DF2F1AC"/>
    <w:lvl w:ilvl="0" w:tplc="D3F28A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F290411"/>
    <w:multiLevelType w:val="hybridMultilevel"/>
    <w:tmpl w:val="59BCEB6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345970AF"/>
    <w:multiLevelType w:val="hybridMultilevel"/>
    <w:tmpl w:val="0E123470"/>
    <w:lvl w:ilvl="0" w:tplc="C0422A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2296C13"/>
    <w:multiLevelType w:val="hybridMultilevel"/>
    <w:tmpl w:val="972AC98E"/>
    <w:lvl w:ilvl="0" w:tplc="8C16AE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43E48C5"/>
    <w:multiLevelType w:val="hybridMultilevel"/>
    <w:tmpl w:val="623E38EE"/>
    <w:lvl w:ilvl="0" w:tplc="F87EC70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6514636"/>
    <w:multiLevelType w:val="hybridMultilevel"/>
    <w:tmpl w:val="97FC11F2"/>
    <w:lvl w:ilvl="0" w:tplc="47B452D2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E2068A7"/>
    <w:multiLevelType w:val="hybridMultilevel"/>
    <w:tmpl w:val="E0CC9CCE"/>
    <w:lvl w:ilvl="0" w:tplc="0464E49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06C7B6A"/>
    <w:multiLevelType w:val="hybridMultilevel"/>
    <w:tmpl w:val="0B4CC382"/>
    <w:lvl w:ilvl="0" w:tplc="5CB4C9E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3F2C73"/>
    <w:multiLevelType w:val="hybridMultilevel"/>
    <w:tmpl w:val="56F6859E"/>
    <w:lvl w:ilvl="0" w:tplc="15BE61D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8831DE"/>
    <w:multiLevelType w:val="hybridMultilevel"/>
    <w:tmpl w:val="A12801B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5C322AE3"/>
    <w:multiLevelType w:val="hybridMultilevel"/>
    <w:tmpl w:val="DCA43390"/>
    <w:lvl w:ilvl="0" w:tplc="F15CE236">
      <w:start w:val="1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CCD5FD4"/>
    <w:multiLevelType w:val="hybridMultilevel"/>
    <w:tmpl w:val="9258D8C8"/>
    <w:lvl w:ilvl="0" w:tplc="18D2A65C">
      <w:start w:val="1"/>
      <w:numFmt w:val="decimal"/>
      <w:lvlText w:val="%1-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6">
    <w:nsid w:val="6CD73FAC"/>
    <w:multiLevelType w:val="hybridMultilevel"/>
    <w:tmpl w:val="08D8BE22"/>
    <w:lvl w:ilvl="0" w:tplc="DB2835AE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B40E15BA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EF78EE"/>
    <w:multiLevelType w:val="hybridMultilevel"/>
    <w:tmpl w:val="BCD27756"/>
    <w:lvl w:ilvl="0" w:tplc="5218C7D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1E730F"/>
    <w:multiLevelType w:val="hybridMultilevel"/>
    <w:tmpl w:val="1E76F8B2"/>
    <w:lvl w:ilvl="0" w:tplc="3A0412B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0C48F1"/>
    <w:multiLevelType w:val="hybridMultilevel"/>
    <w:tmpl w:val="EC725208"/>
    <w:lvl w:ilvl="0" w:tplc="5CB4C9E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79308F1"/>
    <w:multiLevelType w:val="hybridMultilevel"/>
    <w:tmpl w:val="1C94C302"/>
    <w:lvl w:ilvl="0" w:tplc="411094D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7072ED"/>
    <w:multiLevelType w:val="hybridMultilevel"/>
    <w:tmpl w:val="DE085362"/>
    <w:lvl w:ilvl="0" w:tplc="3AA2B4CE">
      <w:start w:val="1"/>
      <w:numFmt w:val="decimal"/>
      <w:lvlText w:val="%1-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42">
    <w:nsid w:val="7DC53DA8"/>
    <w:multiLevelType w:val="hybridMultilevel"/>
    <w:tmpl w:val="B8C2892A"/>
    <w:lvl w:ilvl="0" w:tplc="181678E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EDE5FB5"/>
    <w:multiLevelType w:val="hybridMultilevel"/>
    <w:tmpl w:val="C38412F8"/>
    <w:lvl w:ilvl="0" w:tplc="DDD6DB9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15"/>
  </w:num>
  <w:num w:numId="4">
    <w:abstractNumId w:val="17"/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6"/>
  </w:num>
  <w:num w:numId="17">
    <w:abstractNumId w:val="41"/>
  </w:num>
  <w:num w:numId="18">
    <w:abstractNumId w:val="37"/>
  </w:num>
  <w:num w:numId="19">
    <w:abstractNumId w:val="26"/>
  </w:num>
  <w:num w:numId="20">
    <w:abstractNumId w:val="10"/>
  </w:num>
  <w:num w:numId="21">
    <w:abstractNumId w:val="30"/>
  </w:num>
  <w:num w:numId="22">
    <w:abstractNumId w:val="28"/>
  </w:num>
  <w:num w:numId="23">
    <w:abstractNumId w:val="32"/>
  </w:num>
  <w:num w:numId="24">
    <w:abstractNumId w:val="42"/>
  </w:num>
  <w:num w:numId="25">
    <w:abstractNumId w:val="11"/>
  </w:num>
  <w:num w:numId="26">
    <w:abstractNumId w:val="20"/>
  </w:num>
  <w:num w:numId="27">
    <w:abstractNumId w:val="27"/>
  </w:num>
  <w:num w:numId="28">
    <w:abstractNumId w:val="43"/>
  </w:num>
  <w:num w:numId="29">
    <w:abstractNumId w:val="12"/>
  </w:num>
  <w:num w:numId="30">
    <w:abstractNumId w:val="25"/>
  </w:num>
  <w:num w:numId="31">
    <w:abstractNumId w:val="33"/>
  </w:num>
  <w:num w:numId="32">
    <w:abstractNumId w:val="19"/>
  </w:num>
  <w:num w:numId="33">
    <w:abstractNumId w:val="21"/>
  </w:num>
  <w:num w:numId="34">
    <w:abstractNumId w:val="16"/>
  </w:num>
  <w:num w:numId="35">
    <w:abstractNumId w:val="14"/>
  </w:num>
  <w:num w:numId="36">
    <w:abstractNumId w:val="38"/>
  </w:num>
  <w:num w:numId="37">
    <w:abstractNumId w:val="40"/>
  </w:num>
  <w:num w:numId="38">
    <w:abstractNumId w:val="18"/>
  </w:num>
  <w:num w:numId="39">
    <w:abstractNumId w:val="29"/>
  </w:num>
  <w:num w:numId="40">
    <w:abstractNumId w:val="13"/>
  </w:num>
  <w:num w:numId="41">
    <w:abstractNumId w:val="39"/>
  </w:num>
  <w:num w:numId="42">
    <w:abstractNumId w:val="34"/>
  </w:num>
  <w:num w:numId="43">
    <w:abstractNumId w:val="31"/>
  </w:num>
  <w:num w:numId="44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drawingGridHorizontalSpacing w:val="181"/>
  <w:drawingGridVerticalSpacing w:val="181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2312"/>
    <w:rsid w:val="00004141"/>
    <w:rsid w:val="00032151"/>
    <w:rsid w:val="00041FE9"/>
    <w:rsid w:val="00080700"/>
    <w:rsid w:val="00082005"/>
    <w:rsid w:val="000C2223"/>
    <w:rsid w:val="000C337A"/>
    <w:rsid w:val="000D27E6"/>
    <w:rsid w:val="000E279C"/>
    <w:rsid w:val="000E393B"/>
    <w:rsid w:val="000F0A3D"/>
    <w:rsid w:val="00103525"/>
    <w:rsid w:val="00131E3F"/>
    <w:rsid w:val="001374AC"/>
    <w:rsid w:val="001605E7"/>
    <w:rsid w:val="0016105A"/>
    <w:rsid w:val="00173ED4"/>
    <w:rsid w:val="00175811"/>
    <w:rsid w:val="001A1E75"/>
    <w:rsid w:val="001A3530"/>
    <w:rsid w:val="001B1BE1"/>
    <w:rsid w:val="001B77AE"/>
    <w:rsid w:val="001C3B11"/>
    <w:rsid w:val="001F581B"/>
    <w:rsid w:val="0023765C"/>
    <w:rsid w:val="00245431"/>
    <w:rsid w:val="00260EE8"/>
    <w:rsid w:val="002649A0"/>
    <w:rsid w:val="00272D72"/>
    <w:rsid w:val="00273806"/>
    <w:rsid w:val="00291209"/>
    <w:rsid w:val="002942F0"/>
    <w:rsid w:val="002965F7"/>
    <w:rsid w:val="002A5EBB"/>
    <w:rsid w:val="002B2438"/>
    <w:rsid w:val="002B39C2"/>
    <w:rsid w:val="002B6551"/>
    <w:rsid w:val="002C3D8D"/>
    <w:rsid w:val="002C4EF2"/>
    <w:rsid w:val="002D02DC"/>
    <w:rsid w:val="002E1AEC"/>
    <w:rsid w:val="002E1F91"/>
    <w:rsid w:val="00300B55"/>
    <w:rsid w:val="0030567C"/>
    <w:rsid w:val="003166D6"/>
    <w:rsid w:val="00321F8D"/>
    <w:rsid w:val="00326460"/>
    <w:rsid w:val="00344633"/>
    <w:rsid w:val="00344975"/>
    <w:rsid w:val="00360821"/>
    <w:rsid w:val="003712B0"/>
    <w:rsid w:val="00372F1E"/>
    <w:rsid w:val="00394A75"/>
    <w:rsid w:val="003B2DF4"/>
    <w:rsid w:val="003C2287"/>
    <w:rsid w:val="003C3C10"/>
    <w:rsid w:val="003D1275"/>
    <w:rsid w:val="003E4132"/>
    <w:rsid w:val="003F3DCF"/>
    <w:rsid w:val="004020FA"/>
    <w:rsid w:val="00415648"/>
    <w:rsid w:val="0043510A"/>
    <w:rsid w:val="00445819"/>
    <w:rsid w:val="00485C67"/>
    <w:rsid w:val="004A64BD"/>
    <w:rsid w:val="004B516D"/>
    <w:rsid w:val="004D4F96"/>
    <w:rsid w:val="004D6C52"/>
    <w:rsid w:val="004E7180"/>
    <w:rsid w:val="004E79E1"/>
    <w:rsid w:val="005143AE"/>
    <w:rsid w:val="00523813"/>
    <w:rsid w:val="00523E97"/>
    <w:rsid w:val="005372A2"/>
    <w:rsid w:val="005436F8"/>
    <w:rsid w:val="00560254"/>
    <w:rsid w:val="00563029"/>
    <w:rsid w:val="00572656"/>
    <w:rsid w:val="00573941"/>
    <w:rsid w:val="005C13F7"/>
    <w:rsid w:val="005C780B"/>
    <w:rsid w:val="005D7C1D"/>
    <w:rsid w:val="005E516A"/>
    <w:rsid w:val="005F1D67"/>
    <w:rsid w:val="0061298B"/>
    <w:rsid w:val="006164FC"/>
    <w:rsid w:val="00622BBD"/>
    <w:rsid w:val="006259B6"/>
    <w:rsid w:val="00677D95"/>
    <w:rsid w:val="00684279"/>
    <w:rsid w:val="0068437B"/>
    <w:rsid w:val="00684836"/>
    <w:rsid w:val="006A4970"/>
    <w:rsid w:val="006B2312"/>
    <w:rsid w:val="006C31E2"/>
    <w:rsid w:val="006E1C6E"/>
    <w:rsid w:val="006E2F86"/>
    <w:rsid w:val="00703BD9"/>
    <w:rsid w:val="00721934"/>
    <w:rsid w:val="00775120"/>
    <w:rsid w:val="007956C9"/>
    <w:rsid w:val="007A1598"/>
    <w:rsid w:val="007B6D4D"/>
    <w:rsid w:val="007B79FE"/>
    <w:rsid w:val="007C28D5"/>
    <w:rsid w:val="007D308C"/>
    <w:rsid w:val="007D4A89"/>
    <w:rsid w:val="00822F81"/>
    <w:rsid w:val="00826603"/>
    <w:rsid w:val="008423C4"/>
    <w:rsid w:val="0084515F"/>
    <w:rsid w:val="008611E5"/>
    <w:rsid w:val="00876DE9"/>
    <w:rsid w:val="008A04C9"/>
    <w:rsid w:val="008B4E41"/>
    <w:rsid w:val="008C4BFF"/>
    <w:rsid w:val="008D3E01"/>
    <w:rsid w:val="008E7F8A"/>
    <w:rsid w:val="008F36BB"/>
    <w:rsid w:val="00903097"/>
    <w:rsid w:val="00910C64"/>
    <w:rsid w:val="009175F4"/>
    <w:rsid w:val="00932C9B"/>
    <w:rsid w:val="00940FA3"/>
    <w:rsid w:val="00941B4B"/>
    <w:rsid w:val="0094764F"/>
    <w:rsid w:val="0097214D"/>
    <w:rsid w:val="00981202"/>
    <w:rsid w:val="00981991"/>
    <w:rsid w:val="009B3B57"/>
    <w:rsid w:val="009C0BEB"/>
    <w:rsid w:val="009C7D88"/>
    <w:rsid w:val="009E797F"/>
    <w:rsid w:val="00A0035A"/>
    <w:rsid w:val="00A328BC"/>
    <w:rsid w:val="00A357EF"/>
    <w:rsid w:val="00A525A3"/>
    <w:rsid w:val="00A6328E"/>
    <w:rsid w:val="00A81A1F"/>
    <w:rsid w:val="00A83A41"/>
    <w:rsid w:val="00AC04B4"/>
    <w:rsid w:val="00B029BD"/>
    <w:rsid w:val="00B03332"/>
    <w:rsid w:val="00B16851"/>
    <w:rsid w:val="00B20375"/>
    <w:rsid w:val="00B37BBF"/>
    <w:rsid w:val="00B427AE"/>
    <w:rsid w:val="00B51194"/>
    <w:rsid w:val="00B52065"/>
    <w:rsid w:val="00B5400F"/>
    <w:rsid w:val="00B56F33"/>
    <w:rsid w:val="00B62285"/>
    <w:rsid w:val="00B63C2F"/>
    <w:rsid w:val="00B7762E"/>
    <w:rsid w:val="00B91704"/>
    <w:rsid w:val="00B970DC"/>
    <w:rsid w:val="00BA19AD"/>
    <w:rsid w:val="00BA1C70"/>
    <w:rsid w:val="00BA1F86"/>
    <w:rsid w:val="00BA6513"/>
    <w:rsid w:val="00BC726D"/>
    <w:rsid w:val="00BD37AB"/>
    <w:rsid w:val="00BE4A8E"/>
    <w:rsid w:val="00BF5A83"/>
    <w:rsid w:val="00C047BD"/>
    <w:rsid w:val="00C07099"/>
    <w:rsid w:val="00C158AE"/>
    <w:rsid w:val="00C165A8"/>
    <w:rsid w:val="00C27819"/>
    <w:rsid w:val="00C306EE"/>
    <w:rsid w:val="00C30CDB"/>
    <w:rsid w:val="00C42847"/>
    <w:rsid w:val="00C670C6"/>
    <w:rsid w:val="00C93750"/>
    <w:rsid w:val="00CA2E21"/>
    <w:rsid w:val="00CD0696"/>
    <w:rsid w:val="00CD2CA3"/>
    <w:rsid w:val="00D017DA"/>
    <w:rsid w:val="00D04B0C"/>
    <w:rsid w:val="00D11052"/>
    <w:rsid w:val="00D16FF1"/>
    <w:rsid w:val="00D17F16"/>
    <w:rsid w:val="00D313BC"/>
    <w:rsid w:val="00D47E7B"/>
    <w:rsid w:val="00D514D6"/>
    <w:rsid w:val="00D632A6"/>
    <w:rsid w:val="00D76480"/>
    <w:rsid w:val="00D7676C"/>
    <w:rsid w:val="00D90562"/>
    <w:rsid w:val="00D94F3B"/>
    <w:rsid w:val="00DA4F92"/>
    <w:rsid w:val="00DB30B6"/>
    <w:rsid w:val="00DC1F24"/>
    <w:rsid w:val="00DF0962"/>
    <w:rsid w:val="00DF40BA"/>
    <w:rsid w:val="00E103B2"/>
    <w:rsid w:val="00E166B8"/>
    <w:rsid w:val="00E167AC"/>
    <w:rsid w:val="00E17BE6"/>
    <w:rsid w:val="00E323A2"/>
    <w:rsid w:val="00E35D05"/>
    <w:rsid w:val="00E36036"/>
    <w:rsid w:val="00E405D7"/>
    <w:rsid w:val="00E4767F"/>
    <w:rsid w:val="00E50C4B"/>
    <w:rsid w:val="00E5232F"/>
    <w:rsid w:val="00E63FFE"/>
    <w:rsid w:val="00E81450"/>
    <w:rsid w:val="00EA4B7C"/>
    <w:rsid w:val="00EE196F"/>
    <w:rsid w:val="00EE2864"/>
    <w:rsid w:val="00EF1D79"/>
    <w:rsid w:val="00F0317A"/>
    <w:rsid w:val="00F06A10"/>
    <w:rsid w:val="00F2565E"/>
    <w:rsid w:val="00F41589"/>
    <w:rsid w:val="00F64F91"/>
    <w:rsid w:val="00F72B96"/>
    <w:rsid w:val="00F949F9"/>
    <w:rsid w:val="00FA3756"/>
    <w:rsid w:val="00FA57E8"/>
    <w:rsid w:val="00FA7CF2"/>
    <w:rsid w:val="00FC7DE7"/>
    <w:rsid w:val="00FD108A"/>
    <w:rsid w:val="00FE09E7"/>
    <w:rsid w:val="00FE3058"/>
    <w:rsid w:val="00FE6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86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2864"/>
    <w:pPr>
      <w:keepNext/>
      <w:jc w:val="center"/>
      <w:outlineLvl w:val="0"/>
    </w:pPr>
    <w:rPr>
      <w:rFonts w:eastAsia="Arial Unicode MS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2864"/>
    <w:pPr>
      <w:keepNext/>
      <w:jc w:val="center"/>
      <w:outlineLvl w:val="1"/>
    </w:pPr>
    <w:rPr>
      <w:rFonts w:eastAsia="Arial Unicode MS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2864"/>
    <w:pPr>
      <w:keepNext/>
      <w:framePr w:hSpace="141" w:wrap="notBeside" w:hAnchor="margin" w:xAlign="center" w:y="1279"/>
      <w:outlineLvl w:val="2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7A159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7A1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7A159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2312"/>
    <w:rPr>
      <w:rFonts w:eastAsia="Arial Unicode MS"/>
      <w:b/>
      <w:bCs/>
      <w:sz w:val="24"/>
      <w:szCs w:val="24"/>
      <w:lang w:val="tr-TR" w:eastAsia="tr-T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01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01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016A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016A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016A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uiPriority w:val="99"/>
    <w:rsid w:val="00EE2864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B2312"/>
    <w:rPr>
      <w:sz w:val="24"/>
      <w:szCs w:val="24"/>
      <w:lang w:val="tr-TR" w:eastAsia="tr-TR"/>
    </w:rPr>
  </w:style>
  <w:style w:type="paragraph" w:customStyle="1" w:styleId="Stil1">
    <w:name w:val="Stil1"/>
    <w:basedOn w:val="Normal"/>
    <w:link w:val="Stil1Char"/>
    <w:autoRedefine/>
    <w:uiPriority w:val="99"/>
    <w:rsid w:val="00CD2CA3"/>
    <w:pPr>
      <w:framePr w:hSpace="141" w:wrap="auto" w:hAnchor="margin" w:xAlign="center" w:y="1279"/>
      <w:tabs>
        <w:tab w:val="left" w:pos="1545"/>
      </w:tabs>
    </w:pPr>
    <w:rPr>
      <w:sz w:val="28"/>
      <w:szCs w:val="28"/>
    </w:rPr>
  </w:style>
  <w:style w:type="character" w:customStyle="1" w:styleId="Stil1Char">
    <w:name w:val="Stil1 Char"/>
    <w:basedOn w:val="DefaultParagraphFont"/>
    <w:link w:val="Stil1"/>
    <w:uiPriority w:val="99"/>
    <w:locked/>
    <w:rsid w:val="00CD2CA3"/>
    <w:rPr>
      <w:sz w:val="28"/>
      <w:szCs w:val="28"/>
      <w:lang w:val="tr-TR" w:eastAsia="tr-TR"/>
    </w:rPr>
  </w:style>
  <w:style w:type="paragraph" w:customStyle="1" w:styleId="Stil2">
    <w:name w:val="Stil2"/>
    <w:basedOn w:val="Stil1"/>
    <w:link w:val="Stil2Char"/>
    <w:uiPriority w:val="99"/>
    <w:rsid w:val="006B2312"/>
    <w:pPr>
      <w:framePr w:wrap="auto"/>
    </w:pPr>
  </w:style>
  <w:style w:type="character" w:customStyle="1" w:styleId="Stil2Char">
    <w:name w:val="Stil2 Char"/>
    <w:basedOn w:val="Stil1Char"/>
    <w:link w:val="Stil2"/>
    <w:uiPriority w:val="99"/>
    <w:locked/>
    <w:rsid w:val="00EA4B7C"/>
  </w:style>
  <w:style w:type="character" w:customStyle="1" w:styleId="Stil3">
    <w:name w:val="Stil3"/>
    <w:basedOn w:val="DefaultParagraphFont"/>
    <w:uiPriority w:val="99"/>
    <w:rsid w:val="00EA4B7C"/>
    <w:rPr>
      <w:rFonts w:ascii="Times New Roman" w:hAnsi="Times New Roman" w:cs="Times New Roman"/>
    </w:rPr>
  </w:style>
  <w:style w:type="paragraph" w:customStyle="1" w:styleId="Stil4">
    <w:name w:val="Stil4"/>
    <w:basedOn w:val="Stil1"/>
    <w:link w:val="Stil4Char"/>
    <w:uiPriority w:val="99"/>
    <w:rsid w:val="00EA4B7C"/>
    <w:pPr>
      <w:framePr w:wrap="auto"/>
    </w:pPr>
    <w:rPr>
      <w:rFonts w:ascii="Hand Center" w:hAnsi="Hand Center" w:cs="Hand Center"/>
    </w:rPr>
  </w:style>
  <w:style w:type="character" w:customStyle="1" w:styleId="Stil4Char">
    <w:name w:val="Stil4 Char"/>
    <w:basedOn w:val="Stil1Char"/>
    <w:link w:val="Stil4"/>
    <w:uiPriority w:val="99"/>
    <w:locked/>
    <w:rsid w:val="00EA4B7C"/>
    <w:rPr>
      <w:rFonts w:ascii="Hand Center" w:hAnsi="Hand Center" w:cs="Hand Center"/>
    </w:rPr>
  </w:style>
  <w:style w:type="paragraph" w:customStyle="1" w:styleId="Stil5">
    <w:name w:val="Stil5"/>
    <w:basedOn w:val="Stil1"/>
    <w:uiPriority w:val="99"/>
    <w:rsid w:val="00272D72"/>
    <w:pPr>
      <w:framePr w:wrap="auto"/>
    </w:pPr>
  </w:style>
  <w:style w:type="table" w:styleId="TableGrid">
    <w:name w:val="Table Grid"/>
    <w:basedOn w:val="TableNormal"/>
    <w:uiPriority w:val="99"/>
    <w:rsid w:val="006E2F8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041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3</Pages>
  <Words>470</Words>
  <Characters>2679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İçerik Düzeyi</dc:title>
  <dc:subject>www.sorubak.com</dc:subject>
  <dc:creator>xxxx</dc:creator>
  <cp:keywords>www.sorubak.com</cp:keywords>
  <dc:description>www.sorubak.com</dc:description>
  <cp:lastModifiedBy>EDANUR</cp:lastModifiedBy>
  <cp:revision>6</cp:revision>
  <dcterms:created xsi:type="dcterms:W3CDTF">2013-02-14T19:24:00Z</dcterms:created>
  <dcterms:modified xsi:type="dcterms:W3CDTF">2013-02-16T13:03:00Z</dcterms:modified>
  <cp:category>www.sorubak.com</cp:category>
  <cp:contentStatus>www.sorubak.com</cp:contentStatus>
</cp:coreProperties>
</file>