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E54" w:rsidRPr="00D555F5" w:rsidRDefault="00357E54" w:rsidP="00421449">
      <w:pPr>
        <w:pStyle w:val="NoSpacing"/>
        <w:jc w:val="center"/>
        <w:rPr>
          <w:sz w:val="16"/>
          <w:szCs w:val="16"/>
          <w:shd w:val="clear" w:color="auto" w:fill="B8CCE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1.35pt;margin-top:-37.7pt;width:551.25pt;height:35.5pt;z-index:-251671552">
            <v:textbox style="mso-next-textbox:#_x0000_s1026">
              <w:txbxContent>
                <w:p w:rsidR="00357E54" w:rsidRPr="00FE0A10" w:rsidRDefault="00357E54" w:rsidP="00656FBA">
                  <w:pPr>
                    <w:pStyle w:val="NoSpacing"/>
                    <w:jc w:val="center"/>
                  </w:pPr>
                  <w:r>
                    <w:t>3. Sınıflar</w:t>
                  </w:r>
                  <w:r w:rsidRPr="00FE0A10">
                    <w:t xml:space="preserve"> </w:t>
                  </w:r>
                  <w:r>
                    <w:tab/>
                  </w:r>
                  <w:r>
                    <w:tab/>
                    <w:t>Genel</w:t>
                  </w:r>
                  <w:r w:rsidRPr="00FE0A10">
                    <w:t xml:space="preserve"> Değerlendirme</w:t>
                  </w:r>
                  <w:r>
                    <w:t xml:space="preserve"> Sınavı</w:t>
                  </w:r>
                  <w:r w:rsidRPr="00FE0A10">
                    <w:t xml:space="preserve"> –</w:t>
                  </w:r>
                  <w:r>
                    <w:t xml:space="preserve"> 28</w:t>
                  </w:r>
                </w:p>
                <w:p w:rsidR="00357E54" w:rsidRPr="00FE0A10" w:rsidRDefault="00357E54" w:rsidP="00656FBA">
                  <w:pPr>
                    <w:pStyle w:val="NoSpacing"/>
                    <w:jc w:val="center"/>
                  </w:pPr>
                  <w:r w:rsidRPr="00FE0A10">
                    <w:t>Adım Soyadım:……………………………………………………………</w:t>
                  </w:r>
                  <w:r>
                    <w:t xml:space="preserve">      </w:t>
                  </w:r>
                  <w:r w:rsidRPr="00FE0A10">
                    <w:t>Okul Numaram:………………………………………………</w:t>
                  </w:r>
                </w:p>
              </w:txbxContent>
            </v:textbox>
          </v:shape>
        </w:pict>
      </w:r>
    </w:p>
    <w:p w:rsidR="00357E54" w:rsidRPr="00EB2DC6" w:rsidRDefault="00357E54" w:rsidP="001661FF">
      <w:pPr>
        <w:pStyle w:val="NoSpacing"/>
        <w:jc w:val="center"/>
        <w:rPr>
          <w:b/>
          <w:sz w:val="24"/>
          <w:szCs w:val="24"/>
          <w:u w:val="single"/>
          <w:shd w:val="clear" w:color="auto" w:fill="B8CCE4"/>
        </w:rPr>
      </w:pPr>
      <w:r w:rsidRPr="00EB2DC6">
        <w:rPr>
          <w:b/>
          <w:sz w:val="24"/>
          <w:szCs w:val="24"/>
          <w:highlight w:val="yellow"/>
          <w:u w:val="single"/>
          <w:shd w:val="clear" w:color="auto" w:fill="B8CCE4"/>
        </w:rPr>
        <w:t>H A Y A T      B İ L G İ S İ</w:t>
      </w:r>
    </w:p>
    <w:p w:rsidR="00357E54" w:rsidRPr="003B73E6" w:rsidRDefault="00357E54" w:rsidP="001661FF">
      <w:pPr>
        <w:pStyle w:val="NoSpacing"/>
        <w:jc w:val="center"/>
        <w:rPr>
          <w:b/>
          <w:sz w:val="16"/>
          <w:szCs w:val="16"/>
          <w:u w:val="single"/>
          <w:shd w:val="clear" w:color="auto" w:fill="B8CCE4"/>
        </w:rPr>
      </w:pPr>
    </w:p>
    <w:p w:rsidR="00357E54" w:rsidRPr="00DE76E2" w:rsidRDefault="00357E54" w:rsidP="005A5656">
      <w:pPr>
        <w:pStyle w:val="NoSpacing"/>
        <w:tabs>
          <w:tab w:val="left" w:pos="567"/>
        </w:tabs>
        <w:rPr>
          <w:rFonts w:ascii="Arial Narrow" w:hAnsi="Arial Narrow"/>
          <w:i/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1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DE76E2">
        <w:rPr>
          <w:rFonts w:ascii="Arial Narrow" w:hAnsi="Arial Narrow"/>
          <w:b/>
          <w:i/>
          <w:sz w:val="24"/>
          <w:szCs w:val="24"/>
        </w:rPr>
        <w:t>I.</w:t>
      </w:r>
      <w:r w:rsidRPr="00DE76E2">
        <w:rPr>
          <w:rFonts w:ascii="Arial Narrow" w:hAnsi="Arial Narrow"/>
          <w:i/>
          <w:sz w:val="24"/>
          <w:szCs w:val="24"/>
        </w:rPr>
        <w:t xml:space="preserve"> Dünya’mız güneş sistemindeki gezegenlerden birisidir.</w:t>
      </w:r>
    </w:p>
    <w:p w:rsidR="00357E54" w:rsidRPr="00DE76E2" w:rsidRDefault="00357E54" w:rsidP="005A5656">
      <w:pPr>
        <w:pStyle w:val="NoSpacing"/>
        <w:tabs>
          <w:tab w:val="left" w:pos="567"/>
        </w:tabs>
        <w:rPr>
          <w:rFonts w:ascii="Arial Narrow" w:hAnsi="Arial Narrow"/>
          <w:i/>
          <w:sz w:val="24"/>
          <w:szCs w:val="24"/>
        </w:rPr>
      </w:pPr>
      <w:r w:rsidRPr="00DE76E2">
        <w:rPr>
          <w:rFonts w:ascii="Arial Narrow" w:hAnsi="Arial Narrow"/>
          <w:b/>
          <w:i/>
          <w:sz w:val="24"/>
          <w:szCs w:val="24"/>
        </w:rPr>
        <w:tab/>
        <w:t>II.</w:t>
      </w:r>
      <w:r w:rsidRPr="00DE76E2">
        <w:rPr>
          <w:rFonts w:ascii="Arial Narrow" w:hAnsi="Arial Narrow"/>
          <w:i/>
          <w:sz w:val="24"/>
          <w:szCs w:val="24"/>
        </w:rPr>
        <w:t xml:space="preserve"> Dünya’mızdaki yaşamın kaynağı Güneş’tir.</w:t>
      </w:r>
    </w:p>
    <w:p w:rsidR="00357E54" w:rsidRPr="00DE76E2" w:rsidRDefault="00357E54" w:rsidP="005A5656">
      <w:pPr>
        <w:pStyle w:val="NoSpacing"/>
        <w:tabs>
          <w:tab w:val="left" w:pos="567"/>
        </w:tabs>
        <w:rPr>
          <w:rFonts w:ascii="Arial Narrow" w:hAnsi="Arial Narrow"/>
          <w:i/>
          <w:sz w:val="24"/>
          <w:szCs w:val="24"/>
        </w:rPr>
      </w:pPr>
      <w:r w:rsidRPr="00DE76E2">
        <w:rPr>
          <w:rFonts w:ascii="Arial Narrow" w:hAnsi="Arial Narrow"/>
          <w:b/>
          <w:i/>
          <w:sz w:val="24"/>
          <w:szCs w:val="24"/>
        </w:rPr>
        <w:tab/>
        <w:t>III.</w:t>
      </w:r>
      <w:r w:rsidRPr="00DE76E2">
        <w:rPr>
          <w:rFonts w:ascii="Arial Narrow" w:hAnsi="Arial Narrow"/>
          <w:i/>
          <w:sz w:val="24"/>
          <w:szCs w:val="24"/>
        </w:rPr>
        <w:t xml:space="preserve"> Dünya’mız, Ay’ın uydusudur.</w:t>
      </w:r>
    </w:p>
    <w:p w:rsidR="00357E54" w:rsidRPr="00DE76E2" w:rsidRDefault="00357E54" w:rsidP="005A5656">
      <w:pPr>
        <w:pStyle w:val="NoSpacing"/>
        <w:tabs>
          <w:tab w:val="left" w:pos="567"/>
        </w:tabs>
        <w:rPr>
          <w:rFonts w:ascii="Arial Narrow" w:hAnsi="Arial Narrow"/>
          <w:i/>
          <w:sz w:val="24"/>
          <w:szCs w:val="24"/>
        </w:rPr>
      </w:pPr>
      <w:r w:rsidRPr="00DE76E2">
        <w:rPr>
          <w:rFonts w:ascii="Arial Narrow" w:hAnsi="Arial Narrow"/>
          <w:i/>
          <w:sz w:val="24"/>
          <w:szCs w:val="24"/>
        </w:rPr>
        <w:tab/>
      </w:r>
      <w:r w:rsidRPr="00DE76E2">
        <w:rPr>
          <w:rFonts w:ascii="Arial Narrow" w:hAnsi="Arial Narrow"/>
          <w:b/>
          <w:i/>
          <w:sz w:val="24"/>
          <w:szCs w:val="24"/>
        </w:rPr>
        <w:t xml:space="preserve">IV. </w:t>
      </w:r>
      <w:r w:rsidRPr="00DE76E2">
        <w:rPr>
          <w:rFonts w:ascii="Arial Narrow" w:hAnsi="Arial Narrow"/>
          <w:i/>
          <w:sz w:val="24"/>
          <w:szCs w:val="24"/>
        </w:rPr>
        <w:t>Güneş, Dünya’mızın çevresinde döner.</w:t>
      </w:r>
    </w:p>
    <w:p w:rsidR="00357E54" w:rsidRPr="00DE76E2" w:rsidRDefault="00357E54" w:rsidP="005A5656">
      <w:pPr>
        <w:pStyle w:val="NoSpacing"/>
        <w:tabs>
          <w:tab w:val="left" w:pos="567"/>
        </w:tabs>
        <w:rPr>
          <w:rFonts w:ascii="Arial Narrow" w:hAnsi="Arial Narrow"/>
          <w:i/>
          <w:sz w:val="24"/>
          <w:szCs w:val="24"/>
        </w:rPr>
      </w:pPr>
      <w:r w:rsidRPr="00DE76E2">
        <w:rPr>
          <w:rFonts w:ascii="Arial Narrow" w:hAnsi="Arial Narrow"/>
          <w:b/>
          <w:i/>
          <w:sz w:val="24"/>
          <w:szCs w:val="24"/>
        </w:rPr>
        <w:tab/>
        <w:t xml:space="preserve">V. </w:t>
      </w:r>
      <w:r w:rsidRPr="00DE76E2">
        <w:rPr>
          <w:rFonts w:ascii="Arial Narrow" w:hAnsi="Arial Narrow"/>
          <w:i/>
          <w:sz w:val="24"/>
          <w:szCs w:val="24"/>
        </w:rPr>
        <w:t>Ay’ın tam bir daire şeklinde görüldüğü evresine dolunay denir.</w:t>
      </w:r>
    </w:p>
    <w:p w:rsidR="00357E54" w:rsidRPr="00DE76E2" w:rsidRDefault="00357E54" w:rsidP="00D555F5">
      <w:pPr>
        <w:pStyle w:val="NoSpacing"/>
        <w:tabs>
          <w:tab w:val="left" w:pos="709"/>
        </w:tabs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Yukarıdaki ifadelerden hangileri doğrudur?</w:t>
      </w:r>
    </w:p>
    <w:p w:rsidR="00357E54" w:rsidRPr="00EB2DC6" w:rsidRDefault="00357E54" w:rsidP="008D54F7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III ve IV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I, II ve V</w:t>
      </w:r>
    </w:p>
    <w:p w:rsidR="00357E54" w:rsidRPr="00EB2DC6" w:rsidRDefault="00357E54" w:rsidP="008D54F7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III, IV ve V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I, II ve III</w:t>
      </w:r>
    </w:p>
    <w:p w:rsidR="00357E54" w:rsidRPr="00EB2DC6" w:rsidRDefault="00357E54" w:rsidP="004E4137">
      <w:pPr>
        <w:pStyle w:val="NoSpacing"/>
        <w:tabs>
          <w:tab w:val="left" w:pos="426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57E54" w:rsidRDefault="00357E54" w:rsidP="00D905F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2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sz w:val="24"/>
          <w:szCs w:val="24"/>
        </w:rPr>
        <w:t xml:space="preserve"> </w:t>
      </w:r>
      <w:r w:rsidRPr="00D905FC">
        <w:rPr>
          <w:rFonts w:ascii="Arial Narrow" w:hAnsi="Arial Narrow"/>
          <w:i/>
          <w:sz w:val="24"/>
          <w:szCs w:val="24"/>
        </w:rPr>
        <w:t xml:space="preserve">……… , hem kendi çevresinde hem de Dünya’nın çevresinde döner. Dolayısıyla …………………….. de </w:t>
      </w:r>
      <w:r>
        <w:rPr>
          <w:rFonts w:ascii="Arial Narrow" w:hAnsi="Arial Narrow"/>
          <w:i/>
          <w:sz w:val="24"/>
          <w:szCs w:val="24"/>
        </w:rPr>
        <w:t xml:space="preserve">çevresinde </w:t>
      </w:r>
      <w:r w:rsidRPr="00D905FC">
        <w:rPr>
          <w:rFonts w:ascii="Arial Narrow" w:hAnsi="Arial Narrow"/>
          <w:i/>
          <w:sz w:val="24"/>
          <w:szCs w:val="24"/>
        </w:rPr>
        <w:t>dönmüş olur.</w:t>
      </w:r>
    </w:p>
    <w:p w:rsidR="00357E54" w:rsidRPr="00846887" w:rsidRDefault="00357E54" w:rsidP="00D905F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ab/>
        <w:t>Bu cümlelerdeki noktalı yerlere sırasıyla hangi seçenektekiler yazılmalıdır?</w:t>
      </w:r>
    </w:p>
    <w:p w:rsidR="00357E54" w:rsidRPr="00EB2DC6" w:rsidRDefault="00357E54" w:rsidP="003D30E2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Dünya, Güneş’in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Ay, kendisinin</w:t>
      </w:r>
    </w:p>
    <w:p w:rsidR="00357E54" w:rsidRPr="00EB2DC6" w:rsidRDefault="00357E54" w:rsidP="003D30E2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Güneş, Ay’ın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Ay, Güneş’in</w:t>
      </w:r>
    </w:p>
    <w:p w:rsidR="00357E54" w:rsidRPr="00EB2DC6" w:rsidRDefault="00357E54" w:rsidP="008051BC">
      <w:pPr>
        <w:pStyle w:val="NoSpacing"/>
        <w:rPr>
          <w:sz w:val="24"/>
          <w:szCs w:val="24"/>
        </w:rPr>
      </w:pPr>
    </w:p>
    <w:p w:rsidR="00357E54" w:rsidRPr="00EB2DC6" w:rsidRDefault="00357E54" w:rsidP="000A6507">
      <w:pPr>
        <w:pStyle w:val="NoSpacing"/>
        <w:tabs>
          <w:tab w:val="left" w:pos="426"/>
        </w:tabs>
        <w:rPr>
          <w:rFonts w:ascii="Arial Narrow" w:hAnsi="Arial Narrow"/>
          <w:b/>
          <w:i/>
          <w:sz w:val="24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48.35pt;margin-top:.9pt;width:189.8pt;height:94.35pt;z-index:251645952" adj="-1053,12878">
            <v:textbox style="mso-next-textbox:#_x0000_s1027">
              <w:txbxContent>
                <w:p w:rsidR="00357E54" w:rsidRPr="00C44126" w:rsidRDefault="00357E54" w:rsidP="00C44126">
                  <w:pPr>
                    <w:rPr>
                      <w:rFonts w:ascii="Arial Narrow" w:hAnsi="Arial Narrow"/>
                      <w:szCs w:val="22"/>
                    </w:rPr>
                  </w:pPr>
                  <w:r w:rsidRPr="00C44126">
                    <w:rPr>
                      <w:rFonts w:ascii="Arial Narrow" w:hAnsi="Arial Narrow"/>
                      <w:b/>
                    </w:rPr>
                    <w:t>(1)</w:t>
                  </w:r>
                  <w:r>
                    <w:rPr>
                      <w:rFonts w:ascii="Arial Narrow" w:hAnsi="Arial Narrow"/>
                      <w:szCs w:val="22"/>
                    </w:rPr>
                    <w:t xml:space="preserve"> Havalar iyice soğur, kar yağışı görülür. </w:t>
                  </w:r>
                  <w:r w:rsidRPr="00C44126">
                    <w:rPr>
                      <w:rFonts w:ascii="Arial Narrow" w:hAnsi="Arial Narrow"/>
                      <w:b/>
                      <w:szCs w:val="22"/>
                    </w:rPr>
                    <w:t>(2)</w:t>
                  </w:r>
                  <w:r>
                    <w:rPr>
                      <w:rFonts w:ascii="Arial Narrow" w:hAnsi="Arial Narrow"/>
                      <w:szCs w:val="22"/>
                    </w:rPr>
                    <w:t xml:space="preserve"> Bazı hayvanlar bu mevsimi uyuyarak geçirir. </w:t>
                  </w:r>
                  <w:r w:rsidRPr="00C44126">
                    <w:rPr>
                      <w:rFonts w:ascii="Arial Narrow" w:hAnsi="Arial Narrow"/>
                      <w:b/>
                      <w:szCs w:val="22"/>
                    </w:rPr>
                    <w:t>(3)</w:t>
                  </w:r>
                  <w:r>
                    <w:rPr>
                      <w:rFonts w:ascii="Arial Narrow" w:hAnsi="Arial Narrow"/>
                      <w:szCs w:val="22"/>
                    </w:rPr>
                    <w:t xml:space="preserve"> Kalın kazaklarımızı ve botlarımızı giyeriz. </w:t>
                  </w:r>
                  <w:r w:rsidRPr="00C44126">
                    <w:rPr>
                      <w:rFonts w:ascii="Arial Narrow" w:hAnsi="Arial Narrow"/>
                      <w:b/>
                      <w:szCs w:val="22"/>
                    </w:rPr>
                    <w:t>(4)</w:t>
                  </w:r>
                  <w:r>
                    <w:rPr>
                      <w:rFonts w:ascii="Arial Narrow" w:hAnsi="Arial Narrow"/>
                      <w:szCs w:val="22"/>
                    </w:rPr>
                    <w:t xml:space="preserve"> Ağaçlar yapraklarını bu mevsimde döker.</w:t>
                  </w:r>
                </w:p>
              </w:txbxContent>
            </v:textbox>
          </v:shape>
        </w:pict>
      </w: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3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</w:p>
    <w:p w:rsidR="00357E54" w:rsidRPr="00EB2DC6" w:rsidRDefault="00357E54" w:rsidP="007B7A8B">
      <w:pPr>
        <w:pStyle w:val="NoSpacing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8" type="#_x0000_t75" style="position:absolute;margin-left:-6.85pt;margin-top:10.6pt;width:51.5pt;height:67pt;flip:x;z-index:-251663360;visibility:visible">
            <v:imagedata r:id="rId7" o:title="" gain="57672f" blacklevel="9830f"/>
          </v:shape>
        </w:pict>
      </w:r>
    </w:p>
    <w:p w:rsidR="00357E54" w:rsidRPr="00EB2DC6" w:rsidRDefault="00357E54" w:rsidP="007B7A8B">
      <w:pPr>
        <w:pStyle w:val="NoSpacing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357E54" w:rsidRDefault="00357E54" w:rsidP="003D30E2">
      <w:pPr>
        <w:pStyle w:val="NoSpacing"/>
        <w:tabs>
          <w:tab w:val="left" w:pos="284"/>
          <w:tab w:val="left" w:pos="2552"/>
        </w:tabs>
        <w:rPr>
          <w:b/>
          <w:sz w:val="24"/>
          <w:szCs w:val="24"/>
        </w:rPr>
      </w:pPr>
    </w:p>
    <w:p w:rsidR="00357E54" w:rsidRDefault="00357E54" w:rsidP="003D30E2">
      <w:pPr>
        <w:pStyle w:val="NoSpacing"/>
        <w:tabs>
          <w:tab w:val="left" w:pos="284"/>
          <w:tab w:val="left" w:pos="2552"/>
        </w:tabs>
        <w:rPr>
          <w:b/>
          <w:sz w:val="24"/>
          <w:szCs w:val="24"/>
        </w:rPr>
      </w:pPr>
    </w:p>
    <w:p w:rsidR="00357E54" w:rsidRDefault="00357E54" w:rsidP="003D30E2">
      <w:pPr>
        <w:pStyle w:val="NoSpacing"/>
        <w:tabs>
          <w:tab w:val="left" w:pos="284"/>
          <w:tab w:val="left" w:pos="2552"/>
        </w:tabs>
        <w:rPr>
          <w:b/>
          <w:sz w:val="24"/>
          <w:szCs w:val="24"/>
        </w:rPr>
      </w:pPr>
    </w:p>
    <w:p w:rsidR="00357E54" w:rsidRDefault="00357E54" w:rsidP="003D30E2">
      <w:pPr>
        <w:pStyle w:val="NoSpacing"/>
        <w:tabs>
          <w:tab w:val="left" w:pos="284"/>
          <w:tab w:val="left" w:pos="2552"/>
        </w:tabs>
        <w:rPr>
          <w:b/>
          <w:sz w:val="24"/>
          <w:szCs w:val="24"/>
        </w:rPr>
      </w:pPr>
    </w:p>
    <w:p w:rsidR="00357E54" w:rsidRPr="00C44126" w:rsidRDefault="00357E54" w:rsidP="003D30E2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C44126">
        <w:rPr>
          <w:sz w:val="24"/>
          <w:szCs w:val="24"/>
        </w:rPr>
        <w:t xml:space="preserve">Fatma’nın ifadelerine göre hangi numaradaki cümle diğerleriyle aynı mevsime ait </w:t>
      </w:r>
      <w:r w:rsidRPr="004038B4">
        <w:rPr>
          <w:b/>
          <w:sz w:val="24"/>
          <w:szCs w:val="24"/>
          <w:u w:val="single"/>
        </w:rPr>
        <w:t>değildir</w:t>
      </w:r>
      <w:r w:rsidRPr="00C44126">
        <w:rPr>
          <w:sz w:val="24"/>
          <w:szCs w:val="24"/>
        </w:rPr>
        <w:t>?</w:t>
      </w:r>
    </w:p>
    <w:p w:rsidR="00357E54" w:rsidRPr="00EB2DC6" w:rsidRDefault="00357E54" w:rsidP="004038B4">
      <w:pPr>
        <w:pStyle w:val="NoSpacing"/>
        <w:tabs>
          <w:tab w:val="left" w:pos="284"/>
          <w:tab w:val="left" w:pos="1276"/>
          <w:tab w:val="left" w:pos="2552"/>
          <w:tab w:val="left" w:pos="3828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4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2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1</w:t>
      </w:r>
    </w:p>
    <w:p w:rsidR="00357E54" w:rsidRPr="00EB2DC6" w:rsidRDefault="00357E54" w:rsidP="007B7A8B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57E54" w:rsidRPr="00EB2DC6" w:rsidRDefault="00357E54" w:rsidP="00662466">
      <w:pPr>
        <w:pStyle w:val="NoSpacing"/>
        <w:tabs>
          <w:tab w:val="left" w:pos="709"/>
        </w:tabs>
        <w:rPr>
          <w:b/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4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Türkiye Cumhuriyeti’nin çağdaş bir ülke haline gelmesinde Atatürk’ün hangi kişilik özelliği etkili </w:t>
      </w:r>
      <w:r w:rsidRPr="004038B4">
        <w:rPr>
          <w:b/>
          <w:sz w:val="24"/>
          <w:szCs w:val="24"/>
          <w:u w:val="single"/>
        </w:rPr>
        <w:t>olmamıştır</w:t>
      </w:r>
      <w:r>
        <w:rPr>
          <w:sz w:val="24"/>
          <w:szCs w:val="24"/>
        </w:rPr>
        <w:t>?</w:t>
      </w:r>
    </w:p>
    <w:p w:rsidR="00357E54" w:rsidRDefault="00357E54" w:rsidP="007202BD">
      <w:pPr>
        <w:pStyle w:val="NoSpacing"/>
        <w:tabs>
          <w:tab w:val="left" w:pos="284"/>
          <w:tab w:val="left" w:pos="2552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Yenilikçi, ileri görüşlü bir lider olması.</w:t>
      </w:r>
    </w:p>
    <w:p w:rsidR="00357E54" w:rsidRPr="00EB2DC6" w:rsidRDefault="00357E54" w:rsidP="007202BD">
      <w:pPr>
        <w:pStyle w:val="NoSpacing"/>
        <w:tabs>
          <w:tab w:val="left" w:pos="284"/>
          <w:tab w:val="left" w:pos="2552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İnsan hak ve hürriyetlerine önem vermesi.</w:t>
      </w:r>
    </w:p>
    <w:p w:rsidR="00357E54" w:rsidRDefault="00357E54" w:rsidP="00F73B2A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Kahraman bir asker olması.</w:t>
      </w:r>
    </w:p>
    <w:p w:rsidR="00357E54" w:rsidRPr="00EB2DC6" w:rsidRDefault="00357E54" w:rsidP="00F73B2A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Bilime ve sanata önem vermesi.</w:t>
      </w:r>
    </w:p>
    <w:p w:rsidR="00357E54" w:rsidRPr="00EB2DC6" w:rsidRDefault="00357E54" w:rsidP="00612D04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57E54" w:rsidRPr="00EB2DC6" w:rsidRDefault="00357E54" w:rsidP="00C90761">
      <w:pPr>
        <w:pStyle w:val="NoSpacing"/>
        <w:tabs>
          <w:tab w:val="left" w:pos="426"/>
        </w:tabs>
        <w:rPr>
          <w:rFonts w:ascii="Arial Narrow" w:hAnsi="Arial Narrow"/>
          <w:b/>
          <w:sz w:val="24"/>
          <w:szCs w:val="24"/>
        </w:rPr>
      </w:pPr>
      <w:r>
        <w:rPr>
          <w:noProof/>
          <w:lang w:eastAsia="tr-TR"/>
        </w:rPr>
        <w:pict>
          <v:shape id="_x0000_s1029" type="#_x0000_t62" style="position:absolute;margin-left:9.15pt;margin-top:.45pt;width:159pt;height:52.4pt;z-index:-251666432" adj="23706,3401">
            <v:textbox style="mso-next-textbox:#_x0000_s1029">
              <w:txbxContent>
                <w:p w:rsidR="00357E54" w:rsidRPr="00FF317C" w:rsidRDefault="00357E54" w:rsidP="0005776F">
                  <w:pPr>
                    <w:rPr>
                      <w:rFonts w:ascii="Arial Narrow" w:hAnsi="Arial Narrow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Margarin ……. bir maddedir, ısıtılırsa …….. ve  ………</w:t>
                  </w:r>
                  <w:r>
                    <w:rPr>
                      <w:rFonts w:ascii="Arial Narrow" w:hAnsi="Arial Narrow"/>
                      <w:szCs w:val="22"/>
                    </w:rPr>
                    <w:t>.. hâle geçer.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" o:spid="_x0000_s1030" type="#_x0000_t75" style="position:absolute;margin-left:181.15pt;margin-top:6.45pt;width:50.3pt;height:47.5pt;z-index:-251662336;visibility:visible">
            <v:imagedata r:id="rId8" o:title=""/>
          </v:shape>
        </w:pict>
      </w: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5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sz w:val="24"/>
          <w:szCs w:val="24"/>
        </w:rPr>
        <w:t xml:space="preserve"> </w:t>
      </w:r>
    </w:p>
    <w:p w:rsidR="00357E54" w:rsidRPr="00EB2DC6" w:rsidRDefault="00357E54" w:rsidP="00C90761">
      <w:pPr>
        <w:pStyle w:val="NoSpacing"/>
        <w:tabs>
          <w:tab w:val="left" w:pos="426"/>
        </w:tabs>
        <w:rPr>
          <w:rFonts w:ascii="Arial Narrow" w:hAnsi="Arial Narrow"/>
          <w:b/>
          <w:sz w:val="24"/>
          <w:szCs w:val="24"/>
        </w:rPr>
      </w:pPr>
    </w:p>
    <w:p w:rsidR="00357E54" w:rsidRPr="00EB2DC6" w:rsidRDefault="00357E54" w:rsidP="008F68C0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57E54" w:rsidRDefault="00357E54" w:rsidP="00221311">
      <w:pPr>
        <w:pStyle w:val="NoSpacing"/>
        <w:tabs>
          <w:tab w:val="left" w:pos="284"/>
          <w:tab w:val="left" w:pos="2552"/>
          <w:tab w:val="left" w:pos="3402"/>
        </w:tabs>
        <w:rPr>
          <w:b/>
          <w:sz w:val="24"/>
          <w:szCs w:val="24"/>
        </w:rPr>
      </w:pPr>
    </w:p>
    <w:p w:rsidR="00357E54" w:rsidRPr="005A5656" w:rsidRDefault="00357E54" w:rsidP="00221311">
      <w:pPr>
        <w:pStyle w:val="NoSpacing"/>
        <w:tabs>
          <w:tab w:val="left" w:pos="284"/>
          <w:tab w:val="left" w:pos="2552"/>
          <w:tab w:val="left" w:pos="3402"/>
        </w:tabs>
        <w:rPr>
          <w:sz w:val="24"/>
          <w:szCs w:val="24"/>
        </w:rPr>
      </w:pPr>
      <w:r w:rsidRPr="005A5656">
        <w:rPr>
          <w:sz w:val="24"/>
          <w:szCs w:val="24"/>
        </w:rPr>
        <w:t>Boş bırakılan yerlere sırasıyla hangileri yazılmalıdır?</w:t>
      </w:r>
    </w:p>
    <w:p w:rsidR="00357E54" w:rsidRPr="00356BB8" w:rsidRDefault="00357E54" w:rsidP="00DD4DF8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 xml:space="preserve">sıvı – donar – katı 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B) </w:t>
      </w:r>
      <w:r>
        <w:rPr>
          <w:sz w:val="24"/>
          <w:szCs w:val="24"/>
        </w:rPr>
        <w:t xml:space="preserve">sıvı – buharlaşır – gaz </w:t>
      </w:r>
    </w:p>
    <w:p w:rsidR="00357E54" w:rsidRPr="00356BB8" w:rsidRDefault="00357E54" w:rsidP="00DD4DF8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 xml:space="preserve">katı – donar – sıvı 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 xml:space="preserve">katı – erir – sıvı </w:t>
      </w:r>
    </w:p>
    <w:p w:rsidR="00357E54" w:rsidRPr="00EB2DC6" w:rsidRDefault="00357E54" w:rsidP="00E4264B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57E54" w:rsidRPr="00EB2DC6" w:rsidRDefault="00357E54" w:rsidP="007202BD">
      <w:pPr>
        <w:pStyle w:val="NoSpacing"/>
        <w:tabs>
          <w:tab w:val="left" w:pos="709"/>
        </w:tabs>
        <w:rPr>
          <w:rFonts w:cs="Calibri"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6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Gecelerin en uzun sürdüğü mevsim hangisidir?</w:t>
      </w:r>
    </w:p>
    <w:p w:rsidR="00357E54" w:rsidRPr="00EB2DC6" w:rsidRDefault="00357E54" w:rsidP="007202BD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kış mevsimi</w:t>
      </w:r>
      <w:r w:rsidRPr="00EB2DC6"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B) </w:t>
      </w:r>
      <w:r>
        <w:rPr>
          <w:sz w:val="24"/>
          <w:szCs w:val="24"/>
        </w:rPr>
        <w:t>yaz mevsimi</w:t>
      </w:r>
    </w:p>
    <w:p w:rsidR="00357E54" w:rsidRDefault="00357E54" w:rsidP="007202BD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ilkbahar mevsimi</w:t>
      </w:r>
      <w:r w:rsidRPr="00EB2DC6"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sonbahar mevsimi</w:t>
      </w:r>
    </w:p>
    <w:p w:rsidR="00357E54" w:rsidRPr="00EB2DC6" w:rsidRDefault="00357E54" w:rsidP="000D514A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shape id="_x0000_s1031" type="#_x0000_t62" style="position:absolute;margin-left:13.85pt;margin-top:11.8pt;width:165.5pt;height:57pt;z-index:251649024" adj="22931,4074">
            <v:textbox style="mso-next-textbox:#_x0000_s1031">
              <w:txbxContent>
                <w:p w:rsidR="00357E54" w:rsidRPr="00674EBC" w:rsidRDefault="00357E54">
                  <w:r>
                    <w:rPr>
                      <w:rFonts w:ascii="Arial Narrow" w:hAnsi="Arial Narrow"/>
                    </w:rPr>
                    <w:t>Hangi seçenekteki tüm meslekler için hava tahminleri büyük önem taşır?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2" o:spid="_x0000_s1032" type="#_x0000_t75" style="position:absolute;margin-left:161.35pt;margin-top:-13.2pt;width:97pt;height:104.9pt;z-index:-251672576;visibility:visible">
            <v:imagedata r:id="rId9" o:title=""/>
          </v:shape>
        </w:pict>
      </w:r>
    </w:p>
    <w:p w:rsidR="00357E54" w:rsidRPr="00EB2DC6" w:rsidRDefault="00357E54" w:rsidP="00F85703">
      <w:pPr>
        <w:pStyle w:val="NoSpacing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7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b/>
          <w:sz w:val="24"/>
          <w:szCs w:val="24"/>
        </w:rPr>
        <w:t xml:space="preserve"> </w:t>
      </w:r>
    </w:p>
    <w:p w:rsidR="00357E54" w:rsidRPr="00EB2DC6" w:rsidRDefault="00357E54" w:rsidP="00F85703">
      <w:pPr>
        <w:pStyle w:val="NoSpacing"/>
        <w:tabs>
          <w:tab w:val="left" w:pos="709"/>
        </w:tabs>
        <w:rPr>
          <w:b/>
          <w:sz w:val="24"/>
          <w:szCs w:val="24"/>
        </w:rPr>
      </w:pPr>
    </w:p>
    <w:p w:rsidR="00357E54" w:rsidRDefault="00357E54" w:rsidP="00F85703">
      <w:pPr>
        <w:pStyle w:val="NoSpacing"/>
        <w:tabs>
          <w:tab w:val="left" w:pos="284"/>
          <w:tab w:val="left" w:pos="1843"/>
          <w:tab w:val="left" w:pos="2552"/>
          <w:tab w:val="left" w:pos="3544"/>
        </w:tabs>
        <w:rPr>
          <w:b/>
          <w:sz w:val="24"/>
          <w:szCs w:val="24"/>
        </w:rPr>
      </w:pPr>
    </w:p>
    <w:p w:rsidR="00357E54" w:rsidRDefault="00357E54" w:rsidP="00F85703">
      <w:pPr>
        <w:pStyle w:val="NoSpacing"/>
        <w:tabs>
          <w:tab w:val="left" w:pos="284"/>
          <w:tab w:val="left" w:pos="1843"/>
          <w:tab w:val="left" w:pos="2552"/>
          <w:tab w:val="left" w:pos="3544"/>
        </w:tabs>
        <w:rPr>
          <w:b/>
          <w:sz w:val="24"/>
          <w:szCs w:val="24"/>
        </w:rPr>
      </w:pPr>
    </w:p>
    <w:p w:rsidR="00357E54" w:rsidRPr="00FB0FD2" w:rsidRDefault="00357E54" w:rsidP="00FB0FD2">
      <w:pPr>
        <w:pStyle w:val="NoSpacing"/>
        <w:tabs>
          <w:tab w:val="left" w:pos="284"/>
          <w:tab w:val="left" w:pos="2552"/>
          <w:tab w:val="left" w:pos="3544"/>
        </w:tabs>
        <w:rPr>
          <w:b/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pilot, öğretmen, fırıncı</w:t>
      </w:r>
      <w:r>
        <w:rPr>
          <w:b/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kaptan, çiftçi, pilot</w:t>
      </w:r>
    </w:p>
    <w:p w:rsidR="00357E54" w:rsidRPr="00EB2DC6" w:rsidRDefault="00357E54" w:rsidP="00FB0FD2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balıkçı, şoför, avukat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çiftçi, kasap, bakkal</w:t>
      </w:r>
    </w:p>
    <w:p w:rsidR="00357E54" w:rsidRDefault="00357E54" w:rsidP="00C609A8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57E54" w:rsidRPr="00DE76E2" w:rsidRDefault="00357E54" w:rsidP="00F515E7">
      <w:pPr>
        <w:pStyle w:val="NoSpacing"/>
        <w:tabs>
          <w:tab w:val="left" w:pos="567"/>
          <w:tab w:val="left" w:pos="3119"/>
        </w:tabs>
        <w:rPr>
          <w:rFonts w:ascii="Arial Narrow" w:hAnsi="Arial Narrow"/>
          <w:i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8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DE76E2">
        <w:rPr>
          <w:rFonts w:ascii="Arial Narrow" w:hAnsi="Arial Narrow"/>
          <w:b/>
          <w:i/>
          <w:sz w:val="24"/>
          <w:szCs w:val="24"/>
        </w:rPr>
        <w:t>I.</w:t>
      </w:r>
      <w:r w:rsidRPr="00DE76E2">
        <w:rPr>
          <w:rFonts w:ascii="Arial Narrow" w:hAnsi="Arial Narrow"/>
          <w:i/>
          <w:sz w:val="24"/>
          <w:szCs w:val="24"/>
        </w:rPr>
        <w:t xml:space="preserve"> </w:t>
      </w:r>
      <w:r>
        <w:rPr>
          <w:rFonts w:ascii="Arial Narrow" w:hAnsi="Arial Narrow"/>
          <w:i/>
          <w:sz w:val="24"/>
          <w:szCs w:val="24"/>
        </w:rPr>
        <w:t>Elektronik posta</w:t>
      </w:r>
      <w:r w:rsidRPr="00F515E7">
        <w:rPr>
          <w:rFonts w:ascii="Arial Narrow" w:hAnsi="Arial Narrow"/>
          <w:b/>
          <w:i/>
          <w:sz w:val="24"/>
          <w:szCs w:val="24"/>
        </w:rPr>
        <w:t xml:space="preserve"> </w:t>
      </w:r>
      <w:r>
        <w:rPr>
          <w:rFonts w:ascii="Arial Narrow" w:hAnsi="Arial Narrow"/>
          <w:b/>
          <w:i/>
          <w:sz w:val="24"/>
          <w:szCs w:val="24"/>
        </w:rPr>
        <w:tab/>
      </w:r>
      <w:r w:rsidRPr="00DE76E2">
        <w:rPr>
          <w:rFonts w:ascii="Arial Narrow" w:hAnsi="Arial Narrow"/>
          <w:b/>
          <w:i/>
          <w:sz w:val="24"/>
          <w:szCs w:val="24"/>
        </w:rPr>
        <w:t xml:space="preserve">IV. </w:t>
      </w:r>
      <w:r>
        <w:rPr>
          <w:rFonts w:ascii="Arial Narrow" w:hAnsi="Arial Narrow"/>
          <w:i/>
          <w:sz w:val="24"/>
          <w:szCs w:val="24"/>
        </w:rPr>
        <w:t>Posta güvercini</w:t>
      </w:r>
    </w:p>
    <w:p w:rsidR="00357E54" w:rsidRPr="00DE76E2" w:rsidRDefault="00357E54" w:rsidP="00F515E7">
      <w:pPr>
        <w:pStyle w:val="NoSpacing"/>
        <w:tabs>
          <w:tab w:val="left" w:pos="567"/>
          <w:tab w:val="left" w:pos="3119"/>
        </w:tabs>
        <w:rPr>
          <w:rFonts w:ascii="Arial Narrow" w:hAnsi="Arial Narrow"/>
          <w:i/>
          <w:sz w:val="24"/>
          <w:szCs w:val="24"/>
        </w:rPr>
      </w:pPr>
      <w:r w:rsidRPr="00DE76E2">
        <w:rPr>
          <w:rFonts w:ascii="Arial Narrow" w:hAnsi="Arial Narrow"/>
          <w:b/>
          <w:i/>
          <w:sz w:val="24"/>
          <w:szCs w:val="24"/>
        </w:rPr>
        <w:tab/>
        <w:t>II.</w:t>
      </w:r>
      <w:r w:rsidRPr="00DE76E2">
        <w:rPr>
          <w:rFonts w:ascii="Arial Narrow" w:hAnsi="Arial Narrow"/>
          <w:i/>
          <w:sz w:val="24"/>
          <w:szCs w:val="24"/>
        </w:rPr>
        <w:t xml:space="preserve"> </w:t>
      </w:r>
      <w:r>
        <w:rPr>
          <w:rFonts w:ascii="Arial Narrow" w:hAnsi="Arial Narrow"/>
          <w:i/>
          <w:sz w:val="24"/>
          <w:szCs w:val="24"/>
        </w:rPr>
        <w:t>Duman</w:t>
      </w:r>
      <w:r w:rsidRPr="00F515E7">
        <w:rPr>
          <w:rFonts w:ascii="Arial Narrow" w:hAnsi="Arial Narrow"/>
          <w:b/>
          <w:i/>
          <w:sz w:val="24"/>
          <w:szCs w:val="24"/>
        </w:rPr>
        <w:t xml:space="preserve"> </w:t>
      </w:r>
      <w:r>
        <w:rPr>
          <w:rFonts w:ascii="Arial Narrow" w:hAnsi="Arial Narrow"/>
          <w:b/>
          <w:i/>
          <w:sz w:val="24"/>
          <w:szCs w:val="24"/>
        </w:rPr>
        <w:tab/>
      </w:r>
      <w:r w:rsidRPr="00DE76E2">
        <w:rPr>
          <w:rFonts w:ascii="Arial Narrow" w:hAnsi="Arial Narrow"/>
          <w:b/>
          <w:i/>
          <w:sz w:val="24"/>
          <w:szCs w:val="24"/>
        </w:rPr>
        <w:t xml:space="preserve">V. </w:t>
      </w:r>
      <w:r>
        <w:rPr>
          <w:rFonts w:ascii="Arial Narrow" w:hAnsi="Arial Narrow"/>
          <w:i/>
          <w:sz w:val="24"/>
          <w:szCs w:val="24"/>
        </w:rPr>
        <w:t>Faks (belgegeçer)</w:t>
      </w:r>
    </w:p>
    <w:p w:rsidR="00357E54" w:rsidRPr="00DE76E2" w:rsidRDefault="00357E54" w:rsidP="00F515E7">
      <w:pPr>
        <w:pStyle w:val="NoSpacing"/>
        <w:tabs>
          <w:tab w:val="left" w:pos="567"/>
          <w:tab w:val="left" w:pos="3119"/>
        </w:tabs>
        <w:rPr>
          <w:rFonts w:ascii="Arial Narrow" w:hAnsi="Arial Narrow"/>
          <w:i/>
          <w:sz w:val="24"/>
          <w:szCs w:val="24"/>
        </w:rPr>
      </w:pPr>
      <w:r w:rsidRPr="00DE76E2">
        <w:rPr>
          <w:rFonts w:ascii="Arial Narrow" w:hAnsi="Arial Narrow"/>
          <w:b/>
          <w:i/>
          <w:sz w:val="24"/>
          <w:szCs w:val="24"/>
        </w:rPr>
        <w:tab/>
        <w:t>III.</w:t>
      </w:r>
      <w:r w:rsidRPr="00DE76E2">
        <w:rPr>
          <w:rFonts w:ascii="Arial Narrow" w:hAnsi="Arial Narrow"/>
          <w:i/>
          <w:sz w:val="24"/>
          <w:szCs w:val="24"/>
        </w:rPr>
        <w:t xml:space="preserve"> </w:t>
      </w:r>
      <w:r>
        <w:rPr>
          <w:rFonts w:ascii="Arial Narrow" w:hAnsi="Arial Narrow"/>
          <w:i/>
          <w:sz w:val="24"/>
          <w:szCs w:val="24"/>
        </w:rPr>
        <w:t>Telgraf</w:t>
      </w:r>
      <w:r w:rsidRPr="00F515E7">
        <w:rPr>
          <w:rFonts w:ascii="Arial Narrow" w:hAnsi="Arial Narrow"/>
          <w:b/>
          <w:i/>
          <w:sz w:val="24"/>
          <w:szCs w:val="24"/>
        </w:rPr>
        <w:t xml:space="preserve"> </w:t>
      </w:r>
      <w:r>
        <w:rPr>
          <w:rFonts w:ascii="Arial Narrow" w:hAnsi="Arial Narrow"/>
          <w:b/>
          <w:i/>
          <w:sz w:val="24"/>
          <w:szCs w:val="24"/>
        </w:rPr>
        <w:tab/>
      </w:r>
      <w:r w:rsidRPr="00DE76E2">
        <w:rPr>
          <w:rFonts w:ascii="Arial Narrow" w:hAnsi="Arial Narrow"/>
          <w:b/>
          <w:i/>
          <w:sz w:val="24"/>
          <w:szCs w:val="24"/>
        </w:rPr>
        <w:t>V</w:t>
      </w:r>
      <w:r>
        <w:rPr>
          <w:rFonts w:ascii="Arial Narrow" w:hAnsi="Arial Narrow"/>
          <w:b/>
          <w:i/>
          <w:sz w:val="24"/>
          <w:szCs w:val="24"/>
        </w:rPr>
        <w:t>I</w:t>
      </w:r>
      <w:r w:rsidRPr="00DE76E2">
        <w:rPr>
          <w:rFonts w:ascii="Arial Narrow" w:hAnsi="Arial Narrow"/>
          <w:b/>
          <w:i/>
          <w:sz w:val="24"/>
          <w:szCs w:val="24"/>
        </w:rPr>
        <w:t xml:space="preserve">. </w:t>
      </w:r>
      <w:r>
        <w:rPr>
          <w:rFonts w:ascii="Arial Narrow" w:hAnsi="Arial Narrow"/>
          <w:i/>
          <w:sz w:val="24"/>
          <w:szCs w:val="24"/>
        </w:rPr>
        <w:t>Telefon</w:t>
      </w:r>
    </w:p>
    <w:p w:rsidR="00357E54" w:rsidRPr="007C6ED0" w:rsidRDefault="00357E54" w:rsidP="007C6ED0">
      <w:pPr>
        <w:pStyle w:val="NoSpacing"/>
        <w:tabs>
          <w:tab w:val="left" w:pos="284"/>
        </w:tabs>
        <w:rPr>
          <w:rFonts w:cs="Calibri"/>
          <w:sz w:val="24"/>
          <w:szCs w:val="24"/>
        </w:rPr>
      </w:pPr>
      <w:r w:rsidRPr="00DE76E2">
        <w:rPr>
          <w:rFonts w:ascii="Arial Narrow" w:hAnsi="Arial Narrow"/>
          <w:i/>
          <w:sz w:val="24"/>
          <w:szCs w:val="24"/>
        </w:rPr>
        <w:tab/>
      </w:r>
      <w:r>
        <w:rPr>
          <w:rFonts w:cs="Calibri"/>
          <w:sz w:val="24"/>
          <w:szCs w:val="24"/>
        </w:rPr>
        <w:t xml:space="preserve">İletişim kurmada yararlanılan yukarıdaki yöntemler hangi seçenekte </w:t>
      </w:r>
      <w:r w:rsidRPr="00DC3290">
        <w:rPr>
          <w:rFonts w:cs="Calibri"/>
          <w:b/>
          <w:sz w:val="24"/>
          <w:szCs w:val="24"/>
          <w:u w:val="single"/>
        </w:rPr>
        <w:t>günümüzden geçmişe doğru</w:t>
      </w:r>
      <w:r>
        <w:rPr>
          <w:rFonts w:cs="Calibri"/>
          <w:sz w:val="24"/>
          <w:szCs w:val="24"/>
        </w:rPr>
        <w:t xml:space="preserve"> sıralanmıştır?</w:t>
      </w:r>
    </w:p>
    <w:p w:rsidR="00357E54" w:rsidRPr="00FB0FD2" w:rsidRDefault="00357E54" w:rsidP="008A7E7E">
      <w:pPr>
        <w:pStyle w:val="NoSpacing"/>
        <w:tabs>
          <w:tab w:val="left" w:pos="284"/>
          <w:tab w:val="left" w:pos="2552"/>
          <w:tab w:val="left" w:pos="3544"/>
        </w:tabs>
        <w:rPr>
          <w:b/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II, IV, III, VI, V ve I</w:t>
      </w:r>
      <w:r>
        <w:rPr>
          <w:b/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V, I, VI, II, IV ve III</w:t>
      </w:r>
    </w:p>
    <w:p w:rsidR="00357E54" w:rsidRPr="00EB2DC6" w:rsidRDefault="00357E54" w:rsidP="008A7E7E">
      <w:pPr>
        <w:pStyle w:val="NoSpacing"/>
        <w:tabs>
          <w:tab w:val="left" w:pos="709"/>
          <w:tab w:val="left" w:pos="2552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  <w:r w:rsidRPr="00EB2DC6">
        <w:rPr>
          <w:b/>
          <w:sz w:val="24"/>
          <w:szCs w:val="24"/>
        </w:rPr>
        <w:t>C)</w:t>
      </w:r>
      <w:r w:rsidRPr="007C6ED0">
        <w:rPr>
          <w:sz w:val="24"/>
          <w:szCs w:val="24"/>
        </w:rPr>
        <w:t xml:space="preserve"> </w:t>
      </w:r>
      <w:r>
        <w:rPr>
          <w:sz w:val="24"/>
          <w:szCs w:val="24"/>
        </w:rPr>
        <w:t>I, II, VI, III, IV ve V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I, V, VI, III, IV ve II</w:t>
      </w:r>
    </w:p>
    <w:p w:rsidR="00357E54" w:rsidRPr="00EB2DC6" w:rsidRDefault="00357E54" w:rsidP="00E04724">
      <w:pPr>
        <w:pStyle w:val="NoSpacing"/>
        <w:rPr>
          <w:b/>
          <w:sz w:val="24"/>
          <w:szCs w:val="24"/>
          <w:u w:val="single"/>
          <w:shd w:val="clear" w:color="auto" w:fill="B8CCE4"/>
        </w:rPr>
      </w:pPr>
    </w:p>
    <w:p w:rsidR="00357E54" w:rsidRDefault="00357E54" w:rsidP="000315EC">
      <w:pPr>
        <w:pStyle w:val="NoSpacing"/>
        <w:jc w:val="center"/>
        <w:rPr>
          <w:b/>
          <w:sz w:val="24"/>
          <w:szCs w:val="24"/>
          <w:u w:val="single"/>
          <w:shd w:val="clear" w:color="auto" w:fill="B8CCE4"/>
        </w:rPr>
      </w:pPr>
      <w:r w:rsidRPr="00EB2DC6">
        <w:rPr>
          <w:b/>
          <w:sz w:val="24"/>
          <w:szCs w:val="24"/>
          <w:highlight w:val="yellow"/>
          <w:u w:val="single"/>
          <w:shd w:val="clear" w:color="auto" w:fill="B8CCE4"/>
        </w:rPr>
        <w:t>T Ü R K Ç E</w:t>
      </w:r>
    </w:p>
    <w:p w:rsidR="00357E54" w:rsidRPr="00EB2DC6" w:rsidRDefault="00357E54" w:rsidP="000315EC">
      <w:pPr>
        <w:pStyle w:val="NoSpacing"/>
        <w:jc w:val="center"/>
        <w:rPr>
          <w:b/>
          <w:sz w:val="24"/>
          <w:szCs w:val="24"/>
          <w:u w:val="single"/>
          <w:shd w:val="clear" w:color="auto" w:fill="B8CCE4"/>
        </w:rPr>
      </w:pPr>
      <w:r>
        <w:rPr>
          <w:noProof/>
          <w:lang w:eastAsia="tr-TR"/>
        </w:rPr>
        <w:pict>
          <v:shape id="_x0000_s1033" type="#_x0000_t202" style="position:absolute;left:0;text-align:left;margin-left:6.85pt;margin-top:7.85pt;width:133pt;height:106.5pt;z-index:251651072">
            <v:textbox>
              <w:txbxContent>
                <w:p w:rsidR="00357E54" w:rsidRPr="00AB51B0" w:rsidRDefault="00357E54" w:rsidP="00FF317C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 w:cs="Calibri"/>
                      <w:sz w:val="24"/>
                      <w:szCs w:val="24"/>
                    </w:rPr>
                  </w:pPr>
                  <w:r w:rsidRPr="00AB51B0">
                    <w:rPr>
                      <w:rFonts w:ascii="Arial Narrow" w:hAnsi="Arial Narrow" w:cs="Calibri"/>
                      <w:sz w:val="24"/>
                      <w:szCs w:val="24"/>
                    </w:rPr>
                    <w:t>Kuvvetliyim, gürbüzüm,</w:t>
                  </w:r>
                </w:p>
                <w:p w:rsidR="00357E54" w:rsidRPr="00AB51B0" w:rsidRDefault="00357E54" w:rsidP="00FF317C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 w:cs="Calibri"/>
                      <w:sz w:val="24"/>
                      <w:szCs w:val="24"/>
                    </w:rPr>
                  </w:pPr>
                  <w:r w:rsidRPr="00AB51B0">
                    <w:rPr>
                      <w:rFonts w:ascii="Arial Narrow" w:hAnsi="Arial Narrow" w:cs="Calibri"/>
                      <w:sz w:val="24"/>
                      <w:szCs w:val="24"/>
                    </w:rPr>
                    <w:t>İçimin sevincinden</w:t>
                  </w:r>
                </w:p>
                <w:p w:rsidR="00357E54" w:rsidRPr="00AB51B0" w:rsidRDefault="00357E54" w:rsidP="00FF317C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 w:cs="Calibri"/>
                      <w:sz w:val="24"/>
                      <w:szCs w:val="24"/>
                    </w:rPr>
                  </w:pPr>
                  <w:r w:rsidRPr="00AB51B0">
                    <w:rPr>
                      <w:rFonts w:ascii="Arial Narrow" w:hAnsi="Arial Narrow" w:cs="Calibri"/>
                      <w:sz w:val="24"/>
                      <w:szCs w:val="24"/>
                    </w:rPr>
                    <w:t>Gülümser, parlar yüzüm.</w:t>
                  </w:r>
                </w:p>
                <w:p w:rsidR="00357E54" w:rsidRPr="00AB51B0" w:rsidRDefault="00357E54" w:rsidP="00FF317C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 w:cs="Calibri"/>
                      <w:sz w:val="24"/>
                      <w:szCs w:val="24"/>
                    </w:rPr>
                  </w:pPr>
                  <w:r w:rsidRPr="00AB51B0">
                    <w:rPr>
                      <w:rFonts w:ascii="Arial Narrow" w:hAnsi="Arial Narrow" w:cs="Calibri"/>
                      <w:sz w:val="24"/>
                      <w:szCs w:val="24"/>
                    </w:rPr>
                    <w:t>Bol hava, güneş, oyun</w:t>
                  </w:r>
                </w:p>
                <w:p w:rsidR="00357E54" w:rsidRPr="00AB51B0" w:rsidRDefault="00357E54" w:rsidP="00FF317C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 w:cs="Calibri"/>
                      <w:sz w:val="24"/>
                      <w:szCs w:val="24"/>
                    </w:rPr>
                  </w:pPr>
                  <w:r w:rsidRPr="00AB51B0">
                    <w:rPr>
                      <w:rFonts w:ascii="Arial Narrow" w:hAnsi="Arial Narrow" w:cs="Calibri"/>
                      <w:sz w:val="24"/>
                      <w:szCs w:val="24"/>
                    </w:rPr>
                    <w:t>Üç iyi arkadaşım.</w:t>
                  </w:r>
                </w:p>
                <w:p w:rsidR="00357E54" w:rsidRPr="00AB51B0" w:rsidRDefault="00357E54" w:rsidP="00FF317C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 w:cs="Calibri"/>
                      <w:sz w:val="24"/>
                      <w:szCs w:val="24"/>
                    </w:rPr>
                  </w:pPr>
                  <w:r w:rsidRPr="00AB51B0">
                    <w:rPr>
                      <w:rFonts w:ascii="Arial Narrow" w:hAnsi="Arial Narrow" w:cs="Calibri"/>
                      <w:sz w:val="24"/>
                      <w:szCs w:val="24"/>
                    </w:rPr>
                    <w:t>Onlarla dost kaldıkça</w:t>
                  </w:r>
                </w:p>
                <w:p w:rsidR="00357E54" w:rsidRPr="00AB51B0" w:rsidRDefault="00357E54" w:rsidP="00FF317C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/>
                      <w:sz w:val="24"/>
                      <w:szCs w:val="24"/>
                      <w:bdr w:val="single" w:sz="4" w:space="0" w:color="auto"/>
                      <w:shd w:val="clear" w:color="auto" w:fill="FBD4B4"/>
                    </w:rPr>
                  </w:pPr>
                  <w:r w:rsidRPr="00AB51B0">
                    <w:rPr>
                      <w:rFonts w:ascii="Arial Narrow" w:hAnsi="Arial Narrow" w:cs="Calibri"/>
                      <w:sz w:val="24"/>
                      <w:szCs w:val="24"/>
                    </w:rPr>
                    <w:t>Yastığa düşmez başım.</w:t>
                  </w:r>
                </w:p>
                <w:p w:rsidR="00357E54" w:rsidRPr="00FF317C" w:rsidRDefault="00357E54" w:rsidP="00FF317C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75" style="position:absolute;left:0;text-align:left;margin-left:142.85pt;margin-top:.85pt;width:38pt;height:52.5pt;z-index:-251660288;visibility:visible">
            <v:imagedata r:id="rId10" o:title="" blacklevel="2621f"/>
          </v:shape>
        </w:pict>
      </w:r>
      <w:r>
        <w:rPr>
          <w:noProof/>
          <w:lang w:eastAsia="tr-TR"/>
        </w:rPr>
        <w:pict>
          <v:shape id="Resim 3" o:spid="_x0000_s1035" type="#_x0000_t75" style="position:absolute;left:0;text-align:left;margin-left:201pt;margin-top:4.35pt;width:57.5pt;height:44pt;z-index:-251661312;visibility:visible">
            <v:imagedata r:id="rId11" o:title="" blacklevel="5898f"/>
          </v:shape>
        </w:pict>
      </w:r>
    </w:p>
    <w:p w:rsidR="00357E54" w:rsidRDefault="00357E54" w:rsidP="001B3432">
      <w:pPr>
        <w:pStyle w:val="NoSpacing"/>
        <w:tabs>
          <w:tab w:val="left" w:pos="709"/>
        </w:tabs>
        <w:rPr>
          <w:sz w:val="16"/>
          <w:szCs w:val="16"/>
          <w:bdr w:val="single" w:sz="4" w:space="0" w:color="auto"/>
          <w:shd w:val="clear" w:color="auto" w:fill="FBD4B4"/>
        </w:rPr>
      </w:pPr>
    </w:p>
    <w:p w:rsidR="00357E54" w:rsidRDefault="00357E54" w:rsidP="001B3432">
      <w:pPr>
        <w:pStyle w:val="NoSpacing"/>
        <w:tabs>
          <w:tab w:val="left" w:pos="709"/>
        </w:tabs>
        <w:rPr>
          <w:sz w:val="16"/>
          <w:szCs w:val="16"/>
        </w:rPr>
      </w:pPr>
      <w:r w:rsidRPr="004F1738">
        <w:rPr>
          <w:sz w:val="16"/>
          <w:szCs w:val="16"/>
        </w:rPr>
        <w:tab/>
      </w:r>
    </w:p>
    <w:p w:rsidR="00357E54" w:rsidRDefault="00357E54" w:rsidP="001B3432">
      <w:pPr>
        <w:pStyle w:val="NoSpacing"/>
        <w:tabs>
          <w:tab w:val="left" w:pos="709"/>
        </w:tabs>
        <w:rPr>
          <w:sz w:val="16"/>
          <w:szCs w:val="16"/>
        </w:rPr>
      </w:pPr>
    </w:p>
    <w:p w:rsidR="00357E54" w:rsidRDefault="00357E54" w:rsidP="001B3432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shape id="Resim 5" o:spid="_x0000_s1036" type="#_x0000_t75" style="position:absolute;margin-left:161.35pt;margin-top:1.4pt;width:69.5pt;height:67.5pt;z-index:-251659264;visibility:visible">
            <v:imagedata r:id="rId12" o:title="" blacklevel="5898f"/>
          </v:shape>
        </w:pict>
      </w:r>
    </w:p>
    <w:p w:rsidR="00357E54" w:rsidRDefault="00357E54" w:rsidP="001B3432">
      <w:pPr>
        <w:pStyle w:val="NoSpacing"/>
        <w:tabs>
          <w:tab w:val="left" w:pos="709"/>
        </w:tabs>
        <w:rPr>
          <w:sz w:val="24"/>
          <w:szCs w:val="24"/>
        </w:rPr>
      </w:pPr>
    </w:p>
    <w:p w:rsidR="00357E54" w:rsidRDefault="00357E54" w:rsidP="001B3432">
      <w:pPr>
        <w:pStyle w:val="NoSpacing"/>
        <w:tabs>
          <w:tab w:val="left" w:pos="709"/>
        </w:tabs>
        <w:rPr>
          <w:sz w:val="24"/>
          <w:szCs w:val="24"/>
        </w:rPr>
      </w:pPr>
    </w:p>
    <w:p w:rsidR="00357E54" w:rsidRDefault="00357E54" w:rsidP="001B3432">
      <w:pPr>
        <w:pStyle w:val="NoSpacing"/>
        <w:tabs>
          <w:tab w:val="left" w:pos="709"/>
        </w:tabs>
        <w:rPr>
          <w:sz w:val="24"/>
          <w:szCs w:val="24"/>
        </w:rPr>
      </w:pPr>
    </w:p>
    <w:p w:rsidR="00357E54" w:rsidRDefault="00357E54" w:rsidP="001B3432">
      <w:pPr>
        <w:pStyle w:val="NoSpacing"/>
        <w:tabs>
          <w:tab w:val="left" w:pos="709"/>
        </w:tabs>
        <w:rPr>
          <w:sz w:val="24"/>
          <w:szCs w:val="24"/>
        </w:rPr>
      </w:pPr>
    </w:p>
    <w:p w:rsidR="00357E54" w:rsidRDefault="00357E54" w:rsidP="001B3432">
      <w:pPr>
        <w:pStyle w:val="NoSpacing"/>
        <w:tabs>
          <w:tab w:val="left" w:pos="709"/>
        </w:tabs>
        <w:rPr>
          <w:sz w:val="24"/>
          <w:szCs w:val="24"/>
        </w:rPr>
      </w:pPr>
      <w:r w:rsidRPr="004F1738">
        <w:rPr>
          <w:sz w:val="24"/>
          <w:szCs w:val="24"/>
        </w:rPr>
        <w:t>9,</w:t>
      </w:r>
      <w:r>
        <w:rPr>
          <w:sz w:val="24"/>
          <w:szCs w:val="24"/>
        </w:rPr>
        <w:t xml:space="preserve"> </w:t>
      </w:r>
      <w:r w:rsidRPr="004F1738">
        <w:rPr>
          <w:sz w:val="24"/>
          <w:szCs w:val="24"/>
        </w:rPr>
        <w:t>10</w:t>
      </w:r>
      <w:r>
        <w:rPr>
          <w:sz w:val="24"/>
          <w:szCs w:val="24"/>
        </w:rPr>
        <w:t xml:space="preserve"> </w:t>
      </w:r>
      <w:r w:rsidRPr="004F1738">
        <w:rPr>
          <w:sz w:val="24"/>
          <w:szCs w:val="24"/>
        </w:rPr>
        <w:t>ve 1</w:t>
      </w:r>
      <w:r>
        <w:rPr>
          <w:sz w:val="24"/>
          <w:szCs w:val="24"/>
        </w:rPr>
        <w:t>1.</w:t>
      </w:r>
      <w:r w:rsidRPr="004F1738">
        <w:rPr>
          <w:sz w:val="24"/>
          <w:szCs w:val="24"/>
        </w:rPr>
        <w:t xml:space="preserve"> soruları </w:t>
      </w:r>
      <w:r>
        <w:rPr>
          <w:sz w:val="24"/>
          <w:szCs w:val="24"/>
        </w:rPr>
        <w:t>şiire</w:t>
      </w:r>
      <w:r w:rsidRPr="004F1738">
        <w:rPr>
          <w:sz w:val="24"/>
          <w:szCs w:val="24"/>
        </w:rPr>
        <w:t xml:space="preserve"> göre cevaplayınız.</w:t>
      </w:r>
    </w:p>
    <w:p w:rsidR="00357E54" w:rsidRPr="004F1738" w:rsidRDefault="00357E54" w:rsidP="001B3432">
      <w:pPr>
        <w:pStyle w:val="NoSpacing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BD4B4"/>
        </w:rPr>
      </w:pPr>
    </w:p>
    <w:p w:rsidR="00357E54" w:rsidRPr="00EB2DC6" w:rsidRDefault="00357E54" w:rsidP="001B3432">
      <w:pPr>
        <w:pStyle w:val="NoSpacing"/>
        <w:tabs>
          <w:tab w:val="left" w:pos="709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9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Yukarıdaki şiirin başlığı ne olabilir?</w:t>
      </w:r>
    </w:p>
    <w:p w:rsidR="00357E54" w:rsidRPr="00EB2DC6" w:rsidRDefault="00357E54" w:rsidP="00EB2DC6">
      <w:pPr>
        <w:pStyle w:val="NoSpacing"/>
        <w:tabs>
          <w:tab w:val="left" w:pos="284"/>
          <w:tab w:val="left" w:pos="2552"/>
        </w:tabs>
        <w:ind w:left="3686" w:hanging="3686"/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Güneş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Arkadaş</w:t>
      </w:r>
    </w:p>
    <w:p w:rsidR="00357E54" w:rsidRPr="00EB2DC6" w:rsidRDefault="00357E54" w:rsidP="00EB2DC6">
      <w:pPr>
        <w:pStyle w:val="NoSpacing"/>
        <w:tabs>
          <w:tab w:val="left" w:pos="284"/>
          <w:tab w:val="left" w:pos="2552"/>
          <w:tab w:val="left" w:pos="3402"/>
        </w:tabs>
        <w:ind w:left="3686" w:hanging="3686"/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Sağlık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Hava</w:t>
      </w:r>
    </w:p>
    <w:p w:rsidR="00357E54" w:rsidRPr="00EB2DC6" w:rsidRDefault="00357E54" w:rsidP="00C90F5C">
      <w:pPr>
        <w:pStyle w:val="NoSpacing"/>
        <w:tabs>
          <w:tab w:val="left" w:pos="709"/>
        </w:tabs>
        <w:rPr>
          <w:sz w:val="24"/>
          <w:szCs w:val="24"/>
        </w:rPr>
      </w:pPr>
    </w:p>
    <w:p w:rsidR="00357E54" w:rsidRPr="00691112" w:rsidRDefault="00357E54" w:rsidP="00F00644">
      <w:pPr>
        <w:pStyle w:val="NoSpacing"/>
        <w:tabs>
          <w:tab w:val="left" w:pos="709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10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İlk dizede geçen “</w:t>
      </w:r>
      <w:r w:rsidRPr="0078231A">
        <w:rPr>
          <w:b/>
          <w:sz w:val="24"/>
          <w:szCs w:val="24"/>
        </w:rPr>
        <w:t>kuvvetliyim</w:t>
      </w:r>
      <w:r>
        <w:rPr>
          <w:sz w:val="24"/>
          <w:szCs w:val="24"/>
        </w:rPr>
        <w:t>” kelimesinin yerine hangi kelime yazılırsa dizenin anlamı değişmez?</w:t>
      </w:r>
    </w:p>
    <w:p w:rsidR="00357E54" w:rsidRPr="00EB2DC6" w:rsidRDefault="00357E54" w:rsidP="00053DAC">
      <w:pPr>
        <w:pStyle w:val="NoSpacing"/>
        <w:tabs>
          <w:tab w:val="left" w:pos="284"/>
          <w:tab w:val="left" w:pos="2552"/>
        </w:tabs>
        <w:ind w:left="3686" w:hanging="3686"/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Güçlüyüm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Cesaretliyim</w:t>
      </w:r>
    </w:p>
    <w:p w:rsidR="00357E54" w:rsidRPr="00EB2DC6" w:rsidRDefault="00357E54" w:rsidP="00053DAC">
      <w:pPr>
        <w:pStyle w:val="NoSpacing"/>
        <w:tabs>
          <w:tab w:val="left" w:pos="284"/>
          <w:tab w:val="left" w:pos="2552"/>
          <w:tab w:val="left" w:pos="3402"/>
        </w:tabs>
        <w:ind w:left="3686" w:hanging="3686"/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Mutluyum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Sağlıklıyım</w:t>
      </w:r>
    </w:p>
    <w:p w:rsidR="00357E54" w:rsidRPr="00EB2DC6" w:rsidRDefault="00357E54" w:rsidP="001B3432">
      <w:pPr>
        <w:pStyle w:val="NoSpacing"/>
        <w:tabs>
          <w:tab w:val="left" w:pos="709"/>
        </w:tabs>
        <w:rPr>
          <w:sz w:val="24"/>
          <w:szCs w:val="24"/>
        </w:rPr>
      </w:pPr>
    </w:p>
    <w:p w:rsidR="00357E54" w:rsidRPr="00EB2DC6" w:rsidRDefault="00357E54" w:rsidP="00C90F5C">
      <w:pPr>
        <w:pStyle w:val="NoSpacing"/>
        <w:tabs>
          <w:tab w:val="left" w:pos="709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11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>
        <w:rPr>
          <w:sz w:val="24"/>
          <w:szCs w:val="24"/>
        </w:rPr>
        <w:t xml:space="preserve"> “</w:t>
      </w:r>
      <w:r w:rsidRPr="00E73CCC">
        <w:rPr>
          <w:b/>
          <w:sz w:val="24"/>
          <w:szCs w:val="24"/>
        </w:rPr>
        <w:t>Yastığa düşmez başım</w:t>
      </w:r>
      <w:r>
        <w:rPr>
          <w:sz w:val="24"/>
          <w:szCs w:val="24"/>
        </w:rPr>
        <w:t>” dizesinde anlatılmak istenen nedir?</w:t>
      </w:r>
    </w:p>
    <w:p w:rsidR="00357E54" w:rsidRPr="00EB2DC6" w:rsidRDefault="00357E54" w:rsidP="006F2484">
      <w:pPr>
        <w:pStyle w:val="NoSpacing"/>
        <w:tabs>
          <w:tab w:val="left" w:pos="2552"/>
        </w:tabs>
        <w:rPr>
          <w:rFonts w:cs="Calibri"/>
          <w:sz w:val="24"/>
          <w:szCs w:val="24"/>
        </w:rPr>
      </w:pPr>
      <w:r w:rsidRPr="00EB2DC6">
        <w:rPr>
          <w:rFonts w:cs="Calibri"/>
          <w:b/>
          <w:sz w:val="24"/>
          <w:szCs w:val="24"/>
        </w:rPr>
        <w:t xml:space="preserve">A) </w:t>
      </w:r>
      <w:r>
        <w:rPr>
          <w:rFonts w:cs="Calibri"/>
          <w:sz w:val="24"/>
          <w:szCs w:val="24"/>
        </w:rPr>
        <w:t>Yastıksız uyuduğu</w:t>
      </w:r>
      <w:r>
        <w:rPr>
          <w:rFonts w:cs="Calibri"/>
          <w:sz w:val="24"/>
          <w:szCs w:val="24"/>
        </w:rPr>
        <w:tab/>
      </w:r>
      <w:r w:rsidRPr="00EB2DC6">
        <w:rPr>
          <w:rFonts w:cs="Calibri"/>
          <w:b/>
          <w:sz w:val="24"/>
          <w:szCs w:val="24"/>
        </w:rPr>
        <w:t>B)</w:t>
      </w:r>
      <w:r w:rsidRPr="00EB2DC6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Hep uykusuz kaldığı</w:t>
      </w:r>
    </w:p>
    <w:p w:rsidR="00357E54" w:rsidRPr="000E2D13" w:rsidRDefault="00357E54" w:rsidP="006F2484">
      <w:pPr>
        <w:pStyle w:val="NoSpacing"/>
        <w:tabs>
          <w:tab w:val="left" w:pos="2552"/>
        </w:tabs>
        <w:rPr>
          <w:rFonts w:cs="Calibri"/>
          <w:sz w:val="24"/>
          <w:szCs w:val="24"/>
        </w:rPr>
      </w:pPr>
      <w:r w:rsidRPr="00EB2DC6">
        <w:rPr>
          <w:rFonts w:cs="Calibri"/>
          <w:b/>
          <w:sz w:val="24"/>
          <w:szCs w:val="24"/>
        </w:rPr>
        <w:t xml:space="preserve">C) </w:t>
      </w:r>
      <w:r>
        <w:rPr>
          <w:rFonts w:cs="Calibri"/>
          <w:sz w:val="24"/>
          <w:szCs w:val="24"/>
        </w:rPr>
        <w:t>Çok hasta olduğu</w:t>
      </w:r>
      <w:r>
        <w:rPr>
          <w:rFonts w:cs="Calibri"/>
          <w:sz w:val="24"/>
          <w:szCs w:val="24"/>
        </w:rPr>
        <w:tab/>
      </w:r>
      <w:r w:rsidRPr="00EB2DC6">
        <w:rPr>
          <w:rFonts w:cs="Calibri"/>
          <w:b/>
          <w:sz w:val="24"/>
          <w:szCs w:val="24"/>
        </w:rPr>
        <w:t xml:space="preserve">D) </w:t>
      </w:r>
      <w:r>
        <w:rPr>
          <w:rFonts w:cs="Calibri"/>
          <w:sz w:val="24"/>
          <w:szCs w:val="24"/>
        </w:rPr>
        <w:t>Hep sağlıklı kaldığı</w:t>
      </w:r>
    </w:p>
    <w:p w:rsidR="00357E54" w:rsidRPr="00EB2DC6" w:rsidRDefault="00357E54" w:rsidP="00A41878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57E54" w:rsidRPr="00EB2DC6" w:rsidRDefault="00357E54" w:rsidP="002D458C">
      <w:pPr>
        <w:pStyle w:val="NoSpacing"/>
        <w:tabs>
          <w:tab w:val="left" w:pos="709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12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“Babam </w:t>
      </w:r>
      <w:r w:rsidRPr="00E73CCC">
        <w:rPr>
          <w:rFonts w:cs="Calibri"/>
          <w:b/>
          <w:sz w:val="24"/>
          <w:szCs w:val="24"/>
          <w:u w:val="single"/>
        </w:rPr>
        <w:t>ocakta</w:t>
      </w:r>
      <w:r>
        <w:rPr>
          <w:rFonts w:cs="Calibri"/>
          <w:sz w:val="24"/>
          <w:szCs w:val="24"/>
        </w:rPr>
        <w:t xml:space="preserve"> yurt dışına gidecek.” cümlesinde altı çizili sözcük hangi seçenekte aynı anlamda kullanılmıştır?</w:t>
      </w:r>
    </w:p>
    <w:p w:rsidR="00357E54" w:rsidRDefault="00357E54" w:rsidP="00963F68">
      <w:pPr>
        <w:pStyle w:val="NoSpacing"/>
        <w:tabs>
          <w:tab w:val="left" w:pos="709"/>
          <w:tab w:val="left" w:pos="2835"/>
        </w:tabs>
        <w:rPr>
          <w:rFonts w:cs="Calibri"/>
          <w:sz w:val="24"/>
          <w:szCs w:val="24"/>
        </w:rPr>
      </w:pPr>
      <w:r w:rsidRPr="00EB2DC6">
        <w:rPr>
          <w:rFonts w:cs="Calibri"/>
          <w:b/>
          <w:sz w:val="24"/>
          <w:szCs w:val="24"/>
        </w:rPr>
        <w:t xml:space="preserve">A) </w:t>
      </w:r>
      <w:r>
        <w:rPr>
          <w:rFonts w:cs="Calibri"/>
          <w:sz w:val="24"/>
          <w:szCs w:val="24"/>
        </w:rPr>
        <w:t>Yemeği ocakta unutmayın.</w:t>
      </w:r>
    </w:p>
    <w:p w:rsidR="00357E54" w:rsidRPr="00EB2DC6" w:rsidRDefault="00357E54" w:rsidP="00963F68">
      <w:pPr>
        <w:pStyle w:val="NoSpacing"/>
        <w:tabs>
          <w:tab w:val="left" w:pos="709"/>
          <w:tab w:val="left" w:pos="2835"/>
        </w:tabs>
        <w:rPr>
          <w:rFonts w:cs="Calibri"/>
          <w:sz w:val="24"/>
          <w:szCs w:val="24"/>
        </w:rPr>
      </w:pPr>
      <w:r w:rsidRPr="00EB2DC6">
        <w:rPr>
          <w:rFonts w:cs="Calibri"/>
          <w:b/>
          <w:sz w:val="24"/>
          <w:szCs w:val="24"/>
        </w:rPr>
        <w:t>B)</w:t>
      </w:r>
      <w:r w:rsidRPr="00EB2DC6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Kardeşimin ocakta doğum günü var.</w:t>
      </w:r>
    </w:p>
    <w:p w:rsidR="00357E54" w:rsidRDefault="00357E54" w:rsidP="00963F68">
      <w:pPr>
        <w:pStyle w:val="NoSpacing"/>
        <w:tabs>
          <w:tab w:val="left" w:pos="709"/>
          <w:tab w:val="left" w:pos="2835"/>
        </w:tabs>
        <w:rPr>
          <w:rFonts w:cs="Calibri"/>
          <w:sz w:val="24"/>
          <w:szCs w:val="24"/>
        </w:rPr>
      </w:pPr>
      <w:r w:rsidRPr="00EB2DC6">
        <w:rPr>
          <w:rFonts w:cs="Calibri"/>
          <w:b/>
          <w:sz w:val="24"/>
          <w:szCs w:val="24"/>
        </w:rPr>
        <w:t xml:space="preserve">C) </w:t>
      </w:r>
      <w:r>
        <w:rPr>
          <w:rFonts w:cs="Calibri"/>
          <w:sz w:val="24"/>
          <w:szCs w:val="24"/>
        </w:rPr>
        <w:t>Annem fırınlı bir ocak aldı.</w:t>
      </w:r>
    </w:p>
    <w:p w:rsidR="00357E54" w:rsidRPr="00EB2DC6" w:rsidRDefault="00357E54" w:rsidP="00963F68">
      <w:pPr>
        <w:pStyle w:val="NoSpacing"/>
        <w:tabs>
          <w:tab w:val="left" w:pos="709"/>
          <w:tab w:val="left" w:pos="2835"/>
        </w:tabs>
        <w:rPr>
          <w:rFonts w:cs="Calibri"/>
          <w:sz w:val="24"/>
          <w:szCs w:val="24"/>
        </w:rPr>
      </w:pPr>
      <w:r w:rsidRPr="00EB2DC6">
        <w:rPr>
          <w:rFonts w:cs="Calibri"/>
          <w:b/>
          <w:sz w:val="24"/>
          <w:szCs w:val="24"/>
        </w:rPr>
        <w:t xml:space="preserve">D) </w:t>
      </w:r>
      <w:r>
        <w:rPr>
          <w:rFonts w:cs="Calibri"/>
          <w:sz w:val="24"/>
          <w:szCs w:val="24"/>
        </w:rPr>
        <w:t>Kuzenim, baba ocağına geri döndü.</w:t>
      </w:r>
    </w:p>
    <w:p w:rsidR="00357E54" w:rsidRPr="00EB2DC6" w:rsidRDefault="00357E54" w:rsidP="00705A61">
      <w:pPr>
        <w:pStyle w:val="NoSpacing"/>
        <w:tabs>
          <w:tab w:val="left" w:pos="567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57E54" w:rsidRPr="007F7EE6" w:rsidRDefault="00357E54" w:rsidP="00705A61">
      <w:pPr>
        <w:pStyle w:val="NoSpacing"/>
        <w:tabs>
          <w:tab w:val="left" w:pos="567"/>
        </w:tabs>
        <w:rPr>
          <w:rFonts w:ascii="Arial Narrow" w:hAnsi="Arial Narrow" w:cs="Calibri"/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13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“</w:t>
      </w:r>
      <w:r>
        <w:rPr>
          <w:rFonts w:cs="Calibri"/>
          <w:b/>
          <w:sz w:val="24"/>
          <w:szCs w:val="24"/>
        </w:rPr>
        <w:t>helva</w:t>
      </w:r>
      <w:r>
        <w:rPr>
          <w:rFonts w:cs="Calibri"/>
          <w:sz w:val="24"/>
          <w:szCs w:val="24"/>
        </w:rPr>
        <w:t xml:space="preserve">” kelimesini oluşturan harfleri kullanarak aşağıdaki kelimelerden hangisini </w:t>
      </w:r>
      <w:r w:rsidRPr="00E73CCC">
        <w:rPr>
          <w:rFonts w:cs="Calibri"/>
          <w:b/>
          <w:sz w:val="24"/>
          <w:szCs w:val="24"/>
          <w:u w:val="single"/>
        </w:rPr>
        <w:t>oluşturamayız</w:t>
      </w:r>
      <w:r w:rsidRPr="007F7EE6">
        <w:rPr>
          <w:rFonts w:cs="Calibri"/>
          <w:sz w:val="24"/>
          <w:szCs w:val="24"/>
        </w:rPr>
        <w:t>?</w:t>
      </w:r>
    </w:p>
    <w:p w:rsidR="00357E54" w:rsidRPr="00EB2DC6" w:rsidRDefault="00357E54" w:rsidP="002F0716">
      <w:pPr>
        <w:pStyle w:val="NoSpacing"/>
        <w:tabs>
          <w:tab w:val="left" w:pos="284"/>
          <w:tab w:val="left" w:pos="2552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A)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Hale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levha</w:t>
      </w:r>
    </w:p>
    <w:p w:rsidR="00357E54" w:rsidRPr="00EB2DC6" w:rsidRDefault="00357E54" w:rsidP="002F0716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alev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havlu</w:t>
      </w:r>
    </w:p>
    <w:p w:rsidR="00357E54" w:rsidRPr="00EB2DC6" w:rsidRDefault="00357E54" w:rsidP="00E42FA5">
      <w:pPr>
        <w:pStyle w:val="NoSpacing"/>
        <w:tabs>
          <w:tab w:val="left" w:pos="284"/>
          <w:tab w:val="left" w:pos="1843"/>
          <w:tab w:val="left" w:pos="3402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  <w:r>
        <w:rPr>
          <w:noProof/>
          <w:lang w:eastAsia="tr-TR"/>
        </w:rPr>
        <w:pict>
          <v:shape id="Resim 6" o:spid="_x0000_s1037" type="#_x0000_t75" style="position:absolute;margin-left:205.15pt;margin-top:11.2pt;width:48.5pt;height:45.65pt;z-index:-251657216;visibility:visible">
            <v:imagedata r:id="rId13" o:title=""/>
          </v:shape>
        </w:pict>
      </w:r>
    </w:p>
    <w:p w:rsidR="00357E54" w:rsidRDefault="00357E54" w:rsidP="0093325F">
      <w:pPr>
        <w:pStyle w:val="NoSpacing"/>
        <w:tabs>
          <w:tab w:val="left" w:pos="567"/>
        </w:tabs>
        <w:rPr>
          <w:sz w:val="24"/>
          <w:szCs w:val="24"/>
        </w:rPr>
      </w:pPr>
      <w:r>
        <w:rPr>
          <w:noProof/>
          <w:lang w:eastAsia="tr-TR"/>
        </w:rPr>
        <w:pict>
          <v:shape id="_x0000_s1038" type="#_x0000_t202" style="position:absolute;margin-left:21.25pt;margin-top:.05pt;width:192.4pt;height:38.5pt;z-index:-251658240">
            <v:textbox style="mso-next-textbox:#_x0000_s1038">
              <w:txbxContent>
                <w:p w:rsidR="00357E54" w:rsidRPr="00671599" w:rsidRDefault="00357E54">
                  <w:pPr>
                    <w:rPr>
                      <w:rFonts w:ascii="Arial Narrow" w:hAnsi="Arial Narrow"/>
                      <w:b/>
                    </w:rPr>
                  </w:pPr>
                  <w:r w:rsidRPr="00671599">
                    <w:rPr>
                      <w:rFonts w:ascii="Arial Narrow" w:hAnsi="Arial Narrow"/>
                      <w:b/>
                    </w:rPr>
                    <w:t xml:space="preserve">annem – sonucunu – çok – görünce – sevindi – sınav </w:t>
                  </w:r>
                </w:p>
              </w:txbxContent>
            </v:textbox>
          </v:shape>
        </w:pict>
      </w: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14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sz w:val="24"/>
          <w:szCs w:val="24"/>
        </w:rPr>
        <w:t xml:space="preserve"> </w:t>
      </w:r>
    </w:p>
    <w:p w:rsidR="00357E54" w:rsidRDefault="00357E54" w:rsidP="0093325F">
      <w:pPr>
        <w:pStyle w:val="NoSpacing"/>
        <w:tabs>
          <w:tab w:val="left" w:pos="567"/>
        </w:tabs>
        <w:rPr>
          <w:sz w:val="24"/>
          <w:szCs w:val="24"/>
        </w:rPr>
      </w:pPr>
    </w:p>
    <w:p w:rsidR="00357E54" w:rsidRDefault="00357E54" w:rsidP="0093325F">
      <w:pPr>
        <w:pStyle w:val="NoSpacing"/>
        <w:tabs>
          <w:tab w:val="left" w:pos="567"/>
        </w:tabs>
        <w:rPr>
          <w:sz w:val="24"/>
          <w:szCs w:val="24"/>
        </w:rPr>
      </w:pPr>
    </w:p>
    <w:p w:rsidR="00357E54" w:rsidRPr="00671599" w:rsidRDefault="00357E54" w:rsidP="0093325F">
      <w:pPr>
        <w:pStyle w:val="NoSpacing"/>
        <w:tabs>
          <w:tab w:val="left" w:pos="567"/>
        </w:tabs>
        <w:rPr>
          <w:rFonts w:cs="Calibri"/>
          <w:sz w:val="24"/>
          <w:szCs w:val="24"/>
        </w:rPr>
      </w:pPr>
      <w:r w:rsidRPr="00671599">
        <w:rPr>
          <w:rFonts w:cs="Calibri"/>
          <w:sz w:val="24"/>
          <w:szCs w:val="24"/>
        </w:rPr>
        <w:t xml:space="preserve">Yukarıdaki kelimeler kurallı ve anlamlı bir şekilde dizilirse </w:t>
      </w:r>
      <w:r w:rsidRPr="00F57331">
        <w:rPr>
          <w:rFonts w:cs="Calibri"/>
          <w:b/>
          <w:sz w:val="24"/>
          <w:szCs w:val="24"/>
          <w:u w:val="single"/>
        </w:rPr>
        <w:t>sondan ikinci kelime</w:t>
      </w:r>
      <w:r w:rsidRPr="00671599">
        <w:rPr>
          <w:rFonts w:cs="Calibri"/>
          <w:sz w:val="24"/>
          <w:szCs w:val="24"/>
        </w:rPr>
        <w:t xml:space="preserve"> hangisi olur?</w:t>
      </w:r>
    </w:p>
    <w:p w:rsidR="00357E54" w:rsidRPr="00DD1907" w:rsidRDefault="00357E54" w:rsidP="006F3EA7">
      <w:pPr>
        <w:pStyle w:val="NoSpacing"/>
        <w:tabs>
          <w:tab w:val="left" w:pos="284"/>
          <w:tab w:val="left" w:pos="2552"/>
          <w:tab w:val="left" w:pos="3402"/>
        </w:tabs>
        <w:rPr>
          <w:rFonts w:cs="Calibri"/>
          <w:sz w:val="24"/>
          <w:szCs w:val="24"/>
        </w:rPr>
      </w:pPr>
      <w:r w:rsidRPr="009F4F18">
        <w:rPr>
          <w:rFonts w:cs="Calibri"/>
          <w:b/>
          <w:sz w:val="24"/>
          <w:szCs w:val="24"/>
        </w:rPr>
        <w:t>A)</w:t>
      </w:r>
      <w:r w:rsidRPr="00DD1907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çok</w:t>
      </w:r>
      <w:r>
        <w:rPr>
          <w:rFonts w:cs="Calibri"/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sevindi</w:t>
      </w:r>
    </w:p>
    <w:p w:rsidR="00357E54" w:rsidRPr="00EB2DC6" w:rsidRDefault="00357E54" w:rsidP="006F3EA7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sonucunu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görünce</w:t>
      </w:r>
    </w:p>
    <w:p w:rsidR="00357E54" w:rsidRPr="00EB2DC6" w:rsidRDefault="00357E54" w:rsidP="0093325F">
      <w:pPr>
        <w:pStyle w:val="NoSpacing"/>
        <w:tabs>
          <w:tab w:val="left" w:pos="284"/>
          <w:tab w:val="left" w:pos="1843"/>
          <w:tab w:val="left" w:pos="3402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57E54" w:rsidRPr="00DE76E2" w:rsidRDefault="00357E54" w:rsidP="00F57331">
      <w:pPr>
        <w:pStyle w:val="NoSpacing"/>
        <w:tabs>
          <w:tab w:val="left" w:pos="567"/>
          <w:tab w:val="left" w:pos="3119"/>
        </w:tabs>
        <w:rPr>
          <w:rFonts w:ascii="Arial Narrow" w:hAnsi="Arial Narrow"/>
          <w:i/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15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DE76E2">
        <w:rPr>
          <w:rFonts w:ascii="Arial Narrow" w:hAnsi="Arial Narrow"/>
          <w:b/>
          <w:i/>
          <w:sz w:val="24"/>
          <w:szCs w:val="24"/>
        </w:rPr>
        <w:t>I.</w:t>
      </w:r>
      <w:r w:rsidRPr="00DE76E2">
        <w:rPr>
          <w:rFonts w:ascii="Arial Narrow" w:hAnsi="Arial Narrow"/>
          <w:i/>
          <w:sz w:val="24"/>
          <w:szCs w:val="24"/>
        </w:rPr>
        <w:t xml:space="preserve"> </w:t>
      </w:r>
      <w:r>
        <w:rPr>
          <w:rFonts w:ascii="Arial Narrow" w:hAnsi="Arial Narrow"/>
          <w:i/>
          <w:sz w:val="24"/>
          <w:szCs w:val="24"/>
        </w:rPr>
        <w:t>Bilemem</w:t>
      </w:r>
      <w:r w:rsidRPr="00F515E7">
        <w:rPr>
          <w:rFonts w:ascii="Arial Narrow" w:hAnsi="Arial Narrow"/>
          <w:b/>
          <w:i/>
          <w:sz w:val="24"/>
          <w:szCs w:val="24"/>
        </w:rPr>
        <w:t xml:space="preserve"> </w:t>
      </w:r>
      <w:r>
        <w:rPr>
          <w:rFonts w:ascii="Arial Narrow" w:hAnsi="Arial Narrow"/>
          <w:b/>
          <w:i/>
          <w:sz w:val="24"/>
          <w:szCs w:val="24"/>
        </w:rPr>
        <w:tab/>
      </w:r>
      <w:r w:rsidRPr="00DE76E2">
        <w:rPr>
          <w:rFonts w:ascii="Arial Narrow" w:hAnsi="Arial Narrow"/>
          <w:b/>
          <w:i/>
          <w:sz w:val="24"/>
          <w:szCs w:val="24"/>
        </w:rPr>
        <w:t>I</w:t>
      </w:r>
      <w:r>
        <w:rPr>
          <w:rFonts w:ascii="Arial Narrow" w:hAnsi="Arial Narrow"/>
          <w:b/>
          <w:i/>
          <w:sz w:val="24"/>
          <w:szCs w:val="24"/>
        </w:rPr>
        <w:t>I</w:t>
      </w:r>
      <w:r w:rsidRPr="00DE76E2">
        <w:rPr>
          <w:rFonts w:ascii="Arial Narrow" w:hAnsi="Arial Narrow"/>
          <w:b/>
          <w:i/>
          <w:sz w:val="24"/>
          <w:szCs w:val="24"/>
        </w:rPr>
        <w:t xml:space="preserve">. </w:t>
      </w:r>
      <w:r>
        <w:rPr>
          <w:rFonts w:ascii="Arial Narrow" w:hAnsi="Arial Narrow"/>
          <w:i/>
          <w:sz w:val="24"/>
          <w:szCs w:val="24"/>
        </w:rPr>
        <w:t>Ne zaman gelir?</w:t>
      </w:r>
    </w:p>
    <w:p w:rsidR="00357E54" w:rsidRPr="00F57331" w:rsidRDefault="00357E54" w:rsidP="00F57331">
      <w:pPr>
        <w:pStyle w:val="NoSpacing"/>
        <w:tabs>
          <w:tab w:val="left" w:pos="567"/>
          <w:tab w:val="left" w:pos="3119"/>
        </w:tabs>
        <w:rPr>
          <w:rFonts w:ascii="Arial Narrow" w:hAnsi="Arial Narrow"/>
          <w:i/>
          <w:sz w:val="24"/>
          <w:szCs w:val="24"/>
        </w:rPr>
      </w:pPr>
      <w:r w:rsidRPr="00DE76E2">
        <w:rPr>
          <w:rFonts w:ascii="Arial Narrow" w:hAnsi="Arial Narrow"/>
          <w:b/>
          <w:i/>
          <w:sz w:val="24"/>
          <w:szCs w:val="24"/>
        </w:rPr>
        <w:tab/>
      </w:r>
      <w:r>
        <w:rPr>
          <w:rFonts w:ascii="Arial Narrow" w:hAnsi="Arial Narrow"/>
          <w:b/>
          <w:i/>
          <w:sz w:val="24"/>
          <w:szCs w:val="24"/>
        </w:rPr>
        <w:t>I</w:t>
      </w:r>
      <w:r w:rsidRPr="00DE76E2">
        <w:rPr>
          <w:rFonts w:ascii="Arial Narrow" w:hAnsi="Arial Narrow"/>
          <w:b/>
          <w:i/>
          <w:sz w:val="24"/>
          <w:szCs w:val="24"/>
        </w:rPr>
        <w:t>II.</w:t>
      </w:r>
      <w:r w:rsidRPr="00DE76E2">
        <w:rPr>
          <w:rFonts w:ascii="Arial Narrow" w:hAnsi="Arial Narrow"/>
          <w:i/>
          <w:sz w:val="24"/>
          <w:szCs w:val="24"/>
        </w:rPr>
        <w:t xml:space="preserve"> </w:t>
      </w:r>
      <w:r>
        <w:rPr>
          <w:rFonts w:ascii="Arial Narrow" w:hAnsi="Arial Narrow"/>
          <w:i/>
          <w:sz w:val="24"/>
          <w:szCs w:val="24"/>
        </w:rPr>
        <w:t>Emine evde mi?</w:t>
      </w:r>
      <w:r>
        <w:rPr>
          <w:rFonts w:ascii="Arial Narrow" w:hAnsi="Arial Narrow"/>
          <w:b/>
          <w:i/>
          <w:sz w:val="24"/>
          <w:szCs w:val="24"/>
        </w:rPr>
        <w:tab/>
        <w:t>I</w:t>
      </w:r>
      <w:r w:rsidRPr="00DE76E2">
        <w:rPr>
          <w:rFonts w:ascii="Arial Narrow" w:hAnsi="Arial Narrow"/>
          <w:b/>
          <w:i/>
          <w:sz w:val="24"/>
          <w:szCs w:val="24"/>
        </w:rPr>
        <w:t xml:space="preserve">V. </w:t>
      </w:r>
      <w:r>
        <w:rPr>
          <w:rFonts w:ascii="Arial Narrow" w:hAnsi="Arial Narrow"/>
          <w:i/>
          <w:sz w:val="24"/>
          <w:szCs w:val="24"/>
        </w:rPr>
        <w:t>Hayır.</w:t>
      </w:r>
    </w:p>
    <w:p w:rsidR="00357E54" w:rsidRPr="005105D0" w:rsidRDefault="00357E54" w:rsidP="005105D0">
      <w:pPr>
        <w:pStyle w:val="NoSpacing"/>
        <w:tabs>
          <w:tab w:val="left" w:pos="709"/>
        </w:tabs>
        <w:rPr>
          <w:rFonts w:ascii="Arial Narrow" w:hAnsi="Arial Narrow"/>
          <w:b/>
          <w:sz w:val="24"/>
          <w:szCs w:val="24"/>
        </w:rPr>
      </w:pPr>
      <w:r>
        <w:rPr>
          <w:sz w:val="24"/>
          <w:szCs w:val="24"/>
        </w:rPr>
        <w:t>Yukarıda karışık olarak verilen konuşmalar sıraya konulduğunda en doğru sıralama hangisi olur?</w:t>
      </w:r>
    </w:p>
    <w:p w:rsidR="00357E54" w:rsidRPr="00EB2DC6" w:rsidRDefault="00357E54" w:rsidP="006F3EA7">
      <w:pPr>
        <w:pStyle w:val="NoSpacing"/>
        <w:tabs>
          <w:tab w:val="left" w:pos="284"/>
          <w:tab w:val="left" w:pos="2552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A)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II – I – III – IV 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III – I – II – IV </w:t>
      </w:r>
    </w:p>
    <w:p w:rsidR="00357E54" w:rsidRPr="00EB2DC6" w:rsidRDefault="00357E54" w:rsidP="006F3EA7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 xml:space="preserve">III – IV – II – I 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 xml:space="preserve">III – IV – I – II </w:t>
      </w:r>
    </w:p>
    <w:p w:rsidR="00357E54" w:rsidRPr="00EB2DC6" w:rsidRDefault="00357E54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57E54" w:rsidRPr="00EB2DC6" w:rsidRDefault="00357E54" w:rsidP="00091B59">
      <w:pPr>
        <w:pStyle w:val="NoSpacing"/>
        <w:tabs>
          <w:tab w:val="left" w:pos="709"/>
        </w:tabs>
        <w:rPr>
          <w:rFonts w:ascii="Arial Narrow" w:hAnsi="Arial Narrow"/>
          <w:b/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16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Aşağıdaki cümlelerin hangisinin sonuna farklı bir noktalama işareti getirilmelidir?</w:t>
      </w:r>
    </w:p>
    <w:p w:rsidR="00357E54" w:rsidRPr="005A4762" w:rsidRDefault="00357E54" w:rsidP="005A4762">
      <w:pPr>
        <w:pStyle w:val="NoSpacing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Sütün sıcak mı, soğuk mu olduğunu soruver</w:t>
      </w:r>
    </w:p>
    <w:p w:rsidR="00357E54" w:rsidRPr="00EB2DC6" w:rsidRDefault="00357E54" w:rsidP="005A4762">
      <w:pPr>
        <w:pStyle w:val="NoSpacing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Buradaki simitlerin hepsi mi bayatmış</w:t>
      </w:r>
    </w:p>
    <w:p w:rsidR="00357E54" w:rsidRPr="00EB2DC6" w:rsidRDefault="00357E54" w:rsidP="005A4762">
      <w:pPr>
        <w:pStyle w:val="NoSpacing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Kaçıncı çocuk yarışmayı bitiremedi</w:t>
      </w:r>
    </w:p>
    <w:p w:rsidR="00357E54" w:rsidRPr="00EB2DC6" w:rsidRDefault="00357E54" w:rsidP="005A4762">
      <w:pPr>
        <w:pStyle w:val="NoSpacing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Arkadaşın mı sana bu şakayı yaptı</w:t>
      </w:r>
    </w:p>
    <w:p w:rsidR="00357E54" w:rsidRPr="00EB2DC6" w:rsidRDefault="00357E54" w:rsidP="00D125BD">
      <w:pPr>
        <w:pStyle w:val="NoSpacing"/>
        <w:tabs>
          <w:tab w:val="left" w:pos="284"/>
          <w:tab w:val="left" w:pos="1843"/>
          <w:tab w:val="left" w:pos="3402"/>
        </w:tabs>
        <w:rPr>
          <w:b/>
          <w:sz w:val="24"/>
          <w:szCs w:val="24"/>
          <w:u w:val="single"/>
          <w:shd w:val="clear" w:color="auto" w:fill="B8CCE4"/>
        </w:rPr>
      </w:pPr>
    </w:p>
    <w:p w:rsidR="00357E54" w:rsidRPr="00EB2DC6" w:rsidRDefault="00357E54" w:rsidP="00DA3E2A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b/>
          <w:sz w:val="24"/>
          <w:szCs w:val="24"/>
          <w:u w:val="single"/>
          <w:shd w:val="clear" w:color="auto" w:fill="B8CCE4"/>
        </w:rPr>
      </w:pPr>
      <w:r w:rsidRPr="00EB2DC6">
        <w:rPr>
          <w:b/>
          <w:sz w:val="24"/>
          <w:szCs w:val="24"/>
          <w:highlight w:val="yellow"/>
          <w:u w:val="single"/>
          <w:shd w:val="clear" w:color="auto" w:fill="B8CCE4"/>
        </w:rPr>
        <w:t>M A T E M A T İ K</w:t>
      </w:r>
    </w:p>
    <w:p w:rsidR="00357E54" w:rsidRPr="00E412EA" w:rsidRDefault="00357E54" w:rsidP="00DA3E2A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b/>
          <w:sz w:val="16"/>
          <w:szCs w:val="16"/>
          <w:u w:val="single"/>
        </w:rPr>
      </w:pPr>
    </w:p>
    <w:p w:rsidR="00357E54" w:rsidRDefault="00357E54" w:rsidP="00B73B85">
      <w:pPr>
        <w:pStyle w:val="NoSpacing"/>
        <w:tabs>
          <w:tab w:val="left" w:pos="567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17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 saatlerin hangisi </w:t>
      </w:r>
      <w:r w:rsidRPr="00B73B85">
        <w:rPr>
          <w:b/>
          <w:sz w:val="24"/>
          <w:szCs w:val="24"/>
        </w:rPr>
        <w:t>13.15</w:t>
      </w:r>
      <w:r>
        <w:rPr>
          <w:sz w:val="24"/>
          <w:szCs w:val="24"/>
        </w:rPr>
        <w:t xml:space="preserve"> ’i göstermektedir?</w:t>
      </w:r>
    </w:p>
    <w:p w:rsidR="00357E54" w:rsidRDefault="00357E54" w:rsidP="0027659B">
      <w:pPr>
        <w:pStyle w:val="NoSpacing"/>
        <w:tabs>
          <w:tab w:val="left" w:pos="709"/>
          <w:tab w:val="left" w:pos="2552"/>
          <w:tab w:val="left" w:pos="3402"/>
        </w:tabs>
        <w:rPr>
          <w:b/>
          <w:sz w:val="24"/>
          <w:szCs w:val="24"/>
        </w:rPr>
      </w:pPr>
      <w:r>
        <w:rPr>
          <w:noProof/>
          <w:lang w:eastAsia="tr-TR"/>
        </w:rPr>
        <w:pict>
          <v:shape id="Resim 10" o:spid="_x0000_s1039" type="#_x0000_t75" style="position:absolute;margin-left:142.15pt;margin-top:-.05pt;width:45.4pt;height:43pt;z-index:-251655168;visibility:visible">
            <v:imagedata r:id="rId14" o:title=""/>
          </v:shape>
        </w:pict>
      </w:r>
      <w:r>
        <w:rPr>
          <w:noProof/>
          <w:lang w:eastAsia="tr-TR"/>
        </w:rPr>
        <w:pict>
          <v:shape id="Resim 7" o:spid="_x0000_s1040" type="#_x0000_t75" style="position:absolute;margin-left:16.65pt;margin-top:-.05pt;width:45.5pt;height:43pt;z-index:-251656192;visibility:visible">
            <v:imagedata r:id="rId15" o:title=""/>
          </v:shape>
        </w:pict>
      </w:r>
    </w:p>
    <w:p w:rsidR="00357E54" w:rsidRDefault="00357E54" w:rsidP="00B73B85">
      <w:pPr>
        <w:pStyle w:val="NoSpacing"/>
        <w:tabs>
          <w:tab w:val="left" w:pos="709"/>
          <w:tab w:val="left" w:pos="2552"/>
          <w:tab w:val="left" w:pos="3402"/>
        </w:tabs>
        <w:rPr>
          <w:sz w:val="24"/>
          <w:szCs w:val="24"/>
        </w:rPr>
      </w:pPr>
      <w:r w:rsidRPr="00B73B85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</w:p>
    <w:p w:rsidR="00357E54" w:rsidRDefault="00357E54" w:rsidP="00B73B85">
      <w:pPr>
        <w:pStyle w:val="NoSpacing"/>
        <w:tabs>
          <w:tab w:val="left" w:pos="709"/>
          <w:tab w:val="left" w:pos="2552"/>
          <w:tab w:val="left" w:pos="3402"/>
        </w:tabs>
        <w:rPr>
          <w:sz w:val="24"/>
          <w:szCs w:val="24"/>
        </w:rPr>
      </w:pPr>
    </w:p>
    <w:p w:rsidR="00357E54" w:rsidRPr="00EB2DC6" w:rsidRDefault="00357E54" w:rsidP="00B73B85">
      <w:pPr>
        <w:pStyle w:val="NoSpacing"/>
        <w:tabs>
          <w:tab w:val="left" w:pos="709"/>
          <w:tab w:val="left" w:pos="2552"/>
          <w:tab w:val="left" w:pos="3402"/>
        </w:tabs>
        <w:rPr>
          <w:sz w:val="24"/>
          <w:szCs w:val="24"/>
        </w:rPr>
      </w:pPr>
      <w:r>
        <w:rPr>
          <w:noProof/>
          <w:lang w:eastAsia="tr-TR"/>
        </w:rPr>
        <w:pict>
          <v:shape id="Resim 16" o:spid="_x0000_s1041" type="#_x0000_t75" style="position:absolute;margin-left:142.15pt;margin-top:5.5pt;width:47pt;height:45pt;z-index:-251653120;visibility:visible">
            <v:imagedata r:id="rId16" o:title=""/>
          </v:shape>
        </w:pict>
      </w:r>
      <w:r>
        <w:rPr>
          <w:noProof/>
          <w:lang w:eastAsia="tr-TR"/>
        </w:rPr>
        <w:pict>
          <v:shape id="Resim 13" o:spid="_x0000_s1042" type="#_x0000_t75" style="position:absolute;margin-left:15.65pt;margin-top:5.5pt;width:46.5pt;height:44.5pt;z-index:-251654144;visibility:visible">
            <v:imagedata r:id="rId17" o:title=""/>
          </v:shape>
        </w:pict>
      </w:r>
    </w:p>
    <w:p w:rsidR="00357E54" w:rsidRPr="00EB2DC6" w:rsidRDefault="00357E54" w:rsidP="0027659B">
      <w:pPr>
        <w:pStyle w:val="NoSpacing"/>
        <w:tabs>
          <w:tab w:val="left" w:pos="709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C)</w:t>
      </w:r>
      <w:r w:rsidRPr="00EB2DC6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</w:p>
    <w:p w:rsidR="00357E54" w:rsidRDefault="00357E54" w:rsidP="00E22AE8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57E54" w:rsidRPr="00EB2DC6" w:rsidRDefault="00357E54" w:rsidP="00E22AE8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57E54" w:rsidRPr="00EB2DC6" w:rsidRDefault="00357E54" w:rsidP="00DA3E2A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shape id="_x0000_s1043" type="#_x0000_t62" style="position:absolute;margin-left:34.85pt;margin-top:6.65pt;width:211.3pt;height:68.75pt;z-index:251646976" adj="-1043,5671">
            <v:textbox style="mso-next-textbox:#_x0000_s1043">
              <w:txbxContent>
                <w:p w:rsidR="00357E54" w:rsidRPr="00622135" w:rsidRDefault="00357E54" w:rsidP="008C1317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Mevlüt, evden sabah </w:t>
                  </w:r>
                  <w:r w:rsidRPr="00AF6C3B">
                    <w:rPr>
                      <w:rFonts w:ascii="Arial Narrow" w:hAnsi="Arial Narrow"/>
                      <w:b/>
                    </w:rPr>
                    <w:t>6.50</w:t>
                  </w:r>
                  <w:r>
                    <w:rPr>
                      <w:rFonts w:ascii="Arial Narrow" w:hAnsi="Arial Narrow"/>
                    </w:rPr>
                    <w:t xml:space="preserve">’de çıkıp </w:t>
                  </w:r>
                  <w:r w:rsidRPr="00AF6C3B">
                    <w:rPr>
                      <w:rFonts w:ascii="Arial Narrow" w:hAnsi="Arial Narrow"/>
                      <w:b/>
                    </w:rPr>
                    <w:t>yarım saat sonra</w:t>
                  </w:r>
                  <w:r>
                    <w:rPr>
                      <w:rFonts w:ascii="Arial Narrow" w:hAnsi="Arial Narrow"/>
                    </w:rPr>
                    <w:t xml:space="preserve"> okula varmaktadır. Aşağıdaki saatlerden hangisi Mevlüt’ün okula varış saatini göstermektedir?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4" o:spid="_x0000_s1044" type="#_x0000_t75" style="position:absolute;margin-left:-6.35pt;margin-top:13.55pt;width:43.75pt;height:55.25pt;z-index:-251668480;visibility:visible">
            <v:imagedata r:id="rId18" o:title=""/>
          </v:shape>
        </w:pict>
      </w: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18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sz w:val="24"/>
          <w:szCs w:val="24"/>
        </w:rPr>
        <w:t xml:space="preserve"> </w:t>
      </w:r>
    </w:p>
    <w:p w:rsidR="00357E54" w:rsidRPr="00EB2DC6" w:rsidRDefault="00357E54" w:rsidP="00DA3E2A">
      <w:pPr>
        <w:pStyle w:val="NoSpacing"/>
        <w:tabs>
          <w:tab w:val="left" w:pos="709"/>
        </w:tabs>
        <w:rPr>
          <w:sz w:val="24"/>
          <w:szCs w:val="24"/>
        </w:rPr>
      </w:pPr>
    </w:p>
    <w:p w:rsidR="00357E54" w:rsidRPr="00EB2DC6" w:rsidRDefault="00357E54" w:rsidP="000835FA">
      <w:pPr>
        <w:pStyle w:val="NoSpacing"/>
        <w:tabs>
          <w:tab w:val="left" w:pos="709"/>
        </w:tabs>
        <w:rPr>
          <w:sz w:val="24"/>
          <w:szCs w:val="24"/>
        </w:rPr>
      </w:pPr>
    </w:p>
    <w:p w:rsidR="00357E54" w:rsidRPr="00EB2DC6" w:rsidRDefault="00357E54" w:rsidP="000835FA">
      <w:pPr>
        <w:pStyle w:val="NoSpacing"/>
        <w:tabs>
          <w:tab w:val="left" w:pos="709"/>
        </w:tabs>
        <w:rPr>
          <w:sz w:val="24"/>
          <w:szCs w:val="24"/>
        </w:rPr>
      </w:pPr>
    </w:p>
    <w:p w:rsidR="00357E54" w:rsidRPr="00EB2DC6" w:rsidRDefault="00357E54" w:rsidP="000835FA">
      <w:pPr>
        <w:pStyle w:val="NoSpacing"/>
        <w:tabs>
          <w:tab w:val="left" w:pos="709"/>
        </w:tabs>
        <w:rPr>
          <w:sz w:val="24"/>
          <w:szCs w:val="24"/>
        </w:rPr>
      </w:pPr>
    </w:p>
    <w:p w:rsidR="00357E54" w:rsidRDefault="00357E54" w:rsidP="00AC2E1B">
      <w:pPr>
        <w:pStyle w:val="NoSpacing"/>
        <w:tabs>
          <w:tab w:val="left" w:pos="284"/>
          <w:tab w:val="left" w:pos="2552"/>
        </w:tabs>
        <w:rPr>
          <w:b/>
          <w:sz w:val="24"/>
          <w:szCs w:val="24"/>
        </w:rPr>
      </w:pPr>
      <w:r>
        <w:rPr>
          <w:noProof/>
          <w:lang w:eastAsia="tr-TR"/>
        </w:rPr>
        <w:pict>
          <v:shape id="Resim 22" o:spid="_x0000_s1045" type="#_x0000_t75" style="position:absolute;margin-left:15.65pt;margin-top:7.15pt;width:45.5pt;height:43.5pt;z-index:-251651072;visibility:visible">
            <v:imagedata r:id="rId19" o:title=""/>
          </v:shape>
        </w:pict>
      </w:r>
      <w:r>
        <w:rPr>
          <w:noProof/>
          <w:lang w:eastAsia="tr-TR"/>
        </w:rPr>
        <w:pict>
          <v:shape id="Resim 25" o:spid="_x0000_s1046" type="#_x0000_t75" style="position:absolute;margin-left:142.15pt;margin-top:7.15pt;width:47pt;height:44.5pt;z-index:-251650048;visibility:visible">
            <v:imagedata r:id="rId20" o:title=""/>
          </v:shape>
        </w:pict>
      </w:r>
    </w:p>
    <w:p w:rsidR="00357E54" w:rsidRDefault="00357E54" w:rsidP="001B4C07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 w:rsidRPr="001B4C07">
        <w:rPr>
          <w:b/>
          <w:sz w:val="24"/>
          <w:szCs w:val="24"/>
        </w:rPr>
        <w:t>A)</w:t>
      </w:r>
      <w:r>
        <w:rPr>
          <w:sz w:val="24"/>
          <w:szCs w:val="24"/>
        </w:rPr>
        <w:tab/>
      </w:r>
      <w:r w:rsidRPr="00EB2DC6"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</w:t>
      </w:r>
    </w:p>
    <w:p w:rsidR="00357E54" w:rsidRDefault="00357E54" w:rsidP="00AC2E1B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</w:p>
    <w:p w:rsidR="00357E54" w:rsidRDefault="00357E54" w:rsidP="00AC2E1B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</w:p>
    <w:p w:rsidR="00357E54" w:rsidRPr="00AC2E1B" w:rsidRDefault="00357E54" w:rsidP="00AC2E1B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>
        <w:rPr>
          <w:noProof/>
          <w:lang w:eastAsia="tr-TR"/>
        </w:rPr>
        <w:pict>
          <v:shape id="Resim 19" o:spid="_x0000_s1047" type="#_x0000_t75" style="position:absolute;margin-left:142.15pt;margin-top:7.05pt;width:47pt;height:44.5pt;z-index:-251652096;visibility:visible">
            <v:imagedata r:id="rId21" o:title=""/>
          </v:shape>
        </w:pict>
      </w:r>
      <w:r>
        <w:rPr>
          <w:noProof/>
          <w:lang w:eastAsia="tr-TR"/>
        </w:rPr>
        <w:pict>
          <v:shape id="Resim 28" o:spid="_x0000_s1048" type="#_x0000_t75" style="position:absolute;margin-left:16.15pt;margin-top:8.05pt;width:45.5pt;height:43.5pt;z-index:-251649024;visibility:visible">
            <v:imagedata r:id="rId22" o:title=""/>
          </v:shape>
        </w:pict>
      </w:r>
    </w:p>
    <w:p w:rsidR="00357E54" w:rsidRPr="00AC2E1B" w:rsidRDefault="00357E54" w:rsidP="00520E1F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C)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</w:p>
    <w:p w:rsidR="00357E54" w:rsidRDefault="00357E54" w:rsidP="00520E1F">
      <w:pPr>
        <w:rPr>
          <w:b/>
          <w:bdr w:val="single" w:sz="4" w:space="0" w:color="auto"/>
          <w:shd w:val="clear" w:color="auto" w:fill="FBD4B4"/>
        </w:rPr>
      </w:pPr>
    </w:p>
    <w:p w:rsidR="00357E54" w:rsidRDefault="00357E54" w:rsidP="00520E1F">
      <w:pPr>
        <w:rPr>
          <w:b/>
          <w:bdr w:val="single" w:sz="4" w:space="0" w:color="auto"/>
          <w:shd w:val="clear" w:color="auto" w:fill="FBD4B4"/>
        </w:rPr>
      </w:pPr>
    </w:p>
    <w:p w:rsidR="00357E54" w:rsidRPr="0045663F" w:rsidRDefault="00357E54" w:rsidP="00520E1F">
      <w:pPr>
        <w:rPr>
          <w:rFonts w:ascii="Calibri" w:hAnsi="Calibri" w:cs="Calibri"/>
        </w:rPr>
      </w:pPr>
      <w:r w:rsidRPr="00AF6C3B">
        <w:rPr>
          <w:rFonts w:ascii="Calibri" w:hAnsi="Calibri" w:cs="Calibri"/>
          <w:b/>
          <w:bdr w:val="single" w:sz="4" w:space="0" w:color="auto"/>
          <w:shd w:val="clear" w:color="auto" w:fill="FBD4B4"/>
        </w:rPr>
        <w:t>19</w:t>
      </w:r>
      <w:r w:rsidRPr="00EB2DC6">
        <w:rPr>
          <w:bdr w:val="single" w:sz="4" w:space="0" w:color="auto"/>
          <w:shd w:val="clear" w:color="auto" w:fill="FBD4B4"/>
        </w:rPr>
        <w:t>.</w:t>
      </w:r>
      <w:r w:rsidRPr="00EB2DC6">
        <w:t xml:space="preserve"> </w:t>
      </w:r>
      <w:r>
        <w:rPr>
          <w:rFonts w:ascii="Calibri" w:hAnsi="Calibri" w:cs="Calibri"/>
        </w:rPr>
        <w:t>Babam zayıflamak için her gün yarım saat koşu yapmaktadır. Babam, bir haftada ne kadar süre koşu yapmıştır?</w:t>
      </w:r>
    </w:p>
    <w:p w:rsidR="00357E54" w:rsidRPr="00194415" w:rsidRDefault="00357E54" w:rsidP="00520E1F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1 saat 45 dakika</w:t>
      </w:r>
      <w:r w:rsidRPr="00EB2DC6"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B) </w:t>
      </w:r>
      <w:r>
        <w:rPr>
          <w:sz w:val="24"/>
          <w:szCs w:val="24"/>
        </w:rPr>
        <w:t>2 saat 45 dakika</w:t>
      </w:r>
    </w:p>
    <w:p w:rsidR="00357E54" w:rsidRPr="00EB2DC6" w:rsidRDefault="00357E54" w:rsidP="00520E1F">
      <w:pPr>
        <w:pStyle w:val="NoSpacing"/>
        <w:tabs>
          <w:tab w:val="left" w:pos="284"/>
          <w:tab w:val="left" w:pos="2552"/>
        </w:tabs>
        <w:rPr>
          <w:b/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3 saat 30 dakika</w:t>
      </w:r>
      <w:r w:rsidRPr="00EB2DC6">
        <w:rPr>
          <w:b/>
          <w:sz w:val="24"/>
          <w:szCs w:val="24"/>
        </w:rPr>
        <w:tab/>
        <w:t xml:space="preserve">D) </w:t>
      </w:r>
      <w:r>
        <w:rPr>
          <w:sz w:val="24"/>
          <w:szCs w:val="24"/>
        </w:rPr>
        <w:t>2 saat 30 dakika</w:t>
      </w:r>
    </w:p>
    <w:p w:rsidR="00357E54" w:rsidRPr="00EB2DC6" w:rsidRDefault="00357E54" w:rsidP="00A53FA2">
      <w:pPr>
        <w:pStyle w:val="NoSpacing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357E54" w:rsidRDefault="00357E54" w:rsidP="008A3743">
      <w:pPr>
        <w:pStyle w:val="NoSpacing"/>
        <w:tabs>
          <w:tab w:val="left" w:pos="567"/>
        </w:tabs>
        <w:rPr>
          <w:sz w:val="24"/>
          <w:szCs w:val="24"/>
        </w:rPr>
      </w:pPr>
      <w:r>
        <w:rPr>
          <w:noProof/>
          <w:lang w:eastAsia="tr-TR"/>
        </w:rPr>
        <w:pict>
          <v:shape id="_x0000_s1049" type="#_x0000_t202" style="position:absolute;margin-left:130.45pt;margin-top:6.9pt;width:120.9pt;height:64pt;z-index:-251646976">
            <v:textbox style="mso-next-textbox:#_x0000_s1049">
              <w:txbxContent>
                <w:p w:rsidR="00357E54" w:rsidRPr="00140D0F" w:rsidRDefault="00357E54">
                  <w:pPr>
                    <w:rPr>
                      <w:rFonts w:ascii="Arial Narrow" w:hAnsi="Arial Narrow"/>
                    </w:rPr>
                  </w:pPr>
                  <w:r w:rsidRPr="00140D0F">
                    <w:rPr>
                      <w:rFonts w:ascii="Arial Narrow" w:hAnsi="Arial Narrow"/>
                    </w:rPr>
                    <w:t xml:space="preserve">Yandaki şeklin alanının tamamlanması için kaç tane </w:t>
                  </w:r>
                  <w:r>
                    <w:rPr>
                      <w:rFonts w:ascii="Arial Narrow" w:hAnsi="Arial Narrow"/>
                    </w:rPr>
                    <w:t xml:space="preserve">birim </w:t>
                  </w:r>
                  <w:r w:rsidRPr="00140D0F">
                    <w:rPr>
                      <w:rFonts w:ascii="Arial Narrow" w:hAnsi="Arial Narrow"/>
                    </w:rPr>
                    <w:t xml:space="preserve">kare çizilmesi gerekir?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31" o:spid="_x0000_s1050" type="#_x0000_t75" style="position:absolute;margin-left:19.85pt;margin-top:2.4pt;width:94pt;height:69.4pt;z-index:-251648000;visibility:visible">
            <v:imagedata r:id="rId23" o:title=""/>
          </v:shape>
        </w:pict>
      </w: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20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sz w:val="24"/>
          <w:szCs w:val="24"/>
        </w:rPr>
        <w:t xml:space="preserve"> </w:t>
      </w:r>
    </w:p>
    <w:p w:rsidR="00357E54" w:rsidRDefault="00357E54" w:rsidP="008A3743">
      <w:pPr>
        <w:pStyle w:val="NoSpacing"/>
        <w:tabs>
          <w:tab w:val="left" w:pos="567"/>
        </w:tabs>
        <w:rPr>
          <w:sz w:val="24"/>
          <w:szCs w:val="24"/>
        </w:rPr>
      </w:pPr>
    </w:p>
    <w:p w:rsidR="00357E54" w:rsidRDefault="00357E54" w:rsidP="008A3743">
      <w:pPr>
        <w:pStyle w:val="NoSpacing"/>
        <w:tabs>
          <w:tab w:val="left" w:pos="567"/>
        </w:tabs>
        <w:rPr>
          <w:sz w:val="24"/>
          <w:szCs w:val="24"/>
        </w:rPr>
      </w:pPr>
    </w:p>
    <w:p w:rsidR="00357E54" w:rsidRDefault="00357E54" w:rsidP="008A3743">
      <w:pPr>
        <w:pStyle w:val="NoSpacing"/>
        <w:tabs>
          <w:tab w:val="left" w:pos="567"/>
        </w:tabs>
        <w:rPr>
          <w:sz w:val="24"/>
          <w:szCs w:val="24"/>
        </w:rPr>
      </w:pPr>
    </w:p>
    <w:p w:rsidR="00357E54" w:rsidRDefault="00357E54" w:rsidP="008A3743">
      <w:pPr>
        <w:pStyle w:val="NoSpacing"/>
        <w:tabs>
          <w:tab w:val="left" w:pos="567"/>
        </w:tabs>
        <w:rPr>
          <w:sz w:val="24"/>
          <w:szCs w:val="24"/>
        </w:rPr>
      </w:pPr>
    </w:p>
    <w:p w:rsidR="00357E54" w:rsidRPr="00EB2DC6" w:rsidRDefault="00357E54" w:rsidP="0036649B">
      <w:pPr>
        <w:pStyle w:val="NoSpacing"/>
        <w:tabs>
          <w:tab w:val="left" w:pos="284"/>
          <w:tab w:val="left" w:pos="2410"/>
          <w:tab w:val="left" w:pos="3544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 w:rsidRPr="00EB2DC6">
        <w:rPr>
          <w:sz w:val="24"/>
          <w:szCs w:val="24"/>
        </w:rPr>
        <w:tab/>
      </w:r>
      <w:r>
        <w:rPr>
          <w:sz w:val="24"/>
          <w:szCs w:val="24"/>
        </w:rPr>
        <w:t>15 birim kare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B) </w:t>
      </w:r>
      <w:r w:rsidRPr="00716FF9">
        <w:rPr>
          <w:sz w:val="24"/>
          <w:szCs w:val="24"/>
        </w:rPr>
        <w:t>20 birim kare</w:t>
      </w:r>
    </w:p>
    <w:p w:rsidR="00357E54" w:rsidRPr="00716FF9" w:rsidRDefault="00357E54" w:rsidP="00167028">
      <w:pPr>
        <w:pStyle w:val="NoSpacing"/>
        <w:tabs>
          <w:tab w:val="left" w:pos="284"/>
          <w:tab w:val="left" w:pos="2410"/>
          <w:tab w:val="left" w:pos="3544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C)</w:t>
      </w:r>
      <w:r w:rsidRPr="00EB2DC6">
        <w:rPr>
          <w:sz w:val="24"/>
          <w:szCs w:val="24"/>
        </w:rPr>
        <w:tab/>
      </w:r>
      <w:r>
        <w:rPr>
          <w:sz w:val="24"/>
          <w:szCs w:val="24"/>
        </w:rPr>
        <w:t>39 birim kare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>D)</w:t>
      </w:r>
      <w:r>
        <w:rPr>
          <w:b/>
          <w:sz w:val="24"/>
          <w:szCs w:val="24"/>
        </w:rPr>
        <w:t xml:space="preserve"> </w:t>
      </w:r>
      <w:r w:rsidRPr="00716FF9">
        <w:rPr>
          <w:sz w:val="24"/>
          <w:szCs w:val="24"/>
        </w:rPr>
        <w:t>54 birim kare</w:t>
      </w:r>
    </w:p>
    <w:p w:rsidR="00357E54" w:rsidRDefault="00357E54" w:rsidP="00CF7F7C">
      <w:pPr>
        <w:pStyle w:val="NoSpacing"/>
        <w:tabs>
          <w:tab w:val="left" w:pos="567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  <w:r>
        <w:rPr>
          <w:noProof/>
          <w:lang w:eastAsia="tr-TR"/>
        </w:rPr>
        <w:pict>
          <v:group id="_x0000_s1051" style="position:absolute;margin-left:31.15pt;margin-top:127.1pt;width:16.5pt;height:39.5pt;z-index:-251644928" coordorigin="6175,12914" coordsize="547,830">
            <v:shape id="_x0000_s1052" type="#_x0000_t202" style="position:absolute;left:6255;top:12914;width:357;height:415" stroked="f">
              <v:textbox style="mso-next-textbox:#_x0000_s1052">
                <w:txbxContent>
                  <w:p w:rsidR="00357E54" w:rsidRPr="00BB7ACD" w:rsidRDefault="00357E54" w:rsidP="00970F65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>
                      <w:rPr>
                        <w:b/>
                      </w:rPr>
                      <w:t>1</w:t>
                    </w:r>
                  </w:p>
                </w:txbxContent>
              </v:textbox>
            </v:shape>
            <v:shape id="_x0000_s1053" type="#_x0000_t202" style="position:absolute;left:6255;top:13329;width:357;height:415" stroked="f">
              <v:textbox style="mso-next-textbox:#_x0000_s1053">
                <w:txbxContent>
                  <w:p w:rsidR="00357E54" w:rsidRPr="00BB7ACD" w:rsidRDefault="00357E54" w:rsidP="00970F65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>
                      <w:rPr>
                        <w:b/>
                      </w:rPr>
                      <w:t>8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4" type="#_x0000_t32" style="position:absolute;left:6175;top:13329;width:547;height:0" o:connectortype="straight" strokeweight="1.25pt"/>
          </v:group>
        </w:pict>
      </w:r>
      <w:r>
        <w:rPr>
          <w:noProof/>
          <w:lang w:eastAsia="tr-TR"/>
        </w:rPr>
        <w:pict>
          <v:group id="_x0000_s1055" style="position:absolute;margin-left:121.05pt;margin-top:5.35pt;width:16.5pt;height:39.5pt;z-index:-251664384" coordorigin="6175,12914" coordsize="547,830">
            <v:shape id="_x0000_s1056" type="#_x0000_t202" style="position:absolute;left:6255;top:12914;width:357;height:415" stroked="f">
              <v:textbox style="mso-next-textbox:#_x0000_s1056">
                <w:txbxContent>
                  <w:p w:rsidR="00357E54" w:rsidRPr="00BB7ACD" w:rsidRDefault="00357E54" w:rsidP="00970F65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B7ACD">
                      <w:rPr>
                        <w:b/>
                      </w:rPr>
                      <w:t>3</w:t>
                    </w:r>
                  </w:p>
                </w:txbxContent>
              </v:textbox>
            </v:shape>
            <v:shape id="_x0000_s1057" type="#_x0000_t202" style="position:absolute;left:6255;top:13329;width:357;height:415" stroked="f">
              <v:textbox style="mso-next-textbox:#_x0000_s1057">
                <w:txbxContent>
                  <w:p w:rsidR="00357E54" w:rsidRPr="00BB7ACD" w:rsidRDefault="00357E54" w:rsidP="00970F65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B7ACD">
                      <w:rPr>
                        <w:b/>
                      </w:rPr>
                      <w:t>5</w:t>
                    </w:r>
                  </w:p>
                </w:txbxContent>
              </v:textbox>
            </v:shape>
            <v:shape id="_x0000_s1058" type="#_x0000_t32" style="position:absolute;left:6175;top:13329;width:547;height:0" o:connectortype="straight" strokeweight="1.25pt"/>
          </v:group>
        </w:pict>
      </w:r>
    </w:p>
    <w:p w:rsidR="00357E54" w:rsidRDefault="00357E54" w:rsidP="00CF7F7C">
      <w:pPr>
        <w:pStyle w:val="NoSpacing"/>
        <w:tabs>
          <w:tab w:val="left" w:pos="567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21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 xml:space="preserve">. </w:t>
      </w:r>
      <w:r>
        <w:rPr>
          <w:sz w:val="24"/>
          <w:szCs w:val="24"/>
        </w:rPr>
        <w:t xml:space="preserve"> Cebimdeki paranın</w:t>
      </w:r>
      <w:r>
        <w:rPr>
          <w:sz w:val="24"/>
          <w:szCs w:val="24"/>
        </w:rPr>
        <w:tab/>
        <w:t xml:space="preserve"> ile oyuncak aldım.</w:t>
      </w:r>
    </w:p>
    <w:p w:rsidR="00357E54" w:rsidRPr="00970F65" w:rsidRDefault="00357E54" w:rsidP="00CF7F7C">
      <w:pPr>
        <w:pStyle w:val="NoSpacing"/>
        <w:tabs>
          <w:tab w:val="left" w:pos="567"/>
        </w:tabs>
        <w:rPr>
          <w:sz w:val="16"/>
          <w:szCs w:val="16"/>
        </w:rPr>
      </w:pPr>
    </w:p>
    <w:p w:rsidR="00357E54" w:rsidRPr="00970F65" w:rsidRDefault="00357E54" w:rsidP="0035683F">
      <w:pPr>
        <w:pStyle w:val="NoSpacing"/>
        <w:tabs>
          <w:tab w:val="left" w:pos="567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  <w:r>
        <w:rPr>
          <w:sz w:val="24"/>
          <w:szCs w:val="24"/>
        </w:rPr>
        <w:t xml:space="preserve"> Geriye </w:t>
      </w:r>
      <w:r>
        <w:rPr>
          <w:b/>
          <w:sz w:val="24"/>
          <w:szCs w:val="24"/>
        </w:rPr>
        <w:t>8</w:t>
      </w:r>
      <w:r w:rsidRPr="00BB7ACD">
        <w:rPr>
          <w:b/>
          <w:sz w:val="24"/>
          <w:szCs w:val="24"/>
        </w:rPr>
        <w:t xml:space="preserve"> liram</w:t>
      </w:r>
      <w:r>
        <w:rPr>
          <w:sz w:val="24"/>
          <w:szCs w:val="24"/>
        </w:rPr>
        <w:t xml:space="preserve"> kaldığına göre oyuncağın fiyatı kaç liradır</w:t>
      </w:r>
      <w:r w:rsidRPr="00EB2DC6">
        <w:rPr>
          <w:sz w:val="24"/>
          <w:szCs w:val="24"/>
        </w:rPr>
        <w:t>?</w:t>
      </w:r>
    </w:p>
    <w:p w:rsidR="00357E54" w:rsidRPr="00EB2DC6" w:rsidRDefault="00357E54" w:rsidP="00FF65C7">
      <w:pPr>
        <w:pStyle w:val="NoSpacing"/>
        <w:tabs>
          <w:tab w:val="left" w:pos="284"/>
          <w:tab w:val="left" w:pos="2552"/>
          <w:tab w:val="left" w:pos="3544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20 TL</w:t>
      </w:r>
      <w:r w:rsidRPr="00EB2DC6"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B) </w:t>
      </w:r>
      <w:r>
        <w:rPr>
          <w:sz w:val="24"/>
          <w:szCs w:val="24"/>
        </w:rPr>
        <w:t>12 TL</w:t>
      </w:r>
    </w:p>
    <w:p w:rsidR="00357E54" w:rsidRPr="00970F65" w:rsidRDefault="00357E54" w:rsidP="00FF65C7">
      <w:pPr>
        <w:pStyle w:val="NoSpacing"/>
        <w:tabs>
          <w:tab w:val="left" w:pos="284"/>
          <w:tab w:val="left" w:pos="2552"/>
          <w:tab w:val="left" w:pos="3544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8 TL</w:t>
      </w:r>
      <w:r w:rsidRPr="00EB2DC6"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4 TL</w:t>
      </w:r>
    </w:p>
    <w:p w:rsidR="00357E54" w:rsidRPr="00EB2DC6" w:rsidRDefault="00357E54" w:rsidP="00D90D94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group id="_x0000_s1059" style="position:absolute;margin-left:155.05pt;margin-top:5.45pt;width:16.5pt;height:39.5pt;z-index:-251645952" coordorigin="6175,12914" coordsize="547,830">
            <v:shape id="_x0000_s1060" type="#_x0000_t202" style="position:absolute;left:6255;top:12914;width:357;height:415" stroked="f">
              <v:textbox style="mso-next-textbox:#_x0000_s1060">
                <w:txbxContent>
                  <w:p w:rsidR="00357E54" w:rsidRPr="00BB7ACD" w:rsidRDefault="00357E54" w:rsidP="00970F65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>
                      <w:rPr>
                        <w:b/>
                      </w:rPr>
                      <w:t>4</w:t>
                    </w:r>
                  </w:p>
                </w:txbxContent>
              </v:textbox>
            </v:shape>
            <v:shape id="_x0000_s1061" type="#_x0000_t202" style="position:absolute;left:6255;top:13329;width:357;height:415" stroked="f">
              <v:textbox style="mso-next-textbox:#_x0000_s1061">
                <w:txbxContent>
                  <w:p w:rsidR="00357E54" w:rsidRPr="00BB7ACD" w:rsidRDefault="00357E54" w:rsidP="00970F65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>
                      <w:rPr>
                        <w:b/>
                      </w:rPr>
                      <w:t>8</w:t>
                    </w:r>
                  </w:p>
                </w:txbxContent>
              </v:textbox>
            </v:shape>
            <v:shape id="_x0000_s1062" type="#_x0000_t32" style="position:absolute;left:6175;top:13329;width:547;height:0" o:connectortype="straight" strokeweight="1.25pt"/>
          </v:group>
        </w:pict>
      </w:r>
    </w:p>
    <w:p w:rsidR="00357E54" w:rsidRDefault="00357E54" w:rsidP="009A43C4">
      <w:pPr>
        <w:pStyle w:val="NoSpacing"/>
        <w:tabs>
          <w:tab w:val="left" w:pos="567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22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60 kilogram"/>
        </w:smartTagPr>
        <w:r w:rsidRPr="008B013C">
          <w:rPr>
            <w:b/>
            <w:sz w:val="24"/>
            <w:szCs w:val="24"/>
          </w:rPr>
          <w:t>1</w:t>
        </w:r>
        <w:r>
          <w:rPr>
            <w:b/>
            <w:sz w:val="24"/>
            <w:szCs w:val="24"/>
          </w:rPr>
          <w:t>6</w:t>
        </w:r>
        <w:r w:rsidRPr="008B013C">
          <w:rPr>
            <w:b/>
            <w:sz w:val="24"/>
            <w:szCs w:val="24"/>
          </w:rPr>
          <w:t>0</w:t>
        </w:r>
        <w:r>
          <w:rPr>
            <w:sz w:val="24"/>
            <w:szCs w:val="24"/>
          </w:rPr>
          <w:t xml:space="preserve"> kilogram</w:t>
        </w:r>
      </w:smartTag>
      <w:r>
        <w:rPr>
          <w:sz w:val="24"/>
          <w:szCs w:val="24"/>
        </w:rPr>
        <w:t xml:space="preserve"> pirincin önce</w:t>
      </w:r>
      <w:r>
        <w:rPr>
          <w:sz w:val="24"/>
          <w:szCs w:val="24"/>
        </w:rPr>
        <w:tab/>
        <w:t xml:space="preserve">’ü daha </w:t>
      </w:r>
    </w:p>
    <w:p w:rsidR="00357E54" w:rsidRPr="00970F65" w:rsidRDefault="00357E54" w:rsidP="009A43C4">
      <w:pPr>
        <w:pStyle w:val="NoSpacing"/>
        <w:tabs>
          <w:tab w:val="left" w:pos="567"/>
        </w:tabs>
        <w:rPr>
          <w:sz w:val="16"/>
          <w:szCs w:val="16"/>
        </w:rPr>
      </w:pPr>
    </w:p>
    <w:p w:rsidR="00357E54" w:rsidRDefault="00357E54" w:rsidP="00970F65">
      <w:pPr>
        <w:pStyle w:val="NoSpacing"/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sonra</w:t>
      </w:r>
      <w:r>
        <w:rPr>
          <w:sz w:val="24"/>
          <w:szCs w:val="24"/>
        </w:rPr>
        <w:tab/>
        <w:t>’i satıldı. Geriye kaç kilogram pirinç kaldı?</w:t>
      </w:r>
    </w:p>
    <w:p w:rsidR="00357E54" w:rsidRPr="00EB2DC6" w:rsidRDefault="00357E54" w:rsidP="00970F65">
      <w:pPr>
        <w:pStyle w:val="NoSpacing"/>
        <w:tabs>
          <w:tab w:val="left" w:pos="993"/>
        </w:tabs>
        <w:rPr>
          <w:sz w:val="24"/>
          <w:szCs w:val="24"/>
        </w:rPr>
      </w:pPr>
    </w:p>
    <w:p w:rsidR="00357E54" w:rsidRPr="00EB2DC6" w:rsidRDefault="00357E54" w:rsidP="00FF65C7">
      <w:pPr>
        <w:pStyle w:val="NoSpacing"/>
        <w:tabs>
          <w:tab w:val="left" w:pos="284"/>
          <w:tab w:val="left" w:pos="2552"/>
          <w:tab w:val="left" w:pos="3544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smartTag w:uri="urn:schemas-microsoft-com:office:smarttags" w:element="metricconverter">
        <w:smartTagPr>
          <w:attr w:name="ProductID" w:val="120 kg"/>
        </w:smartTagPr>
        <w:r>
          <w:rPr>
            <w:sz w:val="24"/>
            <w:szCs w:val="24"/>
          </w:rPr>
          <w:t>120 kg</w:t>
        </w:r>
      </w:smartTag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B) </w:t>
      </w:r>
      <w:smartTag w:uri="urn:schemas-microsoft-com:office:smarttags" w:element="metricconverter">
        <w:smartTagPr>
          <w:attr w:name="ProductID" w:val="100 kg"/>
        </w:smartTagPr>
        <w:r>
          <w:rPr>
            <w:sz w:val="24"/>
            <w:szCs w:val="24"/>
          </w:rPr>
          <w:t>100 kg</w:t>
        </w:r>
      </w:smartTag>
    </w:p>
    <w:p w:rsidR="00357E54" w:rsidRPr="008B013C" w:rsidRDefault="00357E54" w:rsidP="00FF65C7">
      <w:pPr>
        <w:pStyle w:val="NoSpacing"/>
        <w:tabs>
          <w:tab w:val="left" w:pos="284"/>
          <w:tab w:val="left" w:pos="2552"/>
          <w:tab w:val="left" w:pos="3544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smartTag w:uri="urn:schemas-microsoft-com:office:smarttags" w:element="metricconverter">
        <w:smartTagPr>
          <w:attr w:name="ProductID" w:val="80 kg"/>
        </w:smartTagPr>
        <w:r>
          <w:rPr>
            <w:sz w:val="24"/>
            <w:szCs w:val="24"/>
          </w:rPr>
          <w:t>80 kg</w:t>
        </w:r>
      </w:smartTag>
      <w:r w:rsidRPr="00EB2DC6"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smartTag w:uri="urn:schemas-microsoft-com:office:smarttags" w:element="metricconverter">
        <w:smartTagPr>
          <w:attr w:name="ProductID" w:val="60 kg"/>
        </w:smartTagPr>
        <w:r>
          <w:rPr>
            <w:sz w:val="24"/>
            <w:szCs w:val="24"/>
          </w:rPr>
          <w:t>60 kg</w:t>
        </w:r>
      </w:smartTag>
    </w:p>
    <w:p w:rsidR="00357E54" w:rsidRPr="00EB2DC6" w:rsidRDefault="00357E54" w:rsidP="00656858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57E54" w:rsidRPr="00EB2DC6" w:rsidRDefault="00357E54" w:rsidP="00B9636E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23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25</w:t>
      </w:r>
      <w:r>
        <w:rPr>
          <w:sz w:val="24"/>
          <w:szCs w:val="24"/>
        </w:rPr>
        <w:t xml:space="preserve"> litrelik bir bidon gazyağı </w:t>
      </w:r>
      <w:r w:rsidRPr="00CE595F">
        <w:rPr>
          <w:b/>
          <w:sz w:val="24"/>
          <w:szCs w:val="24"/>
        </w:rPr>
        <w:t>yarım litrelik</w:t>
      </w:r>
      <w:r>
        <w:rPr>
          <w:sz w:val="24"/>
          <w:szCs w:val="24"/>
        </w:rPr>
        <w:t xml:space="preserve"> şişelere dolduruluyor. Bunların </w:t>
      </w:r>
      <w:r w:rsidRPr="00554F55">
        <w:rPr>
          <w:b/>
          <w:sz w:val="24"/>
          <w:szCs w:val="24"/>
        </w:rPr>
        <w:t>14</w:t>
      </w:r>
      <w:r>
        <w:rPr>
          <w:sz w:val="24"/>
          <w:szCs w:val="24"/>
        </w:rPr>
        <w:t xml:space="preserve"> şişesi satılıyor. Geriye kaç şişe gazyağı kalmıştır</w:t>
      </w:r>
      <w:r w:rsidRPr="00EB2DC6">
        <w:rPr>
          <w:sz w:val="24"/>
          <w:szCs w:val="24"/>
        </w:rPr>
        <w:t xml:space="preserve">? </w:t>
      </w:r>
    </w:p>
    <w:p w:rsidR="00357E54" w:rsidRPr="00EB2DC6" w:rsidRDefault="00357E54" w:rsidP="00F762E3">
      <w:pPr>
        <w:pStyle w:val="NoSpacing"/>
        <w:tabs>
          <w:tab w:val="left" w:pos="284"/>
          <w:tab w:val="left" w:pos="2552"/>
          <w:tab w:val="left" w:pos="3544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11 şişe</w:t>
      </w:r>
      <w:r w:rsidRPr="00EB2DC6"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B) </w:t>
      </w:r>
      <w:r>
        <w:rPr>
          <w:sz w:val="24"/>
          <w:szCs w:val="24"/>
        </w:rPr>
        <w:t>26 şişe</w:t>
      </w:r>
    </w:p>
    <w:p w:rsidR="00357E54" w:rsidRPr="00EB2DC6" w:rsidRDefault="00357E54" w:rsidP="00F762E3">
      <w:pPr>
        <w:pStyle w:val="NoSpacing"/>
        <w:tabs>
          <w:tab w:val="left" w:pos="284"/>
          <w:tab w:val="left" w:pos="2552"/>
          <w:tab w:val="left" w:pos="3544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36 şişe</w:t>
      </w:r>
      <w:r w:rsidRPr="00EB2DC6"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50 şişe</w:t>
      </w:r>
    </w:p>
    <w:p w:rsidR="00357E54" w:rsidRPr="00EB2DC6" w:rsidRDefault="00357E54" w:rsidP="00B9636E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57E54" w:rsidRPr="00AE0631" w:rsidRDefault="00357E54" w:rsidP="00AE0631">
      <w:pPr>
        <w:pStyle w:val="NoSpacing"/>
        <w:tabs>
          <w:tab w:val="left" w:pos="284"/>
          <w:tab w:val="left" w:pos="1843"/>
          <w:tab w:val="left" w:pos="3544"/>
        </w:tabs>
        <w:rPr>
          <w:rFonts w:cs="Calibri"/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24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Okuldaki </w:t>
      </w:r>
      <w:r w:rsidRPr="00AE0631">
        <w:rPr>
          <w:b/>
          <w:sz w:val="24"/>
          <w:szCs w:val="24"/>
        </w:rPr>
        <w:t>170</w:t>
      </w:r>
      <w:r>
        <w:rPr>
          <w:sz w:val="24"/>
          <w:szCs w:val="24"/>
        </w:rPr>
        <w:t xml:space="preserve"> bayrağın </w:t>
      </w:r>
      <w:r w:rsidRPr="00AE0631">
        <w:rPr>
          <w:b/>
          <w:sz w:val="24"/>
          <w:szCs w:val="24"/>
        </w:rPr>
        <w:t>25</w:t>
      </w:r>
      <w:r>
        <w:rPr>
          <w:sz w:val="24"/>
          <w:szCs w:val="24"/>
        </w:rPr>
        <w:t xml:space="preserve"> tanesi koridora asıldı. Kalan bayraklar </w:t>
      </w:r>
      <w:r w:rsidRPr="00AE0631">
        <w:rPr>
          <w:b/>
          <w:sz w:val="24"/>
          <w:szCs w:val="24"/>
        </w:rPr>
        <w:t>5</w:t>
      </w:r>
      <w:r>
        <w:rPr>
          <w:sz w:val="24"/>
          <w:szCs w:val="24"/>
        </w:rPr>
        <w:t xml:space="preserve"> sınıfa eşit olarak paylaştırıldı. Her sınıfta kaç bayrak vardır?</w:t>
      </w:r>
    </w:p>
    <w:p w:rsidR="00357E54" w:rsidRPr="00EB2DC6" w:rsidRDefault="00357E54" w:rsidP="00887986">
      <w:pPr>
        <w:pStyle w:val="NoSpacing"/>
        <w:tabs>
          <w:tab w:val="left" w:pos="284"/>
          <w:tab w:val="left" w:pos="2552"/>
          <w:tab w:val="left" w:pos="3544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29 bayrak</w:t>
      </w:r>
      <w:r w:rsidRPr="00EB2DC6"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B) </w:t>
      </w:r>
      <w:r>
        <w:rPr>
          <w:sz w:val="24"/>
          <w:szCs w:val="24"/>
        </w:rPr>
        <w:t>38 bayrak</w:t>
      </w:r>
    </w:p>
    <w:p w:rsidR="00357E54" w:rsidRPr="00EB2DC6" w:rsidRDefault="00357E54" w:rsidP="00F762E3">
      <w:pPr>
        <w:pStyle w:val="NoSpacing"/>
        <w:tabs>
          <w:tab w:val="left" w:pos="284"/>
          <w:tab w:val="left" w:pos="2552"/>
          <w:tab w:val="left" w:pos="3544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140 bayrak</w:t>
      </w:r>
      <w:r w:rsidRPr="00EB2DC6"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145 bayrak</w:t>
      </w:r>
    </w:p>
    <w:p w:rsidR="00357E54" w:rsidRPr="00EB2DC6" w:rsidRDefault="00357E54" w:rsidP="00F42E4F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57E54" w:rsidRPr="00DE76E2" w:rsidRDefault="00357E54" w:rsidP="001B20EE">
      <w:pPr>
        <w:pStyle w:val="NoSpacing"/>
        <w:tabs>
          <w:tab w:val="left" w:pos="567"/>
        </w:tabs>
        <w:rPr>
          <w:rFonts w:ascii="Arial Narrow" w:hAnsi="Arial Narrow"/>
          <w:i/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/>
        </w:rPr>
        <w:t>25</w:t>
      </w:r>
      <w:r w:rsidRPr="00EB2DC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DE76E2">
        <w:rPr>
          <w:rFonts w:ascii="Arial Narrow" w:hAnsi="Arial Narrow"/>
          <w:b/>
          <w:i/>
          <w:sz w:val="24"/>
          <w:szCs w:val="24"/>
        </w:rPr>
        <w:t>I.</w:t>
      </w:r>
      <w:r w:rsidRPr="00DE76E2">
        <w:rPr>
          <w:rFonts w:ascii="Arial Narrow" w:hAnsi="Arial Narrow"/>
          <w:i/>
          <w:sz w:val="24"/>
          <w:szCs w:val="24"/>
        </w:rPr>
        <w:t xml:space="preserve"> </w:t>
      </w:r>
      <w:r>
        <w:rPr>
          <w:rFonts w:ascii="Arial Narrow" w:hAnsi="Arial Narrow"/>
          <w:i/>
          <w:sz w:val="24"/>
          <w:szCs w:val="24"/>
        </w:rPr>
        <w:t>Çeyrek saat 15 dakikadır.</w:t>
      </w:r>
    </w:p>
    <w:p w:rsidR="00357E54" w:rsidRPr="00DE76E2" w:rsidRDefault="00357E54" w:rsidP="001B20EE">
      <w:pPr>
        <w:pStyle w:val="NoSpacing"/>
        <w:tabs>
          <w:tab w:val="left" w:pos="567"/>
        </w:tabs>
        <w:rPr>
          <w:rFonts w:ascii="Arial Narrow" w:hAnsi="Arial Narrow"/>
          <w:i/>
          <w:sz w:val="24"/>
          <w:szCs w:val="24"/>
        </w:rPr>
      </w:pPr>
      <w:r w:rsidRPr="00DE76E2">
        <w:rPr>
          <w:rFonts w:ascii="Arial Narrow" w:hAnsi="Arial Narrow"/>
          <w:b/>
          <w:i/>
          <w:sz w:val="24"/>
          <w:szCs w:val="24"/>
        </w:rPr>
        <w:tab/>
        <w:t>II.</w:t>
      </w:r>
      <w:r w:rsidRPr="00DE76E2">
        <w:rPr>
          <w:rFonts w:ascii="Arial Narrow" w:hAnsi="Arial Narrow"/>
          <w:i/>
          <w:sz w:val="24"/>
          <w:szCs w:val="24"/>
        </w:rPr>
        <w:t xml:space="preserve"> </w:t>
      </w:r>
      <w:r>
        <w:rPr>
          <w:rFonts w:ascii="Arial Narrow" w:hAnsi="Arial Narrow"/>
          <w:i/>
          <w:sz w:val="24"/>
          <w:szCs w:val="24"/>
        </w:rPr>
        <w:t>Yarım saat 30 dakikadır.</w:t>
      </w:r>
    </w:p>
    <w:p w:rsidR="00357E54" w:rsidRPr="00DE76E2" w:rsidRDefault="00357E54" w:rsidP="001B20EE">
      <w:pPr>
        <w:pStyle w:val="NoSpacing"/>
        <w:tabs>
          <w:tab w:val="left" w:pos="567"/>
        </w:tabs>
        <w:rPr>
          <w:rFonts w:ascii="Arial Narrow" w:hAnsi="Arial Narrow"/>
          <w:i/>
          <w:sz w:val="24"/>
          <w:szCs w:val="24"/>
        </w:rPr>
      </w:pPr>
      <w:r w:rsidRPr="00DE76E2">
        <w:rPr>
          <w:rFonts w:ascii="Arial Narrow" w:hAnsi="Arial Narrow"/>
          <w:b/>
          <w:i/>
          <w:sz w:val="24"/>
          <w:szCs w:val="24"/>
        </w:rPr>
        <w:tab/>
        <w:t>III.</w:t>
      </w:r>
      <w:r w:rsidRPr="00DE76E2">
        <w:rPr>
          <w:rFonts w:ascii="Arial Narrow" w:hAnsi="Arial Narrow"/>
          <w:i/>
          <w:sz w:val="24"/>
          <w:szCs w:val="24"/>
        </w:rPr>
        <w:t xml:space="preserve"> </w:t>
      </w:r>
      <w:r>
        <w:rPr>
          <w:rFonts w:ascii="Arial Narrow" w:hAnsi="Arial Narrow"/>
          <w:i/>
          <w:sz w:val="24"/>
          <w:szCs w:val="24"/>
        </w:rPr>
        <w:t>Bir gün 24 saattir.</w:t>
      </w:r>
    </w:p>
    <w:p w:rsidR="00357E54" w:rsidRPr="00DE76E2" w:rsidRDefault="00357E54" w:rsidP="001B20EE">
      <w:pPr>
        <w:pStyle w:val="NoSpacing"/>
        <w:tabs>
          <w:tab w:val="left" w:pos="567"/>
        </w:tabs>
        <w:rPr>
          <w:rFonts w:ascii="Arial Narrow" w:hAnsi="Arial Narrow"/>
          <w:i/>
          <w:sz w:val="24"/>
          <w:szCs w:val="24"/>
        </w:rPr>
      </w:pPr>
      <w:r w:rsidRPr="00DE76E2">
        <w:rPr>
          <w:rFonts w:ascii="Arial Narrow" w:hAnsi="Arial Narrow"/>
          <w:i/>
          <w:sz w:val="24"/>
          <w:szCs w:val="24"/>
        </w:rPr>
        <w:tab/>
      </w:r>
      <w:r w:rsidRPr="00DE76E2">
        <w:rPr>
          <w:rFonts w:ascii="Arial Narrow" w:hAnsi="Arial Narrow"/>
          <w:b/>
          <w:i/>
          <w:sz w:val="24"/>
          <w:szCs w:val="24"/>
        </w:rPr>
        <w:t xml:space="preserve">IV. </w:t>
      </w:r>
      <w:r>
        <w:rPr>
          <w:rFonts w:ascii="Arial Narrow" w:hAnsi="Arial Narrow"/>
          <w:i/>
          <w:sz w:val="24"/>
          <w:szCs w:val="24"/>
        </w:rPr>
        <w:t xml:space="preserve">1 metrenin içinde </w:t>
      </w:r>
      <w:smartTag w:uri="urn:schemas-microsoft-com:office:smarttags" w:element="metricconverter">
        <w:smartTagPr>
          <w:attr w:name="ProductID" w:val="100 santimetre"/>
        </w:smartTagPr>
        <w:r>
          <w:rPr>
            <w:rFonts w:ascii="Arial Narrow" w:hAnsi="Arial Narrow"/>
            <w:i/>
            <w:sz w:val="24"/>
            <w:szCs w:val="24"/>
          </w:rPr>
          <w:t>100 santimetre</w:t>
        </w:r>
      </w:smartTag>
      <w:r>
        <w:rPr>
          <w:rFonts w:ascii="Arial Narrow" w:hAnsi="Arial Narrow"/>
          <w:i/>
          <w:sz w:val="24"/>
          <w:szCs w:val="24"/>
        </w:rPr>
        <w:t xml:space="preserve"> vardır.</w:t>
      </w:r>
    </w:p>
    <w:p w:rsidR="00357E54" w:rsidRPr="00DE76E2" w:rsidRDefault="00357E54" w:rsidP="001B20EE">
      <w:pPr>
        <w:pStyle w:val="NoSpacing"/>
        <w:tabs>
          <w:tab w:val="left" w:pos="567"/>
        </w:tabs>
        <w:rPr>
          <w:rFonts w:ascii="Arial Narrow" w:hAnsi="Arial Narrow"/>
          <w:i/>
          <w:sz w:val="24"/>
          <w:szCs w:val="24"/>
        </w:rPr>
      </w:pPr>
      <w:r w:rsidRPr="00DE76E2">
        <w:rPr>
          <w:rFonts w:ascii="Arial Narrow" w:hAnsi="Arial Narrow"/>
          <w:b/>
          <w:i/>
          <w:sz w:val="24"/>
          <w:szCs w:val="24"/>
        </w:rPr>
        <w:tab/>
        <w:t xml:space="preserve">V. </w:t>
      </w:r>
      <w:r>
        <w:rPr>
          <w:rFonts w:ascii="Arial Narrow" w:hAnsi="Arial Narrow"/>
          <w:i/>
          <w:sz w:val="24"/>
          <w:szCs w:val="24"/>
        </w:rPr>
        <w:t>1 litrenin içinde iki tane yarım litre vardır.</w:t>
      </w:r>
    </w:p>
    <w:p w:rsidR="00357E54" w:rsidRPr="00DE76E2" w:rsidRDefault="00357E54" w:rsidP="001B20EE">
      <w:pPr>
        <w:pStyle w:val="NoSpacing"/>
        <w:tabs>
          <w:tab w:val="left" w:pos="709"/>
        </w:tabs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Yukarıdaki ifadelerden hangileri doğrudur?</w:t>
      </w:r>
    </w:p>
    <w:p w:rsidR="00357E54" w:rsidRPr="00EB2DC6" w:rsidRDefault="00357E54" w:rsidP="001B20EE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I, III, V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II, IV, V</w:t>
      </w:r>
    </w:p>
    <w:p w:rsidR="00357E54" w:rsidRDefault="00357E54" w:rsidP="001B20EE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I, II, III, IV, V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II, IV, V</w:t>
      </w:r>
    </w:p>
    <w:p w:rsidR="00357E54" w:rsidRPr="00EB2DC6" w:rsidRDefault="00357E54" w:rsidP="001B20EE">
      <w:pPr>
        <w:pStyle w:val="NoSpacing"/>
        <w:tabs>
          <w:tab w:val="left" w:pos="284"/>
          <w:tab w:val="left" w:pos="2552"/>
        </w:tabs>
        <w:rPr>
          <w:sz w:val="24"/>
          <w:szCs w:val="24"/>
        </w:rPr>
      </w:pPr>
    </w:p>
    <w:p w:rsidR="00357E54" w:rsidRPr="00077CA8" w:rsidRDefault="00357E54" w:rsidP="00B064E4">
      <w:pPr>
        <w:pStyle w:val="NoSpacing"/>
        <w:tabs>
          <w:tab w:val="left" w:pos="1843"/>
          <w:tab w:val="left" w:pos="3828"/>
          <w:tab w:val="left" w:pos="3969"/>
        </w:tabs>
        <w:jc w:val="center"/>
        <w:rPr>
          <w:sz w:val="20"/>
          <w:szCs w:val="20"/>
        </w:rPr>
      </w:pPr>
      <w:r w:rsidRPr="00077CA8">
        <w:rPr>
          <w:sz w:val="20"/>
          <w:szCs w:val="20"/>
        </w:rPr>
        <w:t>B   A   Ş   A   R   I   L   A   R</w:t>
      </w:r>
    </w:p>
    <w:p w:rsidR="00357E54" w:rsidRPr="00077CA8" w:rsidRDefault="00357E54" w:rsidP="001B20EE">
      <w:pPr>
        <w:pStyle w:val="NoSpacing"/>
        <w:jc w:val="center"/>
        <w:rPr>
          <w:rFonts w:ascii="Agency FB" w:hAnsi="Agency FB"/>
          <w:sz w:val="20"/>
          <w:szCs w:val="20"/>
        </w:rPr>
      </w:pPr>
      <w:r w:rsidRPr="00077CA8">
        <w:rPr>
          <w:rFonts w:ascii="Agency FB" w:hAnsi="Agency FB"/>
          <w:sz w:val="20"/>
          <w:szCs w:val="20"/>
        </w:rPr>
        <w:t>Sınav süresi 35 dakikadır.</w:t>
      </w:r>
    </w:p>
    <w:p w:rsidR="00357E54" w:rsidRDefault="00357E54" w:rsidP="005C5F60">
      <w:pPr>
        <w:rPr>
          <w:rFonts w:ascii="Agency FB" w:hAnsi="Agency FB"/>
          <w:sz w:val="20"/>
          <w:szCs w:val="20"/>
        </w:rPr>
      </w:pPr>
      <w:r w:rsidRPr="00077CA8">
        <w:rPr>
          <w:rFonts w:ascii="Agency FB" w:hAnsi="Agency FB"/>
          <w:sz w:val="20"/>
          <w:szCs w:val="20"/>
        </w:rPr>
        <w:t>Her soru 4 (dört) puandır.</w:t>
      </w:r>
      <w:r>
        <w:rPr>
          <w:rFonts w:ascii="Agency FB" w:hAnsi="Agency FB"/>
          <w:sz w:val="20"/>
          <w:szCs w:val="20"/>
        </w:rPr>
        <w:t xml:space="preserve"> </w:t>
      </w:r>
    </w:p>
    <w:p w:rsidR="00357E54" w:rsidRDefault="00357E54" w:rsidP="005C5F60">
      <w:pPr>
        <w:rPr>
          <w:rFonts w:ascii="Comic Sans MS" w:hAnsi="Comic Sans MS"/>
        </w:rPr>
      </w:pPr>
      <w:hyperlink r:id="rId24" w:history="1">
        <w:r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357E54" w:rsidRPr="004D5E69" w:rsidRDefault="00357E54" w:rsidP="004D5E69">
      <w:pPr>
        <w:pStyle w:val="NoSpacing"/>
        <w:jc w:val="center"/>
        <w:rPr>
          <w:rFonts w:ascii="Agency FB" w:hAnsi="Agency FB"/>
          <w:noProof/>
          <w:sz w:val="20"/>
          <w:szCs w:val="20"/>
          <w:lang w:eastAsia="tr-TR"/>
        </w:rPr>
      </w:pPr>
    </w:p>
    <w:p w:rsidR="00357E54" w:rsidRPr="00EB2DC6" w:rsidRDefault="00357E54" w:rsidP="00B07CDD">
      <w:pPr>
        <w:pStyle w:val="NoSpacing"/>
        <w:rPr>
          <w:rFonts w:cs="Calibri"/>
          <w:sz w:val="24"/>
          <w:szCs w:val="24"/>
        </w:rPr>
      </w:pPr>
    </w:p>
    <w:sectPr w:rsidR="00357E54" w:rsidRPr="00EB2DC6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E54" w:rsidRDefault="00357E54" w:rsidP="00682F11">
      <w:r>
        <w:separator/>
      </w:r>
    </w:p>
  </w:endnote>
  <w:endnote w:type="continuationSeparator" w:id="0">
    <w:p w:rsidR="00357E54" w:rsidRDefault="00357E54" w:rsidP="00682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gency FB">
    <w:altName w:val="Trebuchet MS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E54" w:rsidRDefault="00357E54" w:rsidP="00682F11">
      <w:r>
        <w:separator/>
      </w:r>
    </w:p>
  </w:footnote>
  <w:footnote w:type="continuationSeparator" w:id="0">
    <w:p w:rsidR="00357E54" w:rsidRDefault="00357E54" w:rsidP="00682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07D6"/>
    <w:multiLevelType w:val="hybridMultilevel"/>
    <w:tmpl w:val="2396A60A"/>
    <w:lvl w:ilvl="0" w:tplc="B5983D5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8F00EC"/>
    <w:multiLevelType w:val="hybridMultilevel"/>
    <w:tmpl w:val="1F5ED82A"/>
    <w:lvl w:ilvl="0" w:tplc="F51CEB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756C2E"/>
    <w:multiLevelType w:val="hybridMultilevel"/>
    <w:tmpl w:val="74880FE6"/>
    <w:lvl w:ilvl="0" w:tplc="A54CF076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1224D6"/>
    <w:multiLevelType w:val="hybridMultilevel"/>
    <w:tmpl w:val="C73E1EB2"/>
    <w:lvl w:ilvl="0" w:tplc="8460E59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74117"/>
    <w:multiLevelType w:val="hybridMultilevel"/>
    <w:tmpl w:val="49D01C56"/>
    <w:lvl w:ilvl="0" w:tplc="916C8024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63171B"/>
    <w:multiLevelType w:val="hybridMultilevel"/>
    <w:tmpl w:val="EB9AF068"/>
    <w:lvl w:ilvl="0" w:tplc="00946BD2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B56267"/>
    <w:multiLevelType w:val="hybridMultilevel"/>
    <w:tmpl w:val="977037AC"/>
    <w:lvl w:ilvl="0" w:tplc="C85617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0FC1D66"/>
    <w:multiLevelType w:val="hybridMultilevel"/>
    <w:tmpl w:val="4594C526"/>
    <w:lvl w:ilvl="0" w:tplc="ACE0ACD8">
      <w:start w:val="1"/>
      <w:numFmt w:val="upperLetter"/>
      <w:lvlText w:val="%1)"/>
      <w:lvlJc w:val="left"/>
      <w:pPr>
        <w:ind w:left="2910" w:hanging="255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4185BB0"/>
    <w:multiLevelType w:val="hybridMultilevel"/>
    <w:tmpl w:val="99003882"/>
    <w:lvl w:ilvl="0" w:tplc="571068D2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9F228E"/>
    <w:multiLevelType w:val="hybridMultilevel"/>
    <w:tmpl w:val="B93EF474"/>
    <w:lvl w:ilvl="0" w:tplc="8C94A14E">
      <w:start w:val="1"/>
      <w:numFmt w:val="upperLetter"/>
      <w:lvlText w:val="%1)"/>
      <w:lvlJc w:val="left"/>
      <w:pPr>
        <w:ind w:left="2910" w:hanging="255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8BA109F"/>
    <w:multiLevelType w:val="hybridMultilevel"/>
    <w:tmpl w:val="5886A91E"/>
    <w:lvl w:ilvl="0" w:tplc="76B67E6C">
      <w:start w:val="1"/>
      <w:numFmt w:val="upperLetter"/>
      <w:lvlText w:val="%1)"/>
      <w:lvlJc w:val="left"/>
      <w:pPr>
        <w:ind w:left="2910" w:hanging="255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92E743D"/>
    <w:multiLevelType w:val="hybridMultilevel"/>
    <w:tmpl w:val="8344567A"/>
    <w:lvl w:ilvl="0" w:tplc="3A86B7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1302EC2"/>
    <w:multiLevelType w:val="hybridMultilevel"/>
    <w:tmpl w:val="586C9884"/>
    <w:lvl w:ilvl="0" w:tplc="79F87E50">
      <w:start w:val="1"/>
      <w:numFmt w:val="upperLetter"/>
      <w:lvlText w:val="%1)"/>
      <w:lvlJc w:val="left"/>
      <w:pPr>
        <w:ind w:left="1500" w:hanging="114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3964270"/>
    <w:multiLevelType w:val="hybridMultilevel"/>
    <w:tmpl w:val="201C3186"/>
    <w:lvl w:ilvl="0" w:tplc="497C7E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921685F"/>
    <w:multiLevelType w:val="hybridMultilevel"/>
    <w:tmpl w:val="C0E0D622"/>
    <w:lvl w:ilvl="0" w:tplc="EE143124">
      <w:start w:val="1"/>
      <w:numFmt w:val="upperLetter"/>
      <w:lvlText w:val="%1)"/>
      <w:lvlJc w:val="left"/>
      <w:pPr>
        <w:ind w:left="2205" w:hanging="184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33F08D8"/>
    <w:multiLevelType w:val="hybridMultilevel"/>
    <w:tmpl w:val="11067AE6"/>
    <w:lvl w:ilvl="0" w:tplc="D9ECEC18">
      <w:start w:val="1"/>
      <w:numFmt w:val="upperLetter"/>
      <w:lvlText w:val="%1)"/>
      <w:lvlJc w:val="left"/>
      <w:pPr>
        <w:ind w:left="2910" w:hanging="255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4564A06"/>
    <w:multiLevelType w:val="hybridMultilevel"/>
    <w:tmpl w:val="F42E46FA"/>
    <w:lvl w:ilvl="0" w:tplc="E4BE05E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B622456"/>
    <w:multiLevelType w:val="hybridMultilevel"/>
    <w:tmpl w:val="7FF44FFA"/>
    <w:lvl w:ilvl="0" w:tplc="33FCAB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AEC4DF0"/>
    <w:multiLevelType w:val="hybridMultilevel"/>
    <w:tmpl w:val="BDDAF0C0"/>
    <w:lvl w:ilvl="0" w:tplc="71683258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0">
    <w:nsid w:val="5EC86207"/>
    <w:multiLevelType w:val="hybridMultilevel"/>
    <w:tmpl w:val="82AA1286"/>
    <w:lvl w:ilvl="0" w:tplc="A80C680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FBE3717"/>
    <w:multiLevelType w:val="hybridMultilevel"/>
    <w:tmpl w:val="75DE3902"/>
    <w:lvl w:ilvl="0" w:tplc="C95C5E1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18B4EA9"/>
    <w:multiLevelType w:val="hybridMultilevel"/>
    <w:tmpl w:val="6C88213C"/>
    <w:lvl w:ilvl="0" w:tplc="EF5E6FD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387041"/>
    <w:multiLevelType w:val="hybridMultilevel"/>
    <w:tmpl w:val="2416C096"/>
    <w:lvl w:ilvl="0" w:tplc="8BB63D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B1E2B7C"/>
    <w:multiLevelType w:val="hybridMultilevel"/>
    <w:tmpl w:val="03FAC788"/>
    <w:lvl w:ilvl="0" w:tplc="7876CF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19"/>
  </w:num>
  <w:num w:numId="4">
    <w:abstractNumId w:val="28"/>
  </w:num>
  <w:num w:numId="5">
    <w:abstractNumId w:val="20"/>
  </w:num>
  <w:num w:numId="6">
    <w:abstractNumId w:val="23"/>
  </w:num>
  <w:num w:numId="7">
    <w:abstractNumId w:val="35"/>
  </w:num>
  <w:num w:numId="8">
    <w:abstractNumId w:val="21"/>
  </w:num>
  <w:num w:numId="9">
    <w:abstractNumId w:val="1"/>
  </w:num>
  <w:num w:numId="10">
    <w:abstractNumId w:val="27"/>
  </w:num>
  <w:num w:numId="11">
    <w:abstractNumId w:val="6"/>
  </w:num>
  <w:num w:numId="12">
    <w:abstractNumId w:val="33"/>
  </w:num>
  <w:num w:numId="13">
    <w:abstractNumId w:val="14"/>
  </w:num>
  <w:num w:numId="14">
    <w:abstractNumId w:val="12"/>
  </w:num>
  <w:num w:numId="15">
    <w:abstractNumId w:val="0"/>
  </w:num>
  <w:num w:numId="16">
    <w:abstractNumId w:val="30"/>
  </w:num>
  <w:num w:numId="17">
    <w:abstractNumId w:val="36"/>
  </w:num>
  <w:num w:numId="18">
    <w:abstractNumId w:val="9"/>
  </w:num>
  <w:num w:numId="19">
    <w:abstractNumId w:val="3"/>
  </w:num>
  <w:num w:numId="20">
    <w:abstractNumId w:val="16"/>
  </w:num>
  <w:num w:numId="21">
    <w:abstractNumId w:val="26"/>
  </w:num>
  <w:num w:numId="22">
    <w:abstractNumId w:val="5"/>
  </w:num>
  <w:num w:numId="23">
    <w:abstractNumId w:val="25"/>
  </w:num>
  <w:num w:numId="24">
    <w:abstractNumId w:val="31"/>
  </w:num>
  <w:num w:numId="25">
    <w:abstractNumId w:val="2"/>
  </w:num>
  <w:num w:numId="26">
    <w:abstractNumId w:val="29"/>
  </w:num>
  <w:num w:numId="27">
    <w:abstractNumId w:val="22"/>
  </w:num>
  <w:num w:numId="28">
    <w:abstractNumId w:val="15"/>
  </w:num>
  <w:num w:numId="29">
    <w:abstractNumId w:val="8"/>
  </w:num>
  <w:num w:numId="30">
    <w:abstractNumId w:val="32"/>
  </w:num>
  <w:num w:numId="31">
    <w:abstractNumId w:val="13"/>
  </w:num>
  <w:num w:numId="32">
    <w:abstractNumId w:val="24"/>
  </w:num>
  <w:num w:numId="33">
    <w:abstractNumId w:val="18"/>
  </w:num>
  <w:num w:numId="34">
    <w:abstractNumId w:val="17"/>
  </w:num>
  <w:num w:numId="35">
    <w:abstractNumId w:val="7"/>
  </w:num>
  <w:num w:numId="36">
    <w:abstractNumId w:val="11"/>
  </w:num>
  <w:num w:numId="3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980"/>
    <w:rsid w:val="000010CB"/>
    <w:rsid w:val="00001A26"/>
    <w:rsid w:val="00002007"/>
    <w:rsid w:val="000046F3"/>
    <w:rsid w:val="00005763"/>
    <w:rsid w:val="00007210"/>
    <w:rsid w:val="00012899"/>
    <w:rsid w:val="000131D8"/>
    <w:rsid w:val="00013E45"/>
    <w:rsid w:val="000163D1"/>
    <w:rsid w:val="00017707"/>
    <w:rsid w:val="00020469"/>
    <w:rsid w:val="00026E3F"/>
    <w:rsid w:val="00030AF9"/>
    <w:rsid w:val="000315EC"/>
    <w:rsid w:val="00031CF5"/>
    <w:rsid w:val="00036DDF"/>
    <w:rsid w:val="00037010"/>
    <w:rsid w:val="000404D0"/>
    <w:rsid w:val="00040BB0"/>
    <w:rsid w:val="0004162F"/>
    <w:rsid w:val="00042C8B"/>
    <w:rsid w:val="00043C2C"/>
    <w:rsid w:val="00044AD6"/>
    <w:rsid w:val="000453DB"/>
    <w:rsid w:val="00050D52"/>
    <w:rsid w:val="00052E48"/>
    <w:rsid w:val="00052ECE"/>
    <w:rsid w:val="000531FB"/>
    <w:rsid w:val="00053DAC"/>
    <w:rsid w:val="00054824"/>
    <w:rsid w:val="0005776F"/>
    <w:rsid w:val="00060083"/>
    <w:rsid w:val="000608BC"/>
    <w:rsid w:val="000625C0"/>
    <w:rsid w:val="00071C56"/>
    <w:rsid w:val="00075E49"/>
    <w:rsid w:val="000773FD"/>
    <w:rsid w:val="00077CA8"/>
    <w:rsid w:val="00081BED"/>
    <w:rsid w:val="000835FA"/>
    <w:rsid w:val="0008486A"/>
    <w:rsid w:val="0008573E"/>
    <w:rsid w:val="00086434"/>
    <w:rsid w:val="000876B7"/>
    <w:rsid w:val="00091B59"/>
    <w:rsid w:val="000927F0"/>
    <w:rsid w:val="00092F23"/>
    <w:rsid w:val="0009615A"/>
    <w:rsid w:val="000A03E4"/>
    <w:rsid w:val="000A0C3D"/>
    <w:rsid w:val="000A1803"/>
    <w:rsid w:val="000A1FB9"/>
    <w:rsid w:val="000A4743"/>
    <w:rsid w:val="000A4CC4"/>
    <w:rsid w:val="000A5BDE"/>
    <w:rsid w:val="000A5C72"/>
    <w:rsid w:val="000A6507"/>
    <w:rsid w:val="000A7B26"/>
    <w:rsid w:val="000C2444"/>
    <w:rsid w:val="000C3F55"/>
    <w:rsid w:val="000C6A80"/>
    <w:rsid w:val="000D1762"/>
    <w:rsid w:val="000D1858"/>
    <w:rsid w:val="000D514A"/>
    <w:rsid w:val="000D6091"/>
    <w:rsid w:val="000D6D41"/>
    <w:rsid w:val="000E0393"/>
    <w:rsid w:val="000E217C"/>
    <w:rsid w:val="000E2D13"/>
    <w:rsid w:val="000E6B1B"/>
    <w:rsid w:val="000E6DAB"/>
    <w:rsid w:val="000E7C85"/>
    <w:rsid w:val="000E7CC0"/>
    <w:rsid w:val="000F1014"/>
    <w:rsid w:val="000F63A3"/>
    <w:rsid w:val="000F659F"/>
    <w:rsid w:val="000F7E4E"/>
    <w:rsid w:val="00100990"/>
    <w:rsid w:val="00102EF1"/>
    <w:rsid w:val="00102F9F"/>
    <w:rsid w:val="00103256"/>
    <w:rsid w:val="001048D7"/>
    <w:rsid w:val="00104B31"/>
    <w:rsid w:val="00105DF7"/>
    <w:rsid w:val="00105E6A"/>
    <w:rsid w:val="001125E7"/>
    <w:rsid w:val="0011294E"/>
    <w:rsid w:val="00112FE3"/>
    <w:rsid w:val="00114526"/>
    <w:rsid w:val="001204A6"/>
    <w:rsid w:val="00123521"/>
    <w:rsid w:val="00123D90"/>
    <w:rsid w:val="00124A67"/>
    <w:rsid w:val="00130662"/>
    <w:rsid w:val="001332FB"/>
    <w:rsid w:val="00136B3A"/>
    <w:rsid w:val="00140D0F"/>
    <w:rsid w:val="00142326"/>
    <w:rsid w:val="00142725"/>
    <w:rsid w:val="001429F7"/>
    <w:rsid w:val="001524FF"/>
    <w:rsid w:val="00154EFB"/>
    <w:rsid w:val="001573E7"/>
    <w:rsid w:val="001626AF"/>
    <w:rsid w:val="0016372E"/>
    <w:rsid w:val="00165FFC"/>
    <w:rsid w:val="001661FF"/>
    <w:rsid w:val="00166814"/>
    <w:rsid w:val="00167028"/>
    <w:rsid w:val="00167DDB"/>
    <w:rsid w:val="00170EF1"/>
    <w:rsid w:val="00171315"/>
    <w:rsid w:val="001718C9"/>
    <w:rsid w:val="00172E10"/>
    <w:rsid w:val="0017373C"/>
    <w:rsid w:val="0017655C"/>
    <w:rsid w:val="00182085"/>
    <w:rsid w:val="001827E7"/>
    <w:rsid w:val="00182E44"/>
    <w:rsid w:val="001843E0"/>
    <w:rsid w:val="00184F95"/>
    <w:rsid w:val="00184FCC"/>
    <w:rsid w:val="00187B3B"/>
    <w:rsid w:val="00190642"/>
    <w:rsid w:val="00190CFF"/>
    <w:rsid w:val="00191357"/>
    <w:rsid w:val="00194415"/>
    <w:rsid w:val="001957D7"/>
    <w:rsid w:val="001A1FA5"/>
    <w:rsid w:val="001A2770"/>
    <w:rsid w:val="001A2F2E"/>
    <w:rsid w:val="001A3268"/>
    <w:rsid w:val="001A759F"/>
    <w:rsid w:val="001A7682"/>
    <w:rsid w:val="001B1127"/>
    <w:rsid w:val="001B20EE"/>
    <w:rsid w:val="001B3432"/>
    <w:rsid w:val="001B4C07"/>
    <w:rsid w:val="001B5D8F"/>
    <w:rsid w:val="001C1483"/>
    <w:rsid w:val="001C1B42"/>
    <w:rsid w:val="001C38C2"/>
    <w:rsid w:val="001D718D"/>
    <w:rsid w:val="001E06BA"/>
    <w:rsid w:val="001E0902"/>
    <w:rsid w:val="001E1353"/>
    <w:rsid w:val="001E3313"/>
    <w:rsid w:val="001E3B19"/>
    <w:rsid w:val="001E43E8"/>
    <w:rsid w:val="001E64A8"/>
    <w:rsid w:val="001F154A"/>
    <w:rsid w:val="001F37ED"/>
    <w:rsid w:val="001F6804"/>
    <w:rsid w:val="00204872"/>
    <w:rsid w:val="00210116"/>
    <w:rsid w:val="0021146D"/>
    <w:rsid w:val="00212116"/>
    <w:rsid w:val="00216298"/>
    <w:rsid w:val="0021727A"/>
    <w:rsid w:val="00217D76"/>
    <w:rsid w:val="00221311"/>
    <w:rsid w:val="0022404F"/>
    <w:rsid w:val="00230AA1"/>
    <w:rsid w:val="00232DCC"/>
    <w:rsid w:val="00233077"/>
    <w:rsid w:val="00244463"/>
    <w:rsid w:val="00244962"/>
    <w:rsid w:val="00245079"/>
    <w:rsid w:val="0024659B"/>
    <w:rsid w:val="00251714"/>
    <w:rsid w:val="002549DE"/>
    <w:rsid w:val="002612A1"/>
    <w:rsid w:val="00261B70"/>
    <w:rsid w:val="002669C7"/>
    <w:rsid w:val="00267EE3"/>
    <w:rsid w:val="002734B7"/>
    <w:rsid w:val="00273861"/>
    <w:rsid w:val="00273E19"/>
    <w:rsid w:val="00274546"/>
    <w:rsid w:val="0027455D"/>
    <w:rsid w:val="0027584C"/>
    <w:rsid w:val="0027659B"/>
    <w:rsid w:val="002829E4"/>
    <w:rsid w:val="00283E26"/>
    <w:rsid w:val="00285E75"/>
    <w:rsid w:val="002915B7"/>
    <w:rsid w:val="00292298"/>
    <w:rsid w:val="002947EE"/>
    <w:rsid w:val="002979CB"/>
    <w:rsid w:val="002A361A"/>
    <w:rsid w:val="002A380E"/>
    <w:rsid w:val="002A4579"/>
    <w:rsid w:val="002A47D0"/>
    <w:rsid w:val="002B013C"/>
    <w:rsid w:val="002B03B3"/>
    <w:rsid w:val="002B03D1"/>
    <w:rsid w:val="002B11B1"/>
    <w:rsid w:val="002B1B0E"/>
    <w:rsid w:val="002B1C46"/>
    <w:rsid w:val="002B6882"/>
    <w:rsid w:val="002C20BD"/>
    <w:rsid w:val="002C4C15"/>
    <w:rsid w:val="002C4F42"/>
    <w:rsid w:val="002C4F7C"/>
    <w:rsid w:val="002D458C"/>
    <w:rsid w:val="002D49AD"/>
    <w:rsid w:val="002D7494"/>
    <w:rsid w:val="002E0AB3"/>
    <w:rsid w:val="002E7E54"/>
    <w:rsid w:val="002F0716"/>
    <w:rsid w:val="002F2CCC"/>
    <w:rsid w:val="002F47B7"/>
    <w:rsid w:val="002F610D"/>
    <w:rsid w:val="002F6342"/>
    <w:rsid w:val="002F6635"/>
    <w:rsid w:val="002F6A04"/>
    <w:rsid w:val="003013AE"/>
    <w:rsid w:val="00303A92"/>
    <w:rsid w:val="003072CB"/>
    <w:rsid w:val="00320630"/>
    <w:rsid w:val="00320BF3"/>
    <w:rsid w:val="003216D1"/>
    <w:rsid w:val="00321CF8"/>
    <w:rsid w:val="00322B0E"/>
    <w:rsid w:val="00323AB8"/>
    <w:rsid w:val="00340AB1"/>
    <w:rsid w:val="00342C84"/>
    <w:rsid w:val="00342E14"/>
    <w:rsid w:val="00343711"/>
    <w:rsid w:val="00343DF4"/>
    <w:rsid w:val="003445D1"/>
    <w:rsid w:val="00350A78"/>
    <w:rsid w:val="0035683F"/>
    <w:rsid w:val="00356BB8"/>
    <w:rsid w:val="00357E54"/>
    <w:rsid w:val="00360BA6"/>
    <w:rsid w:val="00362898"/>
    <w:rsid w:val="0036649B"/>
    <w:rsid w:val="00370F16"/>
    <w:rsid w:val="00371C63"/>
    <w:rsid w:val="00371F0D"/>
    <w:rsid w:val="00376105"/>
    <w:rsid w:val="00376205"/>
    <w:rsid w:val="00380381"/>
    <w:rsid w:val="00380BB4"/>
    <w:rsid w:val="00380BD4"/>
    <w:rsid w:val="00382E40"/>
    <w:rsid w:val="00384B38"/>
    <w:rsid w:val="003873F0"/>
    <w:rsid w:val="00394BF7"/>
    <w:rsid w:val="003A0492"/>
    <w:rsid w:val="003A192C"/>
    <w:rsid w:val="003A3921"/>
    <w:rsid w:val="003A464A"/>
    <w:rsid w:val="003A47F6"/>
    <w:rsid w:val="003A53CF"/>
    <w:rsid w:val="003A6225"/>
    <w:rsid w:val="003A67D6"/>
    <w:rsid w:val="003A776E"/>
    <w:rsid w:val="003B12CE"/>
    <w:rsid w:val="003B4CA8"/>
    <w:rsid w:val="003B53E7"/>
    <w:rsid w:val="003B659A"/>
    <w:rsid w:val="003B73E6"/>
    <w:rsid w:val="003C3B37"/>
    <w:rsid w:val="003C5740"/>
    <w:rsid w:val="003C656B"/>
    <w:rsid w:val="003D30E2"/>
    <w:rsid w:val="003D364D"/>
    <w:rsid w:val="003D36B7"/>
    <w:rsid w:val="003E2243"/>
    <w:rsid w:val="003E678C"/>
    <w:rsid w:val="003F006E"/>
    <w:rsid w:val="003F4875"/>
    <w:rsid w:val="003F506F"/>
    <w:rsid w:val="003F5E54"/>
    <w:rsid w:val="003F5E76"/>
    <w:rsid w:val="00401C02"/>
    <w:rsid w:val="00402007"/>
    <w:rsid w:val="00402B60"/>
    <w:rsid w:val="004038B4"/>
    <w:rsid w:val="004077ED"/>
    <w:rsid w:val="004128C4"/>
    <w:rsid w:val="004130FD"/>
    <w:rsid w:val="00414967"/>
    <w:rsid w:val="004160C8"/>
    <w:rsid w:val="00416465"/>
    <w:rsid w:val="004171B1"/>
    <w:rsid w:val="00421449"/>
    <w:rsid w:val="00421DB7"/>
    <w:rsid w:val="004224F6"/>
    <w:rsid w:val="0042264D"/>
    <w:rsid w:val="004300CE"/>
    <w:rsid w:val="00433A9E"/>
    <w:rsid w:val="004365EB"/>
    <w:rsid w:val="004370A3"/>
    <w:rsid w:val="004415C0"/>
    <w:rsid w:val="004418D0"/>
    <w:rsid w:val="00441E5F"/>
    <w:rsid w:val="0044310C"/>
    <w:rsid w:val="004522CB"/>
    <w:rsid w:val="0045663F"/>
    <w:rsid w:val="00456F37"/>
    <w:rsid w:val="004575F4"/>
    <w:rsid w:val="004606A5"/>
    <w:rsid w:val="00460F9D"/>
    <w:rsid w:val="00461166"/>
    <w:rsid w:val="00461E87"/>
    <w:rsid w:val="00463951"/>
    <w:rsid w:val="00465D29"/>
    <w:rsid w:val="00466BBB"/>
    <w:rsid w:val="004677B5"/>
    <w:rsid w:val="00471E96"/>
    <w:rsid w:val="004763B3"/>
    <w:rsid w:val="00477FFC"/>
    <w:rsid w:val="004835C4"/>
    <w:rsid w:val="004851E8"/>
    <w:rsid w:val="00487A17"/>
    <w:rsid w:val="00487E70"/>
    <w:rsid w:val="00494980"/>
    <w:rsid w:val="0049691B"/>
    <w:rsid w:val="004A0D5A"/>
    <w:rsid w:val="004A2701"/>
    <w:rsid w:val="004A488A"/>
    <w:rsid w:val="004A7D66"/>
    <w:rsid w:val="004B19B9"/>
    <w:rsid w:val="004B3500"/>
    <w:rsid w:val="004C0105"/>
    <w:rsid w:val="004C359C"/>
    <w:rsid w:val="004C6153"/>
    <w:rsid w:val="004D120B"/>
    <w:rsid w:val="004D1212"/>
    <w:rsid w:val="004D4A70"/>
    <w:rsid w:val="004D5230"/>
    <w:rsid w:val="004D5666"/>
    <w:rsid w:val="004D5E69"/>
    <w:rsid w:val="004D5FC7"/>
    <w:rsid w:val="004D6B63"/>
    <w:rsid w:val="004D6C29"/>
    <w:rsid w:val="004E280D"/>
    <w:rsid w:val="004E4137"/>
    <w:rsid w:val="004E5395"/>
    <w:rsid w:val="004E568F"/>
    <w:rsid w:val="004E5839"/>
    <w:rsid w:val="004E6EE0"/>
    <w:rsid w:val="004E74C8"/>
    <w:rsid w:val="004E767B"/>
    <w:rsid w:val="004F0706"/>
    <w:rsid w:val="004F07F3"/>
    <w:rsid w:val="004F086F"/>
    <w:rsid w:val="004F1738"/>
    <w:rsid w:val="004F1D1E"/>
    <w:rsid w:val="004F31E8"/>
    <w:rsid w:val="004F3A26"/>
    <w:rsid w:val="004F4C2F"/>
    <w:rsid w:val="00507F2D"/>
    <w:rsid w:val="005105D0"/>
    <w:rsid w:val="00514772"/>
    <w:rsid w:val="005150D5"/>
    <w:rsid w:val="00516312"/>
    <w:rsid w:val="00520E1F"/>
    <w:rsid w:val="00524C64"/>
    <w:rsid w:val="00524FC2"/>
    <w:rsid w:val="00531BB3"/>
    <w:rsid w:val="00531E09"/>
    <w:rsid w:val="00534976"/>
    <w:rsid w:val="00535D73"/>
    <w:rsid w:val="005361C5"/>
    <w:rsid w:val="00542FF8"/>
    <w:rsid w:val="00543218"/>
    <w:rsid w:val="00543E3B"/>
    <w:rsid w:val="00544281"/>
    <w:rsid w:val="00544959"/>
    <w:rsid w:val="00544AD7"/>
    <w:rsid w:val="00550BEC"/>
    <w:rsid w:val="00552682"/>
    <w:rsid w:val="0055430B"/>
    <w:rsid w:val="00554F55"/>
    <w:rsid w:val="005576B2"/>
    <w:rsid w:val="00557C6C"/>
    <w:rsid w:val="00562B77"/>
    <w:rsid w:val="00567B2A"/>
    <w:rsid w:val="005749CC"/>
    <w:rsid w:val="00574C6F"/>
    <w:rsid w:val="00574FAE"/>
    <w:rsid w:val="005763BF"/>
    <w:rsid w:val="00576A95"/>
    <w:rsid w:val="005808E7"/>
    <w:rsid w:val="00580CD0"/>
    <w:rsid w:val="00581DB5"/>
    <w:rsid w:val="00582E03"/>
    <w:rsid w:val="0058695D"/>
    <w:rsid w:val="0058738E"/>
    <w:rsid w:val="0058743D"/>
    <w:rsid w:val="00590FD3"/>
    <w:rsid w:val="0059663A"/>
    <w:rsid w:val="005978E1"/>
    <w:rsid w:val="005A014E"/>
    <w:rsid w:val="005A05FB"/>
    <w:rsid w:val="005A14EF"/>
    <w:rsid w:val="005A3564"/>
    <w:rsid w:val="005A4762"/>
    <w:rsid w:val="005A5311"/>
    <w:rsid w:val="005A5656"/>
    <w:rsid w:val="005B05D4"/>
    <w:rsid w:val="005B0FDD"/>
    <w:rsid w:val="005B4CAF"/>
    <w:rsid w:val="005B503E"/>
    <w:rsid w:val="005B53F6"/>
    <w:rsid w:val="005C0102"/>
    <w:rsid w:val="005C0481"/>
    <w:rsid w:val="005C2DA5"/>
    <w:rsid w:val="005C5F60"/>
    <w:rsid w:val="005C6E00"/>
    <w:rsid w:val="005D2C2B"/>
    <w:rsid w:val="005E4D6D"/>
    <w:rsid w:val="005E5A09"/>
    <w:rsid w:val="005E5E83"/>
    <w:rsid w:val="005F1A45"/>
    <w:rsid w:val="005F1D5D"/>
    <w:rsid w:val="005F2073"/>
    <w:rsid w:val="005F50FD"/>
    <w:rsid w:val="00605849"/>
    <w:rsid w:val="00605BC6"/>
    <w:rsid w:val="00607D1A"/>
    <w:rsid w:val="00607EAB"/>
    <w:rsid w:val="00612986"/>
    <w:rsid w:val="00612D04"/>
    <w:rsid w:val="00612F33"/>
    <w:rsid w:val="00613440"/>
    <w:rsid w:val="006146AE"/>
    <w:rsid w:val="006159F3"/>
    <w:rsid w:val="00616553"/>
    <w:rsid w:val="00622135"/>
    <w:rsid w:val="00631AE2"/>
    <w:rsid w:val="00631CD6"/>
    <w:rsid w:val="00632716"/>
    <w:rsid w:val="00634A6D"/>
    <w:rsid w:val="0063797A"/>
    <w:rsid w:val="00641E89"/>
    <w:rsid w:val="00642281"/>
    <w:rsid w:val="00650455"/>
    <w:rsid w:val="0065180F"/>
    <w:rsid w:val="0065246A"/>
    <w:rsid w:val="00653A4B"/>
    <w:rsid w:val="00654A15"/>
    <w:rsid w:val="00655F4F"/>
    <w:rsid w:val="00656858"/>
    <w:rsid w:val="00656FBA"/>
    <w:rsid w:val="00660785"/>
    <w:rsid w:val="00662466"/>
    <w:rsid w:val="0066659C"/>
    <w:rsid w:val="00667391"/>
    <w:rsid w:val="006674A5"/>
    <w:rsid w:val="00670079"/>
    <w:rsid w:val="00670878"/>
    <w:rsid w:val="00671238"/>
    <w:rsid w:val="00671599"/>
    <w:rsid w:val="00673FB8"/>
    <w:rsid w:val="00674EBC"/>
    <w:rsid w:val="0067578A"/>
    <w:rsid w:val="00676CCC"/>
    <w:rsid w:val="00677785"/>
    <w:rsid w:val="006823F6"/>
    <w:rsid w:val="00682F11"/>
    <w:rsid w:val="00684E69"/>
    <w:rsid w:val="00686D59"/>
    <w:rsid w:val="00691112"/>
    <w:rsid w:val="006A1B99"/>
    <w:rsid w:val="006A2674"/>
    <w:rsid w:val="006A3810"/>
    <w:rsid w:val="006A5D63"/>
    <w:rsid w:val="006A6F1E"/>
    <w:rsid w:val="006A78BE"/>
    <w:rsid w:val="006B0010"/>
    <w:rsid w:val="006B0634"/>
    <w:rsid w:val="006B0775"/>
    <w:rsid w:val="006B396F"/>
    <w:rsid w:val="006C1221"/>
    <w:rsid w:val="006C3F44"/>
    <w:rsid w:val="006D0754"/>
    <w:rsid w:val="006D52D5"/>
    <w:rsid w:val="006D5C90"/>
    <w:rsid w:val="006D6790"/>
    <w:rsid w:val="006E0C56"/>
    <w:rsid w:val="006E4D0C"/>
    <w:rsid w:val="006F2122"/>
    <w:rsid w:val="006F2484"/>
    <w:rsid w:val="006F3448"/>
    <w:rsid w:val="006F3760"/>
    <w:rsid w:val="006F3EA7"/>
    <w:rsid w:val="006F6108"/>
    <w:rsid w:val="006F76C3"/>
    <w:rsid w:val="006F7E85"/>
    <w:rsid w:val="00703025"/>
    <w:rsid w:val="00703922"/>
    <w:rsid w:val="00705A61"/>
    <w:rsid w:val="0071597E"/>
    <w:rsid w:val="00716FF9"/>
    <w:rsid w:val="007177F5"/>
    <w:rsid w:val="007202BD"/>
    <w:rsid w:val="007206A9"/>
    <w:rsid w:val="00720798"/>
    <w:rsid w:val="007211F6"/>
    <w:rsid w:val="00721F97"/>
    <w:rsid w:val="00722C0D"/>
    <w:rsid w:val="00723870"/>
    <w:rsid w:val="00723B8E"/>
    <w:rsid w:val="007259F6"/>
    <w:rsid w:val="00732A1E"/>
    <w:rsid w:val="0074191C"/>
    <w:rsid w:val="00745A69"/>
    <w:rsid w:val="00746A37"/>
    <w:rsid w:val="00747BDB"/>
    <w:rsid w:val="00747FED"/>
    <w:rsid w:val="00750F76"/>
    <w:rsid w:val="00751256"/>
    <w:rsid w:val="00751786"/>
    <w:rsid w:val="0075358D"/>
    <w:rsid w:val="007549AB"/>
    <w:rsid w:val="0075724A"/>
    <w:rsid w:val="00761166"/>
    <w:rsid w:val="00767549"/>
    <w:rsid w:val="007712FA"/>
    <w:rsid w:val="00771F6F"/>
    <w:rsid w:val="00773E7E"/>
    <w:rsid w:val="00775CE0"/>
    <w:rsid w:val="00777ACD"/>
    <w:rsid w:val="007805D3"/>
    <w:rsid w:val="0078231A"/>
    <w:rsid w:val="00786039"/>
    <w:rsid w:val="007865C8"/>
    <w:rsid w:val="00787C93"/>
    <w:rsid w:val="007934DC"/>
    <w:rsid w:val="00793C32"/>
    <w:rsid w:val="007A06D0"/>
    <w:rsid w:val="007A11E8"/>
    <w:rsid w:val="007A4F6E"/>
    <w:rsid w:val="007B1EDE"/>
    <w:rsid w:val="007B5961"/>
    <w:rsid w:val="007B616A"/>
    <w:rsid w:val="007B7A8B"/>
    <w:rsid w:val="007C025E"/>
    <w:rsid w:val="007C0A12"/>
    <w:rsid w:val="007C0C87"/>
    <w:rsid w:val="007C4132"/>
    <w:rsid w:val="007C5153"/>
    <w:rsid w:val="007C6552"/>
    <w:rsid w:val="007C6ED0"/>
    <w:rsid w:val="007C7CE6"/>
    <w:rsid w:val="007D01E5"/>
    <w:rsid w:val="007D2124"/>
    <w:rsid w:val="007E3A08"/>
    <w:rsid w:val="007E44D7"/>
    <w:rsid w:val="007E5763"/>
    <w:rsid w:val="007E57FF"/>
    <w:rsid w:val="007E5951"/>
    <w:rsid w:val="007F5629"/>
    <w:rsid w:val="007F70F1"/>
    <w:rsid w:val="007F7E99"/>
    <w:rsid w:val="007F7EE6"/>
    <w:rsid w:val="008003A8"/>
    <w:rsid w:val="008051BC"/>
    <w:rsid w:val="00812537"/>
    <w:rsid w:val="00813740"/>
    <w:rsid w:val="00813E0E"/>
    <w:rsid w:val="00814439"/>
    <w:rsid w:val="008305AA"/>
    <w:rsid w:val="008376AF"/>
    <w:rsid w:val="00837AFC"/>
    <w:rsid w:val="0084467A"/>
    <w:rsid w:val="00846887"/>
    <w:rsid w:val="008512B9"/>
    <w:rsid w:val="00861AF8"/>
    <w:rsid w:val="00861C9D"/>
    <w:rsid w:val="00867168"/>
    <w:rsid w:val="0087652A"/>
    <w:rsid w:val="00877DF3"/>
    <w:rsid w:val="00877E98"/>
    <w:rsid w:val="00886221"/>
    <w:rsid w:val="00887986"/>
    <w:rsid w:val="008921D6"/>
    <w:rsid w:val="008950E6"/>
    <w:rsid w:val="00895FA0"/>
    <w:rsid w:val="008961DA"/>
    <w:rsid w:val="008A0DB8"/>
    <w:rsid w:val="008A3743"/>
    <w:rsid w:val="008A4363"/>
    <w:rsid w:val="008A4FB9"/>
    <w:rsid w:val="008A6093"/>
    <w:rsid w:val="008A648D"/>
    <w:rsid w:val="008A7611"/>
    <w:rsid w:val="008A7D1A"/>
    <w:rsid w:val="008A7E7E"/>
    <w:rsid w:val="008B013C"/>
    <w:rsid w:val="008B24B9"/>
    <w:rsid w:val="008B2E87"/>
    <w:rsid w:val="008B4456"/>
    <w:rsid w:val="008B6E09"/>
    <w:rsid w:val="008C1317"/>
    <w:rsid w:val="008D18F1"/>
    <w:rsid w:val="008D3240"/>
    <w:rsid w:val="008D43F4"/>
    <w:rsid w:val="008D54F7"/>
    <w:rsid w:val="008D6312"/>
    <w:rsid w:val="008D78F4"/>
    <w:rsid w:val="008E206F"/>
    <w:rsid w:val="008E27D9"/>
    <w:rsid w:val="008E7AEE"/>
    <w:rsid w:val="008F1341"/>
    <w:rsid w:val="008F68C0"/>
    <w:rsid w:val="008F77AE"/>
    <w:rsid w:val="0090729F"/>
    <w:rsid w:val="009075E0"/>
    <w:rsid w:val="00907B16"/>
    <w:rsid w:val="00912137"/>
    <w:rsid w:val="00912680"/>
    <w:rsid w:val="0091276F"/>
    <w:rsid w:val="00912BE8"/>
    <w:rsid w:val="00915C86"/>
    <w:rsid w:val="009169E6"/>
    <w:rsid w:val="00917368"/>
    <w:rsid w:val="00925480"/>
    <w:rsid w:val="009265B3"/>
    <w:rsid w:val="00926C4E"/>
    <w:rsid w:val="0092779D"/>
    <w:rsid w:val="0093040E"/>
    <w:rsid w:val="0093325F"/>
    <w:rsid w:val="009334A0"/>
    <w:rsid w:val="00933F66"/>
    <w:rsid w:val="00936885"/>
    <w:rsid w:val="00936BB2"/>
    <w:rsid w:val="00940BF7"/>
    <w:rsid w:val="0094179C"/>
    <w:rsid w:val="00942CEC"/>
    <w:rsid w:val="00944F3B"/>
    <w:rsid w:val="009472CD"/>
    <w:rsid w:val="009504A2"/>
    <w:rsid w:val="00954075"/>
    <w:rsid w:val="0095534D"/>
    <w:rsid w:val="009566FD"/>
    <w:rsid w:val="00960C4A"/>
    <w:rsid w:val="00962C49"/>
    <w:rsid w:val="00963618"/>
    <w:rsid w:val="00963F68"/>
    <w:rsid w:val="00964C4D"/>
    <w:rsid w:val="009666B6"/>
    <w:rsid w:val="009678BD"/>
    <w:rsid w:val="00970F65"/>
    <w:rsid w:val="00972A59"/>
    <w:rsid w:val="00974B0C"/>
    <w:rsid w:val="009824E1"/>
    <w:rsid w:val="0098595D"/>
    <w:rsid w:val="00985D3F"/>
    <w:rsid w:val="0098789A"/>
    <w:rsid w:val="00991B46"/>
    <w:rsid w:val="00992891"/>
    <w:rsid w:val="00996569"/>
    <w:rsid w:val="009A0321"/>
    <w:rsid w:val="009A43C4"/>
    <w:rsid w:val="009A44D7"/>
    <w:rsid w:val="009A52B1"/>
    <w:rsid w:val="009B00A8"/>
    <w:rsid w:val="009B1E13"/>
    <w:rsid w:val="009B4683"/>
    <w:rsid w:val="009B6A94"/>
    <w:rsid w:val="009C1AEF"/>
    <w:rsid w:val="009C4DF9"/>
    <w:rsid w:val="009C6FA3"/>
    <w:rsid w:val="009D3440"/>
    <w:rsid w:val="009D4A85"/>
    <w:rsid w:val="009D653D"/>
    <w:rsid w:val="009D6DC8"/>
    <w:rsid w:val="009E0E15"/>
    <w:rsid w:val="009E1E17"/>
    <w:rsid w:val="009E34E9"/>
    <w:rsid w:val="009E7BA4"/>
    <w:rsid w:val="009E7E30"/>
    <w:rsid w:val="009F0766"/>
    <w:rsid w:val="009F4F18"/>
    <w:rsid w:val="009F6AF8"/>
    <w:rsid w:val="009F7558"/>
    <w:rsid w:val="009F7821"/>
    <w:rsid w:val="00A04562"/>
    <w:rsid w:val="00A0647D"/>
    <w:rsid w:val="00A06D23"/>
    <w:rsid w:val="00A12017"/>
    <w:rsid w:val="00A15AF5"/>
    <w:rsid w:val="00A162A7"/>
    <w:rsid w:val="00A24140"/>
    <w:rsid w:val="00A25FF3"/>
    <w:rsid w:val="00A27EF6"/>
    <w:rsid w:val="00A3004B"/>
    <w:rsid w:val="00A3180F"/>
    <w:rsid w:val="00A332DE"/>
    <w:rsid w:val="00A339B0"/>
    <w:rsid w:val="00A350DA"/>
    <w:rsid w:val="00A3697C"/>
    <w:rsid w:val="00A37F8B"/>
    <w:rsid w:val="00A41878"/>
    <w:rsid w:val="00A43ADA"/>
    <w:rsid w:val="00A43C41"/>
    <w:rsid w:val="00A44882"/>
    <w:rsid w:val="00A450B3"/>
    <w:rsid w:val="00A45793"/>
    <w:rsid w:val="00A461A4"/>
    <w:rsid w:val="00A505EF"/>
    <w:rsid w:val="00A50C21"/>
    <w:rsid w:val="00A51068"/>
    <w:rsid w:val="00A53FA2"/>
    <w:rsid w:val="00A57560"/>
    <w:rsid w:val="00A577C7"/>
    <w:rsid w:val="00A604B4"/>
    <w:rsid w:val="00A62619"/>
    <w:rsid w:val="00A62D19"/>
    <w:rsid w:val="00A728EB"/>
    <w:rsid w:val="00A72DB0"/>
    <w:rsid w:val="00A75115"/>
    <w:rsid w:val="00A76CD3"/>
    <w:rsid w:val="00A77A22"/>
    <w:rsid w:val="00A77D6C"/>
    <w:rsid w:val="00A8198A"/>
    <w:rsid w:val="00A825D4"/>
    <w:rsid w:val="00A84C39"/>
    <w:rsid w:val="00A87FF1"/>
    <w:rsid w:val="00A907BA"/>
    <w:rsid w:val="00A92ABE"/>
    <w:rsid w:val="00A94E26"/>
    <w:rsid w:val="00A97070"/>
    <w:rsid w:val="00AA092B"/>
    <w:rsid w:val="00AA548D"/>
    <w:rsid w:val="00AA5C2A"/>
    <w:rsid w:val="00AA724F"/>
    <w:rsid w:val="00AB0490"/>
    <w:rsid w:val="00AB0F9A"/>
    <w:rsid w:val="00AB1884"/>
    <w:rsid w:val="00AB22D6"/>
    <w:rsid w:val="00AB45C0"/>
    <w:rsid w:val="00AB51B0"/>
    <w:rsid w:val="00AC0E85"/>
    <w:rsid w:val="00AC1225"/>
    <w:rsid w:val="00AC2E1B"/>
    <w:rsid w:val="00AC7148"/>
    <w:rsid w:val="00AC7E1B"/>
    <w:rsid w:val="00AD1BF3"/>
    <w:rsid w:val="00AD26A4"/>
    <w:rsid w:val="00AD31EC"/>
    <w:rsid w:val="00AD397D"/>
    <w:rsid w:val="00AD5529"/>
    <w:rsid w:val="00AD5F12"/>
    <w:rsid w:val="00AD7122"/>
    <w:rsid w:val="00AD7CD0"/>
    <w:rsid w:val="00AE0631"/>
    <w:rsid w:val="00AE0850"/>
    <w:rsid w:val="00AE4489"/>
    <w:rsid w:val="00AE5E53"/>
    <w:rsid w:val="00AF12AA"/>
    <w:rsid w:val="00AF1314"/>
    <w:rsid w:val="00AF2D5F"/>
    <w:rsid w:val="00AF2F1A"/>
    <w:rsid w:val="00AF6C3B"/>
    <w:rsid w:val="00B004FD"/>
    <w:rsid w:val="00B02B8A"/>
    <w:rsid w:val="00B02EE1"/>
    <w:rsid w:val="00B064E4"/>
    <w:rsid w:val="00B06856"/>
    <w:rsid w:val="00B07CAB"/>
    <w:rsid w:val="00B07CDD"/>
    <w:rsid w:val="00B1249A"/>
    <w:rsid w:val="00B21465"/>
    <w:rsid w:val="00B26B10"/>
    <w:rsid w:val="00B275DB"/>
    <w:rsid w:val="00B3022B"/>
    <w:rsid w:val="00B31DC8"/>
    <w:rsid w:val="00B32AAE"/>
    <w:rsid w:val="00B33669"/>
    <w:rsid w:val="00B34408"/>
    <w:rsid w:val="00B40587"/>
    <w:rsid w:val="00B406B5"/>
    <w:rsid w:val="00B4614B"/>
    <w:rsid w:val="00B50851"/>
    <w:rsid w:val="00B53805"/>
    <w:rsid w:val="00B54367"/>
    <w:rsid w:val="00B568C8"/>
    <w:rsid w:val="00B601EB"/>
    <w:rsid w:val="00B60728"/>
    <w:rsid w:val="00B60D2E"/>
    <w:rsid w:val="00B620F4"/>
    <w:rsid w:val="00B62521"/>
    <w:rsid w:val="00B66D4B"/>
    <w:rsid w:val="00B70D3A"/>
    <w:rsid w:val="00B70D5F"/>
    <w:rsid w:val="00B72BBB"/>
    <w:rsid w:val="00B735CD"/>
    <w:rsid w:val="00B737F4"/>
    <w:rsid w:val="00B73B85"/>
    <w:rsid w:val="00B74237"/>
    <w:rsid w:val="00B81FFF"/>
    <w:rsid w:val="00B8489B"/>
    <w:rsid w:val="00B84D44"/>
    <w:rsid w:val="00B91D8B"/>
    <w:rsid w:val="00B95A27"/>
    <w:rsid w:val="00B9636E"/>
    <w:rsid w:val="00B96805"/>
    <w:rsid w:val="00BA02F7"/>
    <w:rsid w:val="00BA0D12"/>
    <w:rsid w:val="00BA1E3F"/>
    <w:rsid w:val="00BA5547"/>
    <w:rsid w:val="00BA6422"/>
    <w:rsid w:val="00BB1C38"/>
    <w:rsid w:val="00BB2508"/>
    <w:rsid w:val="00BB3BB7"/>
    <w:rsid w:val="00BB43BB"/>
    <w:rsid w:val="00BB66F9"/>
    <w:rsid w:val="00BB6C0B"/>
    <w:rsid w:val="00BB7ACD"/>
    <w:rsid w:val="00BB7C03"/>
    <w:rsid w:val="00BC0405"/>
    <w:rsid w:val="00BC1621"/>
    <w:rsid w:val="00BC1A22"/>
    <w:rsid w:val="00BC22A7"/>
    <w:rsid w:val="00BC24AD"/>
    <w:rsid w:val="00BD1EAC"/>
    <w:rsid w:val="00BD78A3"/>
    <w:rsid w:val="00BF1746"/>
    <w:rsid w:val="00BF1C1D"/>
    <w:rsid w:val="00BF313A"/>
    <w:rsid w:val="00BF5B71"/>
    <w:rsid w:val="00BF6FC2"/>
    <w:rsid w:val="00BF7E86"/>
    <w:rsid w:val="00C01F40"/>
    <w:rsid w:val="00C029EC"/>
    <w:rsid w:val="00C07068"/>
    <w:rsid w:val="00C12DA6"/>
    <w:rsid w:val="00C13F9B"/>
    <w:rsid w:val="00C165B3"/>
    <w:rsid w:val="00C20C60"/>
    <w:rsid w:val="00C24468"/>
    <w:rsid w:val="00C2471E"/>
    <w:rsid w:val="00C2488B"/>
    <w:rsid w:val="00C24F9E"/>
    <w:rsid w:val="00C34565"/>
    <w:rsid w:val="00C34645"/>
    <w:rsid w:val="00C35EF1"/>
    <w:rsid w:val="00C36B13"/>
    <w:rsid w:val="00C37E29"/>
    <w:rsid w:val="00C423D5"/>
    <w:rsid w:val="00C4258C"/>
    <w:rsid w:val="00C44126"/>
    <w:rsid w:val="00C442BB"/>
    <w:rsid w:val="00C45BC0"/>
    <w:rsid w:val="00C502AC"/>
    <w:rsid w:val="00C504BB"/>
    <w:rsid w:val="00C54065"/>
    <w:rsid w:val="00C54716"/>
    <w:rsid w:val="00C609A8"/>
    <w:rsid w:val="00C65D7F"/>
    <w:rsid w:val="00C73930"/>
    <w:rsid w:val="00C75701"/>
    <w:rsid w:val="00C7771B"/>
    <w:rsid w:val="00C8171D"/>
    <w:rsid w:val="00C82D61"/>
    <w:rsid w:val="00C86B3C"/>
    <w:rsid w:val="00C86DCE"/>
    <w:rsid w:val="00C90761"/>
    <w:rsid w:val="00C90F5C"/>
    <w:rsid w:val="00C91622"/>
    <w:rsid w:val="00C93AA3"/>
    <w:rsid w:val="00C94824"/>
    <w:rsid w:val="00C9483A"/>
    <w:rsid w:val="00C96CCC"/>
    <w:rsid w:val="00CA2D8C"/>
    <w:rsid w:val="00CA2E71"/>
    <w:rsid w:val="00CA3A66"/>
    <w:rsid w:val="00CA7735"/>
    <w:rsid w:val="00CB2568"/>
    <w:rsid w:val="00CB356B"/>
    <w:rsid w:val="00CB4F33"/>
    <w:rsid w:val="00CB5980"/>
    <w:rsid w:val="00CC1E23"/>
    <w:rsid w:val="00CC1FA6"/>
    <w:rsid w:val="00CC3EAE"/>
    <w:rsid w:val="00CC7CFE"/>
    <w:rsid w:val="00CD4B9F"/>
    <w:rsid w:val="00CD7C80"/>
    <w:rsid w:val="00CE2D93"/>
    <w:rsid w:val="00CE3827"/>
    <w:rsid w:val="00CE595F"/>
    <w:rsid w:val="00CF1C13"/>
    <w:rsid w:val="00CF30A4"/>
    <w:rsid w:val="00CF782F"/>
    <w:rsid w:val="00CF7F7C"/>
    <w:rsid w:val="00D01F57"/>
    <w:rsid w:val="00D045B7"/>
    <w:rsid w:val="00D04AE6"/>
    <w:rsid w:val="00D064A2"/>
    <w:rsid w:val="00D06C99"/>
    <w:rsid w:val="00D1157E"/>
    <w:rsid w:val="00D12142"/>
    <w:rsid w:val="00D125BD"/>
    <w:rsid w:val="00D13DDC"/>
    <w:rsid w:val="00D14323"/>
    <w:rsid w:val="00D15F18"/>
    <w:rsid w:val="00D161CD"/>
    <w:rsid w:val="00D16A6B"/>
    <w:rsid w:val="00D16A7E"/>
    <w:rsid w:val="00D16AA8"/>
    <w:rsid w:val="00D20E88"/>
    <w:rsid w:val="00D2266D"/>
    <w:rsid w:val="00D24401"/>
    <w:rsid w:val="00D3250B"/>
    <w:rsid w:val="00D41DEC"/>
    <w:rsid w:val="00D45F14"/>
    <w:rsid w:val="00D470E3"/>
    <w:rsid w:val="00D47D48"/>
    <w:rsid w:val="00D47E40"/>
    <w:rsid w:val="00D555F5"/>
    <w:rsid w:val="00D556AD"/>
    <w:rsid w:val="00D60AE4"/>
    <w:rsid w:val="00D6596C"/>
    <w:rsid w:val="00D70D35"/>
    <w:rsid w:val="00D70D9A"/>
    <w:rsid w:val="00D71327"/>
    <w:rsid w:val="00D72D4A"/>
    <w:rsid w:val="00D743E9"/>
    <w:rsid w:val="00D74673"/>
    <w:rsid w:val="00D80582"/>
    <w:rsid w:val="00D80846"/>
    <w:rsid w:val="00D905FC"/>
    <w:rsid w:val="00D90D94"/>
    <w:rsid w:val="00D917E4"/>
    <w:rsid w:val="00D94891"/>
    <w:rsid w:val="00D94E47"/>
    <w:rsid w:val="00D979D8"/>
    <w:rsid w:val="00DA2CB2"/>
    <w:rsid w:val="00DA3E2A"/>
    <w:rsid w:val="00DB1F8F"/>
    <w:rsid w:val="00DB3216"/>
    <w:rsid w:val="00DB5CF2"/>
    <w:rsid w:val="00DB6DCE"/>
    <w:rsid w:val="00DB7F91"/>
    <w:rsid w:val="00DC1076"/>
    <w:rsid w:val="00DC2A50"/>
    <w:rsid w:val="00DC2D33"/>
    <w:rsid w:val="00DC3290"/>
    <w:rsid w:val="00DC3ADC"/>
    <w:rsid w:val="00DC3B45"/>
    <w:rsid w:val="00DD1907"/>
    <w:rsid w:val="00DD1E7A"/>
    <w:rsid w:val="00DD224C"/>
    <w:rsid w:val="00DD4D72"/>
    <w:rsid w:val="00DD4DF8"/>
    <w:rsid w:val="00DD505C"/>
    <w:rsid w:val="00DD748B"/>
    <w:rsid w:val="00DE048D"/>
    <w:rsid w:val="00DE1890"/>
    <w:rsid w:val="00DE3152"/>
    <w:rsid w:val="00DE4127"/>
    <w:rsid w:val="00DE67E2"/>
    <w:rsid w:val="00DE6E52"/>
    <w:rsid w:val="00DE7233"/>
    <w:rsid w:val="00DE76E2"/>
    <w:rsid w:val="00DE7D1C"/>
    <w:rsid w:val="00DF01F6"/>
    <w:rsid w:val="00DF3BF4"/>
    <w:rsid w:val="00DF5446"/>
    <w:rsid w:val="00E01A6B"/>
    <w:rsid w:val="00E024A9"/>
    <w:rsid w:val="00E04724"/>
    <w:rsid w:val="00E04934"/>
    <w:rsid w:val="00E0665F"/>
    <w:rsid w:val="00E070C2"/>
    <w:rsid w:val="00E0711A"/>
    <w:rsid w:val="00E1012C"/>
    <w:rsid w:val="00E10F11"/>
    <w:rsid w:val="00E15173"/>
    <w:rsid w:val="00E1683D"/>
    <w:rsid w:val="00E17449"/>
    <w:rsid w:val="00E20C93"/>
    <w:rsid w:val="00E2179F"/>
    <w:rsid w:val="00E225D6"/>
    <w:rsid w:val="00E2270A"/>
    <w:rsid w:val="00E22AE8"/>
    <w:rsid w:val="00E25668"/>
    <w:rsid w:val="00E2770C"/>
    <w:rsid w:val="00E323EF"/>
    <w:rsid w:val="00E34286"/>
    <w:rsid w:val="00E3599A"/>
    <w:rsid w:val="00E37247"/>
    <w:rsid w:val="00E40794"/>
    <w:rsid w:val="00E41119"/>
    <w:rsid w:val="00E412EA"/>
    <w:rsid w:val="00E4264B"/>
    <w:rsid w:val="00E42F48"/>
    <w:rsid w:val="00E42FA5"/>
    <w:rsid w:val="00E4518B"/>
    <w:rsid w:val="00E55DF3"/>
    <w:rsid w:val="00E57ABF"/>
    <w:rsid w:val="00E57FD2"/>
    <w:rsid w:val="00E60395"/>
    <w:rsid w:val="00E64DED"/>
    <w:rsid w:val="00E661C4"/>
    <w:rsid w:val="00E6646C"/>
    <w:rsid w:val="00E66BAE"/>
    <w:rsid w:val="00E704C7"/>
    <w:rsid w:val="00E70A94"/>
    <w:rsid w:val="00E726CD"/>
    <w:rsid w:val="00E73CCC"/>
    <w:rsid w:val="00E814ED"/>
    <w:rsid w:val="00E822FE"/>
    <w:rsid w:val="00E825EC"/>
    <w:rsid w:val="00E83049"/>
    <w:rsid w:val="00E905C6"/>
    <w:rsid w:val="00E91267"/>
    <w:rsid w:val="00E935F0"/>
    <w:rsid w:val="00E94D3F"/>
    <w:rsid w:val="00E954D6"/>
    <w:rsid w:val="00EA075D"/>
    <w:rsid w:val="00EA087B"/>
    <w:rsid w:val="00EA0FEC"/>
    <w:rsid w:val="00EA35FC"/>
    <w:rsid w:val="00EA48F8"/>
    <w:rsid w:val="00EA6AC0"/>
    <w:rsid w:val="00EA77C1"/>
    <w:rsid w:val="00EB0E26"/>
    <w:rsid w:val="00EB16EA"/>
    <w:rsid w:val="00EB2DC6"/>
    <w:rsid w:val="00EB572F"/>
    <w:rsid w:val="00EC066B"/>
    <w:rsid w:val="00EC1251"/>
    <w:rsid w:val="00EC17D5"/>
    <w:rsid w:val="00EC4DE5"/>
    <w:rsid w:val="00EC6F71"/>
    <w:rsid w:val="00ED22B5"/>
    <w:rsid w:val="00ED3BD6"/>
    <w:rsid w:val="00ED4556"/>
    <w:rsid w:val="00ED7352"/>
    <w:rsid w:val="00EE23BB"/>
    <w:rsid w:val="00EE36EA"/>
    <w:rsid w:val="00EE4092"/>
    <w:rsid w:val="00EE542B"/>
    <w:rsid w:val="00EE69AE"/>
    <w:rsid w:val="00EE6C04"/>
    <w:rsid w:val="00EE7048"/>
    <w:rsid w:val="00EF05C9"/>
    <w:rsid w:val="00EF41F6"/>
    <w:rsid w:val="00EF5D24"/>
    <w:rsid w:val="00F00644"/>
    <w:rsid w:val="00F022AE"/>
    <w:rsid w:val="00F030EB"/>
    <w:rsid w:val="00F03643"/>
    <w:rsid w:val="00F059C1"/>
    <w:rsid w:val="00F07345"/>
    <w:rsid w:val="00F10DB1"/>
    <w:rsid w:val="00F139EE"/>
    <w:rsid w:val="00F140D0"/>
    <w:rsid w:val="00F14B99"/>
    <w:rsid w:val="00F14BFD"/>
    <w:rsid w:val="00F1699A"/>
    <w:rsid w:val="00F21E66"/>
    <w:rsid w:val="00F22019"/>
    <w:rsid w:val="00F24E90"/>
    <w:rsid w:val="00F25823"/>
    <w:rsid w:val="00F2656F"/>
    <w:rsid w:val="00F3011E"/>
    <w:rsid w:val="00F31B93"/>
    <w:rsid w:val="00F3337D"/>
    <w:rsid w:val="00F41944"/>
    <w:rsid w:val="00F419F6"/>
    <w:rsid w:val="00F41EBF"/>
    <w:rsid w:val="00F42B59"/>
    <w:rsid w:val="00F42DE6"/>
    <w:rsid w:val="00F42E4F"/>
    <w:rsid w:val="00F43161"/>
    <w:rsid w:val="00F444AA"/>
    <w:rsid w:val="00F44B35"/>
    <w:rsid w:val="00F46ACA"/>
    <w:rsid w:val="00F50A1C"/>
    <w:rsid w:val="00F50D06"/>
    <w:rsid w:val="00F515E7"/>
    <w:rsid w:val="00F5429C"/>
    <w:rsid w:val="00F55C56"/>
    <w:rsid w:val="00F57331"/>
    <w:rsid w:val="00F6005E"/>
    <w:rsid w:val="00F7068C"/>
    <w:rsid w:val="00F711D8"/>
    <w:rsid w:val="00F71339"/>
    <w:rsid w:val="00F733E9"/>
    <w:rsid w:val="00F73876"/>
    <w:rsid w:val="00F73B2A"/>
    <w:rsid w:val="00F73BC9"/>
    <w:rsid w:val="00F74083"/>
    <w:rsid w:val="00F7447A"/>
    <w:rsid w:val="00F74A05"/>
    <w:rsid w:val="00F762E3"/>
    <w:rsid w:val="00F77F5C"/>
    <w:rsid w:val="00F85703"/>
    <w:rsid w:val="00F86563"/>
    <w:rsid w:val="00F91E30"/>
    <w:rsid w:val="00F9622A"/>
    <w:rsid w:val="00F965A0"/>
    <w:rsid w:val="00FA4E61"/>
    <w:rsid w:val="00FA627A"/>
    <w:rsid w:val="00FA6324"/>
    <w:rsid w:val="00FB025E"/>
    <w:rsid w:val="00FB0F7B"/>
    <w:rsid w:val="00FB0FD2"/>
    <w:rsid w:val="00FB3CD0"/>
    <w:rsid w:val="00FB5B50"/>
    <w:rsid w:val="00FB7039"/>
    <w:rsid w:val="00FB7B10"/>
    <w:rsid w:val="00FB7C48"/>
    <w:rsid w:val="00FC10F0"/>
    <w:rsid w:val="00FC1C84"/>
    <w:rsid w:val="00FC5A17"/>
    <w:rsid w:val="00FC7B00"/>
    <w:rsid w:val="00FD0F02"/>
    <w:rsid w:val="00FD1180"/>
    <w:rsid w:val="00FD24E6"/>
    <w:rsid w:val="00FD46D7"/>
    <w:rsid w:val="00FD4BAF"/>
    <w:rsid w:val="00FD6689"/>
    <w:rsid w:val="00FE0A10"/>
    <w:rsid w:val="00FE2957"/>
    <w:rsid w:val="00FE4FC9"/>
    <w:rsid w:val="00FF073D"/>
    <w:rsid w:val="00FF24E9"/>
    <w:rsid w:val="00FF317C"/>
    <w:rsid w:val="00FF6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DB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B5980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E3A08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3A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A05FB"/>
    <w:pPr>
      <w:ind w:left="720"/>
      <w:contextualSpacing/>
    </w:pPr>
  </w:style>
  <w:style w:type="table" w:styleId="TableGrid">
    <w:name w:val="Table Grid"/>
    <w:basedOn w:val="TableNormal"/>
    <w:uiPriority w:val="99"/>
    <w:rsid w:val="00BB43B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682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82F11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682F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82F11"/>
    <w:rPr>
      <w:rFonts w:ascii="Times New Roman" w:hAnsi="Times New Roman" w:cs="Times New Roman"/>
      <w:sz w:val="24"/>
      <w:szCs w:val="24"/>
      <w:lang w:eastAsia="tr-TR"/>
    </w:rPr>
  </w:style>
  <w:style w:type="character" w:styleId="PlaceholderText">
    <w:name w:val="Placeholder Text"/>
    <w:basedOn w:val="DefaultParagraphFont"/>
    <w:uiPriority w:val="99"/>
    <w:semiHidden/>
    <w:rsid w:val="00531E09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5C5F6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01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gif"/><Relationship Id="rId18" Type="http://schemas.openxmlformats.org/officeDocument/2006/relationships/image" Target="media/image12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hyperlink" Target="http://www.sorubak.com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w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1392</TotalTime>
  <Pages>3</Pages>
  <Words>711</Words>
  <Characters>4053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edanur</cp:lastModifiedBy>
  <cp:revision>198</cp:revision>
  <cp:lastPrinted>2010-05-14T04:17:00Z</cp:lastPrinted>
  <dcterms:created xsi:type="dcterms:W3CDTF">2010-04-08T18:23:00Z</dcterms:created>
  <dcterms:modified xsi:type="dcterms:W3CDTF">2013-01-01T13:18:00Z</dcterms:modified>
  <cp:category>www.sorubak.com</cp:category>
</cp:coreProperties>
</file>