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EDC" w:rsidRPr="006A2439" w:rsidRDefault="00556EDC">
      <w:pPr>
        <w:rPr>
          <w:rFonts w:ascii="Comic Sans MS" w:hAnsi="Comic Sans MS"/>
          <w:b/>
        </w:rPr>
      </w:pPr>
      <w:r>
        <w:rPr>
          <w:noProof/>
          <w:lang w:eastAsia="tr-TR"/>
        </w:rPr>
        <w:pict>
          <v:rect id="_x0000_s1026" style="position:absolute;margin-left:355.15pt;margin-top:60.75pt;width:13.5pt;height:11.65pt;z-index:251644928"/>
        </w:pict>
      </w:r>
      <w:r>
        <w:rPr>
          <w:noProof/>
          <w:lang w:eastAsia="tr-TR"/>
        </w:rPr>
        <w:pict>
          <v:rect id="_x0000_s1027" style="position:absolute;margin-left:355.15pt;margin-top:84pt;width:13.5pt;height:13.15pt;z-index:251645952"/>
        </w:pict>
      </w:r>
      <w:r>
        <w:rPr>
          <w:noProof/>
          <w:lang w:eastAsia="tr-TR"/>
        </w:rPr>
        <w:pict>
          <v:rect id="_x0000_s1028" style="position:absolute;margin-left:355.15pt;margin-top:112.9pt;width:13.5pt;height:11.65pt;z-index:251646976"/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368.65pt;margin-top:34.9pt;width:75pt;height:0;z-index:25164185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0" type="#_x0000_t32" style="position:absolute;margin-left:189.4pt;margin-top:39.4pt;width:63.75pt;height:0;z-index:251691008" o:connectortype="straight"/>
        </w:pict>
      </w:r>
      <w:r>
        <w:rPr>
          <w:noProof/>
          <w:lang w:eastAsia="tr-TR"/>
        </w:rPr>
        <w:pict>
          <v:rect id="_x0000_s1031" style="position:absolute;margin-left:177.4pt;margin-top:61.15pt;width:10.5pt;height:11.25pt;z-index:251642880"/>
        </w:pict>
      </w:r>
      <w:r>
        <w:rPr>
          <w:noProof/>
          <w:lang w:eastAsia="tr-TR"/>
        </w:rPr>
        <w:pict>
          <v:rect id="_x0000_s1032" style="position:absolute;margin-left:177.4pt;margin-top:84pt;width:12pt;height:13.15pt;z-index:251643904"/>
        </w:pict>
      </w:r>
      <w:r>
        <w:rPr>
          <w:noProof/>
          <w:lang w:eastAsia="tr-TR"/>
        </w:rPr>
        <w:pict>
          <v:shape id="_x0000_s1033" type="#_x0000_t32" style="position:absolute;margin-left:-7.1pt;margin-top:39.4pt;width:82.5pt;height:0;z-index:251634688" o:connectortype="straight">
            <v:stroke startarrow="block" endarrow="block"/>
          </v:shape>
        </w:pict>
      </w:r>
      <w:r>
        <w:rPr>
          <w:noProof/>
          <w:lang w:eastAsia="tr-TR"/>
        </w:rPr>
        <w:pict>
          <v:rect id="_x0000_s1034" style="position:absolute;margin-left:-12.35pt;margin-top:61.15pt;width:12.75pt;height:11.25pt;z-index:251635712"/>
        </w:pict>
      </w:r>
      <w:r>
        <w:rPr>
          <w:noProof/>
          <w:lang w:eastAsia="tr-TR"/>
        </w:rPr>
        <w:pict>
          <v:rect id="_x0000_s1035" style="position:absolute;margin-left:-11.6pt;margin-top:83.65pt;width:12.75pt;height:13.5pt;z-index:251636736"/>
        </w:pict>
      </w:r>
      <w:r>
        <w:rPr>
          <w:noProof/>
          <w:lang w:eastAsia="tr-TR"/>
        </w:rPr>
        <w:pict>
          <v:rect id="_x0000_s1036" style="position:absolute;margin-left:-11.6pt;margin-top:112.9pt;width:13.5pt;height:12.75pt;z-index:251637760"/>
        </w:pict>
      </w:r>
      <w:r>
        <w:rPr>
          <w:noProof/>
          <w:lang w:eastAsia="tr-TR"/>
        </w:rPr>
        <w:pict>
          <v:roundrect id="_x0000_s1037" style="position:absolute;margin-left:334.15pt;margin-top:24.4pt;width:135.75pt;height:132pt;z-index:251639808" arcsize="10923f">
            <v:textbox style="mso-next-textbox:#_x0000_s1037">
              <w:txbxContent>
                <w:p w:rsidR="00556EDC" w:rsidRDefault="00556EDC" w:rsidP="00C27686"/>
                <w:p w:rsidR="00556EDC" w:rsidRPr="00C27686" w:rsidRDefault="00556EDC" w:rsidP="00C2768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27686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  <w:r w:rsidRPr="00C27686">
                    <w:rPr>
                      <w:rFonts w:ascii="Comic Sans MS" w:hAnsi="Comic Sans MS"/>
                      <w:sz w:val="20"/>
                      <w:szCs w:val="20"/>
                    </w:rPr>
                    <w:t>Işın</w:t>
                  </w:r>
                </w:p>
                <w:p w:rsidR="00556EDC" w:rsidRPr="00C27686" w:rsidRDefault="00556EDC" w:rsidP="00C2768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27686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Doğru</w:t>
                  </w:r>
                </w:p>
                <w:p w:rsidR="00556EDC" w:rsidRPr="00C27686" w:rsidRDefault="00556EDC" w:rsidP="00C2768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27686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Doğru Parçası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8" style="position:absolute;margin-left:152.65pt;margin-top:24.4pt;width:135.75pt;height:132pt;z-index:251638784" arcsize="10923f">
            <v:textbox style="mso-next-textbox:#_x0000_s1038">
              <w:txbxContent>
                <w:p w:rsidR="00556EDC" w:rsidRDefault="00556EDC" w:rsidP="00C27686"/>
                <w:p w:rsidR="00556EDC" w:rsidRPr="00C27686" w:rsidRDefault="00556EDC" w:rsidP="00C2768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27686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  <w:r w:rsidRPr="00C27686">
                    <w:rPr>
                      <w:rFonts w:ascii="Comic Sans MS" w:hAnsi="Comic Sans MS"/>
                      <w:sz w:val="20"/>
                      <w:szCs w:val="20"/>
                    </w:rPr>
                    <w:t>Işın</w:t>
                  </w:r>
                </w:p>
                <w:p w:rsidR="00556EDC" w:rsidRPr="00C27686" w:rsidRDefault="00556EDC" w:rsidP="00C2768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27686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Doğru</w:t>
                  </w:r>
                </w:p>
                <w:p w:rsidR="00556EDC" w:rsidRPr="00C27686" w:rsidRDefault="00556EDC" w:rsidP="00C2768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27686">
                    <w:rPr>
                      <w:rFonts w:ascii="Comic Sans MS" w:hAnsi="Comic Sans MS"/>
                      <w:sz w:val="20"/>
                      <w:szCs w:val="20"/>
                    </w:rPr>
                    <w:t xml:space="preserve">     </w:t>
                  </w:r>
                  <w:r w:rsidRPr="00DF5783">
                    <w:rPr>
                      <w:rFonts w:ascii="Comic Sans MS" w:hAnsi="Comic Sans MS"/>
                      <w:noProof/>
                      <w:sz w:val="20"/>
                      <w:szCs w:val="20"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25" o:spid="_x0000_i1026" type="#_x0000_t75" style="width:12.75pt;height:14.25pt;visibility:visible" o:bullet="t">
                        <v:imagedata r:id="rId4" o:title=""/>
                      </v:shape>
                    </w:pic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</w:t>
                  </w:r>
                  <w:r w:rsidRPr="00C27686">
                    <w:rPr>
                      <w:rFonts w:ascii="Comic Sans MS" w:hAnsi="Comic Sans MS"/>
                      <w:sz w:val="20"/>
                      <w:szCs w:val="20"/>
                    </w:rPr>
                    <w:t>Doğru Parçası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9" style="position:absolute;margin-left:-34.1pt;margin-top:24.4pt;width:135.75pt;height:132pt;z-index:251624448" arcsize="10923f">
            <v:textbox style="mso-next-textbox:#_x0000_s1039">
              <w:txbxContent>
                <w:p w:rsidR="00556EDC" w:rsidRDefault="00556EDC"/>
                <w:p w:rsidR="00556EDC" w:rsidRPr="00C27686" w:rsidRDefault="00556ED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27686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  <w:r w:rsidRPr="00C27686">
                    <w:rPr>
                      <w:rFonts w:ascii="Comic Sans MS" w:hAnsi="Comic Sans MS"/>
                      <w:sz w:val="20"/>
                      <w:szCs w:val="20"/>
                    </w:rPr>
                    <w:t>Işın</w:t>
                  </w:r>
                </w:p>
                <w:p w:rsidR="00556EDC" w:rsidRPr="00C27686" w:rsidRDefault="00556ED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27686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Doğru</w:t>
                  </w:r>
                </w:p>
                <w:p w:rsidR="00556EDC" w:rsidRPr="00C27686" w:rsidRDefault="00556ED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27686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Doğru Parçası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_x0000_s1040" style="position:absolute;margin-left:160.15pt;margin-top:656.65pt;width:13.5pt;height:9.75pt;z-index:251686912"/>
        </w:pict>
      </w:r>
      <w:r>
        <w:rPr>
          <w:noProof/>
          <w:lang w:eastAsia="tr-TR"/>
        </w:rPr>
        <w:pict>
          <v:rect id="_x0000_s1041" style="position:absolute;margin-left:347.65pt;margin-top:605.65pt;width:12pt;height:9pt;z-index:251687936"/>
        </w:pict>
      </w:r>
      <w:r>
        <w:rPr>
          <w:noProof/>
          <w:lang w:eastAsia="tr-TR"/>
        </w:rPr>
        <w:pict>
          <v:rect id="_x0000_s1042" style="position:absolute;margin-left:348.8pt;margin-top:627.75pt;width:10.85pt;height:12.4pt;z-index:251688960"/>
        </w:pict>
      </w:r>
      <w:r>
        <w:rPr>
          <w:noProof/>
          <w:lang w:eastAsia="tr-TR"/>
        </w:rPr>
        <w:pict>
          <v:rect id="_x0000_s1043" style="position:absolute;margin-left:348.8pt;margin-top:656.65pt;width:10.85pt;height:9.75pt;z-index:251689984"/>
        </w:pict>
      </w:r>
      <w:r>
        <w:rPr>
          <w:noProof/>
          <w:lang w:eastAsia="tr-TR"/>
        </w:rPr>
        <w:pict>
          <v:rect id="_x0000_s1044" style="position:absolute;margin-left:160.15pt;margin-top:631.15pt;width:9.75pt;height:9pt;z-index:251685888"/>
        </w:pict>
      </w:r>
      <w:r>
        <w:rPr>
          <w:noProof/>
          <w:lang w:eastAsia="tr-TR"/>
        </w:rPr>
        <w:pict>
          <v:rect id="_x0000_s1045" style="position:absolute;margin-left:159pt;margin-top:605.65pt;width:7.15pt;height:9pt;z-index:251684864"/>
        </w:pict>
      </w:r>
      <w:r>
        <w:rPr>
          <w:noProof/>
          <w:lang w:eastAsia="tr-TR"/>
        </w:rPr>
        <w:pict>
          <v:rect id="_x0000_s1046" style="position:absolute;margin-left:-13.1pt;margin-top:666.4pt;width:9pt;height:7.15pt;z-index:251683840"/>
        </w:pict>
      </w:r>
      <w:r>
        <w:rPr>
          <w:noProof/>
          <w:lang w:eastAsia="tr-TR"/>
        </w:rPr>
        <w:pict>
          <v:rect id="_x0000_s1047" style="position:absolute;margin-left:-16.85pt;margin-top:640.15pt;width:9.75pt;height:7.15pt;z-index:251682816"/>
        </w:pict>
      </w:r>
      <w:r>
        <w:rPr>
          <w:noProof/>
          <w:lang w:eastAsia="tr-TR"/>
        </w:rPr>
        <w:pict>
          <v:rect id="_x0000_s1048" style="position:absolute;margin-left:-16.85pt;margin-top:614.65pt;width:9.75pt;height:7.15pt;z-index:251681792"/>
        </w:pict>
      </w:r>
      <w:r>
        <w:rPr>
          <w:noProof/>
          <w:lang w:eastAsia="tr-TR"/>
        </w:rPr>
        <w:pict>
          <v:shape id="_x0000_s1049" type="#_x0000_t32" style="position:absolute;margin-left:355.15pt;margin-top:572.65pt;width:96pt;height:0;z-index:251662336" o:connectortype="straight">
            <v:stroke startarrow="block" endarrow="block"/>
          </v:shape>
        </w:pict>
      </w:r>
      <w:r>
        <w:rPr>
          <w:noProof/>
          <w:lang w:eastAsia="tr-TR"/>
        </w:rPr>
        <w:pict>
          <v:roundrect id="_x0000_s1050" style="position:absolute;margin-left:334.15pt;margin-top:540.4pt;width:145.5pt;height:144.75pt;z-index:251630592" arcsize="10923f">
            <v:textbox style="mso-next-textbox:#_x0000_s1050">
              <w:txbxContent>
                <w:p w:rsidR="00556EDC" w:rsidRDefault="00556EDC" w:rsidP="003353B8">
                  <w:r w:rsidRPr="0050499A">
                    <w:t xml:space="preserve">        </w:t>
                  </w:r>
                </w:p>
                <w:p w:rsidR="00556EDC" w:rsidRDefault="00556EDC" w:rsidP="003353B8">
                  <w:r>
                    <w:t xml:space="preserve">   </w:t>
                  </w:r>
                </w:p>
                <w:p w:rsidR="00556EDC" w:rsidRPr="0050499A" w:rsidRDefault="00556EDC" w:rsidP="003353B8">
                  <w:r>
                    <w:t xml:space="preserve">       </w:t>
                  </w:r>
                  <w:r w:rsidRPr="0050499A">
                    <w:t xml:space="preserve"> Dik doğrular</w:t>
                  </w:r>
                </w:p>
                <w:p w:rsidR="00556EDC" w:rsidRPr="0050499A" w:rsidRDefault="00556EDC" w:rsidP="003353B8">
                  <w:r w:rsidRPr="0050499A">
                    <w:t xml:space="preserve">         Kesişen doğrular</w:t>
                  </w:r>
                </w:p>
                <w:p w:rsidR="00556EDC" w:rsidRPr="0050499A" w:rsidRDefault="00556EDC" w:rsidP="003353B8">
                  <w:r w:rsidRPr="0050499A">
                    <w:t xml:space="preserve">         Paralel doğrular</w:t>
                  </w:r>
                </w:p>
                <w:p w:rsidR="00556EDC" w:rsidRDefault="00556EDC"/>
              </w:txbxContent>
            </v:textbox>
          </v:roundrect>
        </w:pict>
      </w:r>
      <w:r>
        <w:rPr>
          <w:noProof/>
          <w:lang w:eastAsia="tr-TR"/>
        </w:rPr>
        <w:pict>
          <v:roundrect id="_x0000_s1051" style="position:absolute;margin-left:-28.85pt;margin-top:549.4pt;width:141pt;height:148.5pt;z-index:251628544" arcsize="10923f">
            <v:textbox style="mso-next-textbox:#_x0000_s1051">
              <w:txbxContent>
                <w:p w:rsidR="00556EDC" w:rsidRDefault="00556EDC" w:rsidP="003353B8">
                  <w:r w:rsidRPr="0050499A">
                    <w:t xml:space="preserve">     </w:t>
                  </w:r>
                </w:p>
                <w:p w:rsidR="00556EDC" w:rsidRDefault="00556EDC" w:rsidP="003353B8"/>
                <w:p w:rsidR="00556EDC" w:rsidRPr="0050499A" w:rsidRDefault="00556EDC" w:rsidP="003353B8">
                  <w:r>
                    <w:t xml:space="preserve">     </w:t>
                  </w:r>
                  <w:r w:rsidRPr="0050499A">
                    <w:t xml:space="preserve">    Dik doğrular</w:t>
                  </w:r>
                </w:p>
                <w:p w:rsidR="00556EDC" w:rsidRPr="0050499A" w:rsidRDefault="00556EDC" w:rsidP="003353B8">
                  <w:r w:rsidRPr="0050499A">
                    <w:t xml:space="preserve">         Kesişen doğrular</w:t>
                  </w:r>
                </w:p>
                <w:p w:rsidR="00556EDC" w:rsidRPr="0050499A" w:rsidRDefault="00556EDC" w:rsidP="003353B8">
                  <w:r w:rsidRPr="0050499A">
                    <w:t xml:space="preserve">         Paralel doğrular</w:t>
                  </w:r>
                </w:p>
                <w:p w:rsidR="00556EDC" w:rsidRDefault="00556EDC"/>
              </w:txbxContent>
            </v:textbox>
          </v:roundrect>
        </w:pict>
      </w:r>
      <w:r>
        <w:rPr>
          <w:noProof/>
          <w:lang w:eastAsia="tr-TR"/>
        </w:rPr>
        <w:pict>
          <v:roundrect id="_x0000_s1052" style="position:absolute;margin-left:146.65pt;margin-top:540.4pt;width:141.75pt;height:151.5pt;z-index:251629568" arcsize="10923f">
            <v:textbox style="mso-next-textbox:#_x0000_s1052">
              <w:txbxContent>
                <w:p w:rsidR="00556EDC" w:rsidRDefault="00556EDC" w:rsidP="003353B8">
                  <w:r w:rsidRPr="0050499A">
                    <w:t xml:space="preserve">       </w:t>
                  </w:r>
                </w:p>
                <w:p w:rsidR="00556EDC" w:rsidRDefault="00556EDC" w:rsidP="003353B8"/>
                <w:p w:rsidR="00556EDC" w:rsidRPr="0050499A" w:rsidRDefault="00556EDC" w:rsidP="003353B8">
                  <w:r>
                    <w:t xml:space="preserve">      </w:t>
                  </w:r>
                  <w:r w:rsidRPr="0050499A">
                    <w:t xml:space="preserve">  Dik doğrular</w:t>
                  </w:r>
                </w:p>
                <w:p w:rsidR="00556EDC" w:rsidRPr="0050499A" w:rsidRDefault="00556EDC" w:rsidP="003353B8">
                  <w:r w:rsidRPr="0050499A">
                    <w:t xml:space="preserve">         Kesişen doğrular</w:t>
                  </w:r>
                </w:p>
                <w:p w:rsidR="00556EDC" w:rsidRPr="0050499A" w:rsidRDefault="00556EDC" w:rsidP="003353B8">
                  <w:r w:rsidRPr="0050499A">
                    <w:t xml:space="preserve">         Paralel doğrular</w:t>
                  </w:r>
                </w:p>
                <w:p w:rsidR="00556EDC" w:rsidRDefault="00556EDC"/>
              </w:txbxContent>
            </v:textbox>
          </v:roundrect>
        </w:pict>
      </w:r>
      <w:r>
        <w:rPr>
          <w:noProof/>
          <w:lang w:eastAsia="tr-TR"/>
        </w:rPr>
        <w:pict>
          <v:shape id="_x0000_s1053" type="#_x0000_t32" style="position:absolute;margin-left:217.25pt;margin-top:540.4pt;width:.05pt;height:59.25pt;z-index:251659264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 id="_x0000_s1054" type="#_x0000_t32" style="position:absolute;margin-left:184.25pt;margin-top:572.65pt;width:69.75pt;height:0;z-index:251660288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 id="_x0000_s1055" type="#_x0000_t32" style="position:absolute;margin-left:24.4pt;margin-top:553.15pt;width:0;height:39.75pt;z-index:251658240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 id="_x0000_s1056" type="#_x0000_t32" style="position:absolute;margin-left:4.9pt;margin-top:549.4pt;width:0;height:42pt;z-index:251657216" o:connectortype="straight">
            <v:stroke startarrow="block" endarrow="block"/>
          </v:shape>
        </w:pict>
      </w:r>
      <w:r>
        <w:rPr>
          <w:noProof/>
          <w:lang w:eastAsia="tr-TR"/>
        </w:rPr>
        <w:pict>
          <v:rect id="_x0000_s1057" style="position:absolute;margin-left:341.65pt;margin-top:436.5pt;width:7.15pt;height:7.15pt;z-index:251679744"/>
        </w:pict>
      </w:r>
      <w:r>
        <w:rPr>
          <w:noProof/>
          <w:lang w:eastAsia="tr-TR"/>
        </w:rPr>
        <w:pict>
          <v:rect id="_x0000_s1058" style="position:absolute;margin-left:340.5pt;margin-top:461.65pt;width:8.3pt;height:5.25pt;z-index:251680768"/>
        </w:pict>
      </w:r>
      <w:r>
        <w:rPr>
          <w:noProof/>
          <w:lang w:eastAsia="tr-TR"/>
        </w:rPr>
        <w:pict>
          <v:rect id="_x0000_s1059" style="position:absolute;margin-left:341.65pt;margin-top:411.35pt;width:7.15pt;height:7.15pt;z-index:251678720"/>
        </w:pict>
      </w:r>
      <w:r>
        <w:rPr>
          <w:noProof/>
          <w:lang w:eastAsia="tr-TR"/>
        </w:rPr>
        <w:pict>
          <v:shape id="_x0000_s1060" type="#_x0000_t32" style="position:absolute;margin-left:360.4pt;margin-top:351.75pt;width:38.25pt;height:44.3pt;z-index:251656192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 id="_x0000_s1061" type="#_x0000_t32" style="position:absolute;margin-left:355.15pt;margin-top:351.75pt;width:51.75pt;height:44.3pt;flip:y;z-index:251655168" o:connectortype="straight">
            <v:stroke startarrow="block" endarrow="block"/>
          </v:shape>
        </w:pict>
      </w:r>
      <w:r>
        <w:rPr>
          <w:noProof/>
          <w:lang w:eastAsia="tr-TR"/>
        </w:rPr>
        <w:pict>
          <v:rect id="_x0000_s1062" style="position:absolute;margin-left:173.65pt;margin-top:461.65pt;width:10.5pt;height:9.75pt;z-index:251677696"/>
        </w:pict>
      </w:r>
      <w:r>
        <w:rPr>
          <w:noProof/>
          <w:lang w:eastAsia="tr-TR"/>
        </w:rPr>
        <w:pict>
          <v:rect id="_x0000_s1063" style="position:absolute;margin-left:173.65pt;margin-top:436.5pt;width:10.5pt;height:7.15pt;z-index:251676672"/>
        </w:pict>
      </w:r>
      <w:r>
        <w:rPr>
          <w:noProof/>
          <w:lang w:eastAsia="tr-TR"/>
        </w:rPr>
        <w:pict>
          <v:rect id="_x0000_s1064" style="position:absolute;margin-left:177.4pt;margin-top:411.35pt;width:10.5pt;height:7.15pt;z-index:251675648"/>
        </w:pict>
      </w:r>
      <w:r>
        <w:rPr>
          <w:noProof/>
          <w:lang w:eastAsia="tr-TR"/>
        </w:rPr>
        <w:pict>
          <v:shape id="_x0000_s1065" type="#_x0000_t32" style="position:absolute;margin-left:173.65pt;margin-top:360.4pt;width:69.75pt;height:43.5pt;flip:y;z-index:251654144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 id="_x0000_s1066" type="#_x0000_t32" style="position:absolute;margin-left:160.15pt;margin-top:348.4pt;width:71.25pt;height:41.25pt;flip:y;z-index:251653120" o:connectortype="straight">
            <v:stroke startarrow="block" endarrow="block"/>
          </v:shape>
        </w:pict>
      </w:r>
      <w:r>
        <w:rPr>
          <w:noProof/>
          <w:lang w:eastAsia="tr-TR"/>
        </w:rPr>
        <w:pict>
          <v:rect id="_x0000_s1067" style="position:absolute;margin-left:-16.85pt;margin-top:418.5pt;width:9.75pt;height:7.15pt;z-index:251672576"/>
        </w:pict>
      </w:r>
      <w:r>
        <w:rPr>
          <w:noProof/>
          <w:lang w:eastAsia="tr-TR"/>
        </w:rPr>
        <w:pict>
          <v:rect id="_x0000_s1068" style="position:absolute;margin-left:-13.1pt;margin-top:471.4pt;width:9pt;height:7.15pt;z-index:251674624"/>
        </w:pict>
      </w:r>
      <w:r>
        <w:rPr>
          <w:noProof/>
          <w:lang w:eastAsia="tr-TR"/>
        </w:rPr>
        <w:pict>
          <v:rect id="_x0000_s1069" style="position:absolute;margin-left:-16.85pt;margin-top:447.4pt;width:9.75pt;height:7.15pt;z-index:251673600"/>
        </w:pict>
      </w:r>
      <w:r>
        <w:rPr>
          <w:noProof/>
          <w:lang w:eastAsia="tr-TR"/>
        </w:rPr>
        <w:pict>
          <v:roundrect id="_x0000_s1070" style="position:absolute;margin-left:322.9pt;margin-top:343.9pt;width:142.5pt;height:148.5pt;z-index:251631616" arcsize="10923f">
            <v:textbox style="mso-next-textbox:#_x0000_s1070">
              <w:txbxContent>
                <w:p w:rsidR="00556EDC" w:rsidRDefault="00556EDC" w:rsidP="003353B8"/>
                <w:p w:rsidR="00556EDC" w:rsidRDefault="00556EDC" w:rsidP="003353B8"/>
                <w:p w:rsidR="00556EDC" w:rsidRPr="0050499A" w:rsidRDefault="00556EDC" w:rsidP="003353B8">
                  <w:r>
                    <w:t xml:space="preserve">         </w:t>
                  </w:r>
                  <w:r w:rsidRPr="0050499A">
                    <w:t>Dik doğrular</w:t>
                  </w:r>
                </w:p>
                <w:p w:rsidR="00556EDC" w:rsidRPr="0050499A" w:rsidRDefault="00556EDC" w:rsidP="003353B8">
                  <w:r w:rsidRPr="0050499A">
                    <w:t xml:space="preserve">         Kesişen doğrular</w:t>
                  </w:r>
                </w:p>
                <w:p w:rsidR="00556EDC" w:rsidRDefault="00556EDC" w:rsidP="003353B8">
                  <w:r w:rsidRPr="0050499A">
                    <w:t xml:space="preserve">         Paralel doğrular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1" style="position:absolute;margin-left:152.65pt;margin-top:343.9pt;width:141pt;height:148.5pt;z-index:251632640" arcsize="10923f">
            <v:textbox style="mso-next-textbox:#_x0000_s1071">
              <w:txbxContent>
                <w:p w:rsidR="00556EDC" w:rsidRDefault="00556EDC" w:rsidP="003353B8"/>
                <w:p w:rsidR="00556EDC" w:rsidRDefault="00556EDC" w:rsidP="003353B8"/>
                <w:p w:rsidR="00556EDC" w:rsidRPr="0050499A" w:rsidRDefault="00556EDC" w:rsidP="003353B8">
                  <w:r>
                    <w:t xml:space="preserve">          </w:t>
                  </w:r>
                  <w:r w:rsidRPr="0050499A">
                    <w:t>Dik doğrular</w:t>
                  </w:r>
                </w:p>
                <w:p w:rsidR="00556EDC" w:rsidRPr="0050499A" w:rsidRDefault="00556EDC" w:rsidP="003353B8">
                  <w:r w:rsidRPr="0050499A">
                    <w:t xml:space="preserve">         Kesişen doğrular</w:t>
                  </w:r>
                </w:p>
                <w:p w:rsidR="00556EDC" w:rsidRDefault="00556EDC" w:rsidP="003353B8">
                  <w:r w:rsidRPr="0050499A">
                    <w:t xml:space="preserve">         Paralel doğrular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2" style="position:absolute;margin-left:-34.1pt;margin-top:343.9pt;width:135.75pt;height:148.5pt;z-index:251633664" arcsize="10923f">
            <v:textbox style="mso-next-textbox:#_x0000_s1072">
              <w:txbxContent>
                <w:p w:rsidR="00556EDC" w:rsidRDefault="00556EDC">
                  <w:r>
                    <w:t xml:space="preserve">          k</w:t>
                  </w:r>
                </w:p>
                <w:p w:rsidR="00556EDC" w:rsidRDefault="00556EDC">
                  <w:r>
                    <w:t xml:space="preserve">                             m</w:t>
                  </w:r>
                </w:p>
                <w:p w:rsidR="00556EDC" w:rsidRDefault="00556EDC" w:rsidP="0050499A">
                  <w:pPr>
                    <w:pStyle w:val="NoSpacing"/>
                  </w:pPr>
                  <w:r>
                    <w:t xml:space="preserve">         </w:t>
                  </w:r>
                </w:p>
                <w:p w:rsidR="00556EDC" w:rsidRPr="0050499A" w:rsidRDefault="00556EDC" w:rsidP="0050499A">
                  <w:r w:rsidRPr="0050499A">
                    <w:t xml:space="preserve">         Dik doğrular</w:t>
                  </w:r>
                </w:p>
                <w:p w:rsidR="00556EDC" w:rsidRPr="0050499A" w:rsidRDefault="00556EDC" w:rsidP="0050499A">
                  <w:r w:rsidRPr="0050499A">
                    <w:t xml:space="preserve">         Kesişen doğrular</w:t>
                  </w:r>
                </w:p>
                <w:p w:rsidR="00556EDC" w:rsidRPr="0050499A" w:rsidRDefault="00556EDC" w:rsidP="0050499A">
                  <w:r w:rsidRPr="0050499A">
                    <w:t xml:space="preserve">         Paralel doğrular</w:t>
                  </w:r>
                </w:p>
                <w:p w:rsidR="00556EDC" w:rsidRDefault="00556EDC"/>
              </w:txbxContent>
            </v:textbox>
          </v:roundrect>
        </w:pict>
      </w:r>
      <w:r>
        <w:rPr>
          <w:noProof/>
          <w:lang w:eastAsia="tr-TR"/>
        </w:rPr>
        <w:pict>
          <v:shape id="_x0000_s1073" type="#_x0000_t32" style="position:absolute;margin-left:-13.1pt;margin-top:389.65pt;width:64.5pt;height:0;z-index:251652096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 id="_x0000_s1074" type="#_x0000_t32" style="position:absolute;margin-left:.4pt;margin-top:348.4pt;width:0;height:55.5pt;z-index:251651072" o:connectortype="straight">
            <v:stroke startarrow="block" endarrow="block"/>
          </v:shape>
        </w:pict>
      </w:r>
      <w:r>
        <w:rPr>
          <w:noProof/>
          <w:lang w:eastAsia="tr-TR"/>
        </w:rPr>
        <w:pict>
          <v:rect id="_x0000_s1075" style="position:absolute;margin-left:360.4pt;margin-top:260.25pt;width:8.25pt;height:10.9pt;z-index:251671552"/>
        </w:pict>
      </w:r>
      <w:r>
        <w:rPr>
          <w:noProof/>
          <w:lang w:eastAsia="tr-TR"/>
        </w:rPr>
        <w:pict>
          <v:rect id="_x0000_s1076" style="position:absolute;margin-left:359.65pt;margin-top:236.65pt;width:9pt;height:7.5pt;z-index:251670528"/>
        </w:pict>
      </w:r>
      <w:r>
        <w:rPr>
          <w:noProof/>
          <w:lang w:eastAsia="tr-TR"/>
        </w:rPr>
        <w:pict>
          <v:rect id="_x0000_s1077" style="position:absolute;margin-left:360.4pt;margin-top:211.15pt;width:8.25pt;height:8.25pt;z-index:251669504"/>
        </w:pict>
      </w:r>
      <w:r>
        <w:rPr>
          <w:noProof/>
          <w:lang w:eastAsia="tr-TR"/>
        </w:rPr>
        <w:pict>
          <v:rect id="_x0000_s1078" style="position:absolute;margin-left:177.4pt;margin-top:236.65pt;width:12pt;height:13.9pt;z-index:251667456"/>
        </w:pict>
      </w:r>
      <w:r>
        <w:rPr>
          <w:noProof/>
          <w:lang w:eastAsia="tr-TR"/>
        </w:rPr>
        <w:pict>
          <v:rect id="_x0000_s1079" style="position:absolute;margin-left:177.4pt;margin-top:267.4pt;width:10.5pt;height:9.05pt;z-index:251668480"/>
        </w:pict>
      </w:r>
      <w:r>
        <w:rPr>
          <w:noProof/>
          <w:lang w:eastAsia="tr-TR"/>
        </w:rPr>
        <w:pict>
          <v:rect id="_x0000_s1080" style="position:absolute;margin-left:177.4pt;margin-top:214.9pt;width:12pt;height:8.25pt;z-index:251666432"/>
        </w:pict>
      </w:r>
      <w:r>
        <w:rPr>
          <w:noProof/>
          <w:lang w:eastAsia="tr-TR"/>
        </w:rPr>
        <w:pict>
          <v:rect id="_x0000_s1081" style="position:absolute;margin-left:-21.35pt;margin-top:262.9pt;width:9.75pt;height:8.25pt;z-index:251665408"/>
        </w:pict>
      </w:r>
      <w:r>
        <w:rPr>
          <w:noProof/>
          <w:lang w:eastAsia="tr-TR"/>
        </w:rPr>
        <w:pict>
          <v:rect id="_x0000_s1082" style="position:absolute;margin-left:-21.35pt;margin-top:236.65pt;width:9.75pt;height:11.25pt;z-index:251664384"/>
        </w:pict>
      </w:r>
      <w:r>
        <w:rPr>
          <w:noProof/>
          <w:lang w:eastAsia="tr-TR"/>
        </w:rPr>
        <w:pict>
          <v:rect id="_x0000_s1083" style="position:absolute;margin-left:-21.35pt;margin-top:211.15pt;width:9pt;height:8.25pt;z-index:251663360"/>
        </w:pict>
      </w:r>
      <w:r>
        <w:rPr>
          <w:noProof/>
          <w:lang w:eastAsia="tr-TR"/>
        </w:rPr>
        <w:pict>
          <v:shape id="_x0000_s1084" type="#_x0000_t32" style="position:absolute;margin-left:166.15pt;margin-top:194.7pt;width:0;height:81.75pt;z-index:251649024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 id="_x0000_s1085" type="#_x0000_t32" style="position:absolute;margin-left:347.65pt;margin-top:549.4pt;width:96pt;height:0;z-index:251661312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 id="_x0000_s1086" type="#_x0000_t32" style="position:absolute;margin-left:334.15pt;margin-top:181.15pt;width:64.5pt;height:42pt;flip:y;z-index:251650048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 id="_x0000_s1087" type="#_x0000_t32" style="position:absolute;margin-left:-16.85pt;margin-top:194.65pt;width:105.75pt;height:.05pt;z-index:251648000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 id="_x0000_s1088" type="#_x0000_t32" style="position:absolute;margin-left:187.9pt;margin-top:24.4pt;width:65.25pt;height:0;z-index:251640832" o:connectortype="straight"/>
        </w:pict>
      </w:r>
      <w:r>
        <w:rPr>
          <w:noProof/>
          <w:lang w:eastAsia="tr-TR"/>
        </w:rPr>
        <w:pict>
          <v:roundrect id="_x0000_s1089" style="position:absolute;margin-left:152.65pt;margin-top:177.4pt;width:135.75pt;height:132pt;z-index:251626496" arcsize="10923f">
            <v:textbox style="mso-next-textbox:#_x0000_s1089">
              <w:txbxContent>
                <w:p w:rsidR="00556EDC" w:rsidRDefault="00556EDC" w:rsidP="0050499A">
                  <w:r>
                    <w:t xml:space="preserve">         </w:t>
                  </w:r>
                </w:p>
                <w:p w:rsidR="00556EDC" w:rsidRDefault="00556EDC" w:rsidP="0050499A">
                  <w:r>
                    <w:t xml:space="preserve">            Yatay doğru</w:t>
                  </w:r>
                </w:p>
                <w:p w:rsidR="00556EDC" w:rsidRDefault="00556EDC" w:rsidP="0050499A">
                  <w:r>
                    <w:t xml:space="preserve">            Eğik doğru</w:t>
                  </w:r>
                </w:p>
                <w:p w:rsidR="00556EDC" w:rsidRDefault="00556EDC" w:rsidP="0050499A">
                  <w:r>
                    <w:t xml:space="preserve">             Dikey doğru</w:t>
                  </w:r>
                </w:p>
                <w:p w:rsidR="00556EDC" w:rsidRDefault="00556EDC"/>
              </w:txbxContent>
            </v:textbox>
          </v:roundrect>
        </w:pict>
      </w:r>
      <w:r>
        <w:rPr>
          <w:noProof/>
          <w:lang w:eastAsia="tr-TR"/>
        </w:rPr>
        <w:pict>
          <v:roundrect id="_x0000_s1090" style="position:absolute;margin-left:322.9pt;margin-top:173.65pt;width:135.75pt;height:132pt;z-index:251627520" arcsize="10923f">
            <v:textbox style="mso-next-textbox:#_x0000_s1090">
              <w:txbxContent>
                <w:p w:rsidR="00556EDC" w:rsidRDefault="00556EDC" w:rsidP="0050499A"/>
                <w:p w:rsidR="00556EDC" w:rsidRDefault="00556EDC" w:rsidP="0050499A">
                  <w:r>
                    <w:t xml:space="preserve">               Yatay doğru</w:t>
                  </w:r>
                </w:p>
                <w:p w:rsidR="00556EDC" w:rsidRDefault="00556EDC" w:rsidP="0050499A">
                  <w:r>
                    <w:t xml:space="preserve">               Eğik doğru</w:t>
                  </w:r>
                </w:p>
                <w:p w:rsidR="00556EDC" w:rsidRDefault="00556EDC" w:rsidP="0050499A">
                  <w:r>
                    <w:t xml:space="preserve">               Dikey doğru</w:t>
                  </w:r>
                </w:p>
                <w:p w:rsidR="00556EDC" w:rsidRDefault="00556EDC"/>
              </w:txbxContent>
            </v:textbox>
          </v:roundrect>
        </w:pict>
      </w:r>
      <w:r>
        <w:rPr>
          <w:noProof/>
          <w:lang w:eastAsia="tr-TR"/>
        </w:rPr>
        <w:pict>
          <v:roundrect id="_x0000_s1091" style="position:absolute;margin-left:-34.1pt;margin-top:173.65pt;width:135.75pt;height:132pt;z-index:251625472" arcsize="10923f">
            <v:textbox style="mso-next-textbox:#_x0000_s1091">
              <w:txbxContent>
                <w:p w:rsidR="00556EDC" w:rsidRDefault="00556EDC"/>
                <w:p w:rsidR="00556EDC" w:rsidRDefault="00556EDC">
                  <w:r>
                    <w:t xml:space="preserve">          Yatay doğru</w:t>
                  </w:r>
                </w:p>
                <w:p w:rsidR="00556EDC" w:rsidRDefault="00556EDC">
                  <w:r>
                    <w:t xml:space="preserve">          Eğik doğru</w:t>
                  </w:r>
                </w:p>
                <w:p w:rsidR="00556EDC" w:rsidRDefault="00556EDC">
                  <w:r>
                    <w:t xml:space="preserve">          Dikey doğru</w:t>
                  </w:r>
                </w:p>
                <w:p w:rsidR="00556EDC" w:rsidRDefault="00556EDC"/>
              </w:txbxContent>
            </v:textbox>
          </v:roundrect>
        </w:pict>
      </w:r>
      <w:r w:rsidRPr="006A2439">
        <w:rPr>
          <w:rFonts w:ascii="Comic Sans MS" w:hAnsi="Comic Sans MS"/>
          <w:b/>
        </w:rPr>
        <w:t>Aşağıda verilen çizgilere ve doğru modellerine uygun adları işaretleyiniz.</w:t>
      </w:r>
      <w:r>
        <w:rPr>
          <w:rFonts w:ascii="Comic Sans MS" w:hAnsi="Comic Sans MS"/>
          <w:b/>
        </w:rPr>
        <w:t xml:space="preserve"> </w:t>
      </w:r>
      <w:hyperlink r:id="rId5" w:history="1">
        <w:r>
          <w:rPr>
            <w:rStyle w:val="Hyperlink"/>
            <w:rFonts w:ascii="Comic Sans MS" w:hAnsi="Comic Sans MS"/>
          </w:rPr>
          <w:t>www.sorubak.com</w:t>
        </w:r>
      </w:hyperlink>
    </w:p>
    <w:sectPr w:rsidR="00556EDC" w:rsidRPr="006A2439" w:rsidSect="00DF57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34B3"/>
    <w:rsid w:val="000234B3"/>
    <w:rsid w:val="00047839"/>
    <w:rsid w:val="003353B8"/>
    <w:rsid w:val="0050499A"/>
    <w:rsid w:val="00556EDC"/>
    <w:rsid w:val="005958E9"/>
    <w:rsid w:val="006A2439"/>
    <w:rsid w:val="007E1E7F"/>
    <w:rsid w:val="00A035B5"/>
    <w:rsid w:val="00B508A2"/>
    <w:rsid w:val="00C27686"/>
    <w:rsid w:val="00C975C3"/>
    <w:rsid w:val="00DF5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78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276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27686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50499A"/>
    <w:rPr>
      <w:lang w:eastAsia="en-US"/>
    </w:rPr>
  </w:style>
  <w:style w:type="character" w:styleId="Hyperlink">
    <w:name w:val="Hyperlink"/>
    <w:basedOn w:val="DefaultParagraphFont"/>
    <w:uiPriority w:val="99"/>
    <w:rsid w:val="005958E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</TotalTime>
  <Pages>1</Pages>
  <Words>29</Words>
  <Characters>168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LG</dc:creator>
  <cp:keywords>www.sorubak.com</cp:keywords>
  <dc:description>www.sorubak.com</dc:description>
  <cp:lastModifiedBy>edanur</cp:lastModifiedBy>
  <cp:revision>13</cp:revision>
  <dcterms:created xsi:type="dcterms:W3CDTF">2012-11-26T20:24:00Z</dcterms:created>
  <dcterms:modified xsi:type="dcterms:W3CDTF">2012-12-09T18:12:00Z</dcterms:modified>
</cp:coreProperties>
</file>