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BEF" w:rsidRPr="00797612" w:rsidRDefault="00F23BEF" w:rsidP="00797612">
      <w:pPr>
        <w:rPr>
          <w:rFonts w:ascii="Arial" w:hAnsi="Arial" w:cs="Arial"/>
          <w:b/>
          <w:lang w:eastAsia="en-US"/>
        </w:rPr>
      </w:pPr>
      <w:r>
        <w:rPr>
          <w:noProof/>
        </w:rPr>
        <w:pict>
          <v:group id="_x0000_s1026" style="position:absolute;margin-left:16.15pt;margin-top:-42pt;width:163.5pt;height:33.75pt;z-index:251663872" coordorigin="383,587" coordsize="3270,675">
            <v:shapetype id="_x0000_t144" coordsize="21600,21600" o:spt="144" adj="11796480" path="al10800,10800,10800,10800@2@14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7" type="#_x0000_t144" alt="GENEL DEĞERLENDİRME" style="position:absolute;left:383;top:587;width:3270;height:675" fillcolor="#b2b2b2" strokecolor="#c00000" strokeweight="1pt">
              <v:fill r:id="rId5" o:title="" opacity=".5"/>
              <v:shadow on="t" color="#99f" offset="3pt"/>
              <v:textpath style="font-family:&quot;Arial Black&quot;;font-size:24pt" fitshape="t" trim="t" string="MATEMATİK"/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alt="3" style="position:absolute;left:1995;top:777;width:270;height:403" fillcolor="red">
              <v:stroke r:id="rId5" o:title=""/>
              <v:shadow color="#868686"/>
              <v:textpath style="font-family:&quot;Arial Black&quot;;font-size:20pt;v-text-kern:t" trim="t" fitpath="t" string="3"/>
            </v:shape>
          </v:group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9" o:spid="_x0000_s1029" type="#_x0000_t202" style="position:absolute;margin-left:310.35pt;margin-top:-74.2pt;width:256.75pt;height:80.1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" fillcolor="#d7e4bd" stroked="f">
            <v:textbox>
              <w:txbxContent>
                <w:p w:rsidR="00F23BEF" w:rsidRPr="006B6088" w:rsidRDefault="00F23BEF" w:rsidP="00797612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Adı        : ……………………………………</w:t>
                  </w:r>
                </w:p>
                <w:p w:rsidR="00F23BEF" w:rsidRPr="006B6088" w:rsidRDefault="00F23BEF" w:rsidP="00797612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Soyadı  : ……………………………………</w:t>
                  </w:r>
                </w:p>
                <w:p w:rsidR="00F23BEF" w:rsidRPr="006B6088" w:rsidRDefault="00F23BEF" w:rsidP="00797612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Okul No: ……………………………………</w:t>
                  </w:r>
                </w:p>
                <w:p w:rsidR="00F23BEF" w:rsidRPr="006B6088" w:rsidRDefault="00F23BEF" w:rsidP="00797612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Sınıfı No: …….</w:t>
                  </w:r>
                  <w:r w:rsidRPr="006B6088">
                    <w:rPr>
                      <w:rFonts w:ascii="Arial" w:hAnsi="Arial" w:cs="Arial"/>
                      <w:b/>
                    </w:rPr>
                    <w:t xml:space="preserve"> Tarih:  ……../……/20</w:t>
                  </w:r>
                </w:p>
              </w:txbxContent>
            </v:textbox>
          </v:shape>
        </w:pict>
      </w:r>
      <w:r>
        <w:rPr>
          <w:noProof/>
        </w:rPr>
        <w:pict>
          <v:group id="Grup 116" o:spid="_x0000_s1030" style="position:absolute;margin-left:-58.5pt;margin-top:-74.25pt;width:600.85pt;height:100.95pt;z-index:-251654656" coordorigin="-1809,-1714" coordsize="76307,12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">
            <v:rect id="Dikdörtgen 117" o:spid="_x0000_s1031" style="position:absolute;left:-1809;top:-1714;width:76307;height:101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m6xsIA&#10;AADcAAAADwAAAGRycy9kb3ducmV2LnhtbERPTWvCQBC9F/wPyxR6qxs9RI3ZiIiCV22DHofsNEmb&#10;nY3ZbRL/vSsUepvH+5x0M5pG9NS52rKC2TQCQVxYXXOp4PPj8L4E4TyyxsYyKbiTg002eUkx0Xbg&#10;E/VnX4oQwi5BBZX3bSKlKyoy6Ka2JQ7cl+0M+gC7UuoOhxBuGjmPolgarDk0VNjSrqLi5/xrFFxW&#10;2K+uh/Y7Ksrjfb/f5vFtmSv19jpu1yA8jf5f/Oc+6jB/toDnM+ECmT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mbrGwgAAANwAAAAPAAAAAAAAAAAAAAAAAJgCAABkcnMvZG93&#10;bnJldi54bWxQSwUGAAAAAAQABAD1AAAAhwMAAAAA&#10;" fillcolor="#5e9eff" stroked="f">
              <v:fill color2="#ffebfa" rotate="t" angle="180" colors="0 #5e9eff;26214f #85c2ff;45875f #c4d6eb;1 #ffebfa" focus="100%" type="gradient">
                <o:fill v:ext="view" type="gradientUnscaled"/>
              </v:fill>
              <v:shadow on="t" color="black" opacity="24903f" origin=",.5" offset="0,.55556mm"/>
            </v:rect>
            <v:shape id="_x0000_s1032" type="#_x0000_t202" style="position:absolute;left:-1714;top:8439;width:7621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0IB8YA&#10;AADcAAAADwAAAGRycy9kb3ducmV2LnhtbESPQUvDQBCF74L/YRnBm9200hBit0WkgtJToyDeptkx&#10;G83Ohuyapv++cyj0NsN78943q83kOzXSENvABuazDBRxHWzLjYHPj9eHAlRMyBa7wGTgRBE269ub&#10;FZY2HHlPY5UaJSEcSzTgUupLrWPtyGOchZ5YtJ8weEyyDo22Ax4l3Hd6kWW59tiyNDjs6cVR/Vf9&#10;ewPF9rSrmvww5tnBffHje7H8/a6Nub+bnp9AJZrS1Xy5frOCPxdaeUYm0Osz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l0IB8YAAADcAAAADwAAAAAAAAAAAAAAAACYAgAAZHJz&#10;L2Rvd25yZXYueG1sUEsFBgAAAAAEAAQA9QAAAIsDAAAAAA==&#10;" fillcolor="#fdeada" stroked="f" strokeweight="0">
              <v:textbox>
                <w:txbxContent>
                  <w:p w:rsidR="00F23BEF" w:rsidRDefault="00F23BEF" w:rsidP="00797612">
                    <w:pPr>
                      <w:jc w:val="center"/>
                      <w:rPr>
                        <w:rFonts w:ascii="Arial" w:hAnsi="Arial" w:cs="Arial"/>
                        <w:b/>
                        <w:color w:val="C00000"/>
                      </w:rPr>
                    </w:pPr>
                    <w:r>
                      <w:rPr>
                        <w:rFonts w:ascii="Arial" w:hAnsi="Arial" w:cs="Arial"/>
                        <w:b/>
                        <w:color w:val="C00000"/>
                      </w:rPr>
                      <w:t>DOĞAL SAYILAR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>BÖLME İŞLEMİ ALIŞTIRMALARI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ETKİNLİK 4</w:t>
                    </w:r>
                  </w:p>
                  <w:p w:rsidR="00F23BEF" w:rsidRPr="00491849" w:rsidRDefault="00F23BEF" w:rsidP="00797612">
                    <w:pPr>
                      <w:rPr>
                        <w:rFonts w:ascii="Arial" w:hAnsi="Arial" w:cs="Arial"/>
                        <w:b/>
                        <w:color w:val="C00000"/>
                      </w:rPr>
                    </w:pP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          </w:t>
                    </w:r>
                    <w:r w:rsidRPr="00491849">
                      <w:rPr>
                        <w:rFonts w:ascii="Arial" w:hAnsi="Arial" w:cs="Arial"/>
                        <w:b/>
                        <w:color w:val="C00000"/>
                      </w:rPr>
                      <w:t xml:space="preserve"> NO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>KTA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                 </w:t>
                    </w:r>
                    <w:r w:rsidRPr="00491849">
                      <w:rPr>
                        <w:rFonts w:ascii="Arial" w:hAnsi="Arial" w:cs="Arial"/>
                        <w:b/>
                        <w:color w:val="C00000"/>
                      </w:rPr>
                      <w:t>ETKİNLİK 1</w:t>
                    </w:r>
                  </w:p>
                </w:txbxContent>
              </v:textbox>
            </v:shape>
          </v:group>
        </w:pict>
      </w:r>
    </w:p>
    <w:p w:rsidR="00F23BEF" w:rsidRPr="00797612" w:rsidRDefault="00F23BEF" w:rsidP="00797612">
      <w:pPr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lang w:eastAsia="en-US"/>
        </w:rPr>
        <w:t xml:space="preserve"> </w:t>
      </w:r>
      <w:hyperlink r:id="rId6" w:history="1">
        <w:r w:rsidRPr="0084168D">
          <w:rPr>
            <w:rStyle w:val="Hyperlink"/>
            <w:rFonts w:ascii="Arial" w:hAnsi="Arial" w:cs="Arial"/>
            <w:b/>
            <w:noProof/>
          </w:rPr>
          <w:t>www.sorubak.com</w:t>
        </w:r>
      </w:hyperlink>
    </w:p>
    <w:p w:rsidR="00F23BEF" w:rsidRPr="00797612" w:rsidRDefault="00F23BEF" w:rsidP="00797612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rPr>
          <w:rFonts w:ascii="Arial" w:hAnsi="Arial" w:cs="Arial"/>
          <w:b/>
          <w:color w:val="000000"/>
        </w:rPr>
      </w:pPr>
      <w:r w:rsidRPr="00797612">
        <w:rPr>
          <w:rFonts w:ascii="Arial" w:hAnsi="Arial" w:cs="Arial"/>
          <w:b/>
          <w:color w:val="000000"/>
        </w:rPr>
        <w:t>Aşağıdaki işlemleri yapınız.</w:t>
      </w:r>
      <w:r w:rsidRPr="00797612">
        <w:rPr>
          <w:rFonts w:ascii="Arial" w:hAnsi="Arial" w:cs="Arial"/>
          <w:b/>
          <w:noProof/>
        </w:rPr>
        <w:t xml:space="preserve"> </w:t>
      </w:r>
    </w:p>
    <w:p w:rsidR="00F23BEF" w:rsidRPr="00797612" w:rsidRDefault="00F23BEF" w:rsidP="00797612">
      <w:pPr>
        <w:shd w:val="clear" w:color="auto" w:fill="FFFFFF"/>
        <w:spacing w:after="200" w:line="276" w:lineRule="auto"/>
        <w:rPr>
          <w:rFonts w:ascii="Arial" w:hAnsi="Arial" w:cs="Arial"/>
          <w:b/>
          <w:color w:val="000000"/>
        </w:rPr>
      </w:pPr>
      <w:r>
        <w:rPr>
          <w:noProof/>
        </w:rPr>
        <w:pict>
          <v:shape id="Metin Kutusu 2" o:spid="_x0000_s1033" type="#_x0000_t202" style="position:absolute;margin-left:330.75pt;margin-top:11.65pt;width:115.5pt;height:13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" strokecolor="#558ed5" strokeweight="1.25pt">
            <v:textbox>
              <w:txbxContent>
                <w:p w:rsidR="00F23BEF" w:rsidRPr="00BC107B" w:rsidRDefault="00F23BEF" w:rsidP="00797612">
                  <w:pPr>
                    <w:shd w:val="clear" w:color="auto" w:fill="FFFFFF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2 + (70 </w:t>
                  </w:r>
                  <w:r w:rsidRPr="007949F9">
                    <w:rPr>
                      <w:rFonts w:ascii="Arial" w:hAnsi="Arial" w:cs="Arial"/>
                      <w:b/>
                      <w:color w:val="000000"/>
                    </w:rPr>
                    <w:t>÷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5) = </w:t>
                  </w:r>
                  <w:r w:rsidRPr="002143B7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6" type="#_x0000_t75" alt="http://www.ixl.com/qgen_res/math_symbols/unknownComparison.png" style="width:12pt;height:10.5pt;visibility:visible">
                        <v:imagedata r:id="rId7" o:title=""/>
                      </v:shape>
                    </w:pic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</w:p>
                <w:p w:rsidR="00F23BEF" w:rsidRDefault="00F23BEF" w:rsidP="00797612"/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179.25pt;margin-top:11.65pt;width:115.5pt;height:13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" strokecolor="#558ed5" strokeweight="1.25pt">
            <v:textbox>
              <w:txbxContent>
                <w:p w:rsidR="00F23BEF" w:rsidRDefault="00F23BEF" w:rsidP="00797612"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(47 –  19) </w:t>
                  </w:r>
                  <w:r w:rsidRPr="007949F9">
                    <w:rPr>
                      <w:rFonts w:ascii="Arial" w:hAnsi="Arial" w:cs="Arial"/>
                      <w:b/>
                      <w:color w:val="000000"/>
                    </w:rPr>
                    <w:t>÷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7 = </w:t>
                  </w:r>
                  <w:r w:rsidRPr="002143B7">
                    <w:rPr>
                      <w:noProof/>
                    </w:rPr>
                    <w:pict>
                      <v:shape id="Resim 2" o:spid="_x0000_i1028" type="#_x0000_t75" alt="http://www.ixl.com/qgen_res/math_symbols/unknownComparison.png" style="width:12pt;height:10.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30.75pt;margin-top:11.65pt;width:115.5pt;height:13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" strokecolor="#558ed5" strokeweight="1.25pt">
            <v:textbox>
              <w:txbxContent>
                <w:p w:rsidR="00F23BEF" w:rsidRDefault="00F23BEF" w:rsidP="00797612">
                  <w:pPr>
                    <w:jc w:val="center"/>
                  </w:pPr>
                  <w:r w:rsidRPr="007949F9">
                    <w:rPr>
                      <w:rFonts w:ascii="Arial" w:hAnsi="Arial" w:cs="Arial"/>
                      <w:b/>
                      <w:color w:val="000000"/>
                    </w:rPr>
                    <w:t>(2 × 6) ÷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2 =</w:t>
                  </w:r>
                  <w:r w:rsidRPr="002143B7">
                    <w:rPr>
                      <w:noProof/>
                    </w:rPr>
                    <w:pict>
                      <v:shape id="Resim 3" o:spid="_x0000_i1030" type="#_x0000_t75" alt="http://www.ixl.com/qgen_res/math_symbols/unknownComparison.png" style="width:12pt;height:10.5pt;visibility:visible">
                        <v:imagedata r:id="rId7" o:title=""/>
                      </v:shape>
                    </w:pic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</w:p>
              </w:txbxContent>
            </v:textbox>
          </v:shape>
        </w:pict>
      </w:r>
    </w:p>
    <w:p w:rsidR="00F23BEF" w:rsidRPr="00797612" w:rsidRDefault="00F23BEF" w:rsidP="00797612">
      <w:pPr>
        <w:ind w:firstLine="708"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ind w:firstLine="708"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ind w:firstLine="708"/>
        <w:rPr>
          <w:rFonts w:ascii="Arial" w:hAnsi="Arial" w:cs="Arial"/>
          <w:b/>
          <w:lang w:eastAsia="en-US"/>
        </w:rPr>
      </w:pPr>
      <w:r>
        <w:rPr>
          <w:noProof/>
        </w:rPr>
        <w:pict>
          <v:shape id="_x0000_s1036" type="#_x0000_t202" style="position:absolute;left:0;text-align:left;margin-left:334.5pt;margin-top:438.95pt;width:115.5pt;height:13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" strokecolor="#558ed5" strokeweight="1.25pt">
            <v:textbox>
              <w:txbxContent>
                <w:p w:rsidR="00F23BEF" w:rsidRPr="00BC107B" w:rsidRDefault="00F23BEF" w:rsidP="00797612">
                  <w:pPr>
                    <w:shd w:val="clear" w:color="auto" w:fill="FFFFFF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( 23 x 4 )</w:t>
                  </w:r>
                  <w:r w:rsidRPr="00594FEF"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  <w:r w:rsidRPr="00E33BC8">
                    <w:rPr>
                      <w:rFonts w:ascii="Arial" w:hAnsi="Arial" w:cs="Arial"/>
                      <w:b/>
                      <w:color w:val="000000"/>
                    </w:rPr>
                    <w:t>÷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2 = </w:t>
                  </w:r>
                  <w:r w:rsidRPr="008078F0">
                    <w:rPr>
                      <w:rFonts w:ascii="Arial" w:hAnsi="Arial" w:cs="Arial"/>
                      <w:b/>
                      <w:noProof/>
                      <w:color w:val="000000"/>
                    </w:rPr>
                    <w:pict>
                      <v:shape id="Resim 4" o:spid="_x0000_i1032" type="#_x0000_t75" alt="http://www.ixl.com/qgen_res/math_symbols/unknownComparison.png" style="width:12pt;height:10.5pt;visibility:visible">
                        <v:imagedata r:id="rId7" o:title=""/>
                      </v:shape>
                    </w:pict>
                  </w:r>
                </w:p>
                <w:p w:rsidR="00F23BEF" w:rsidRDefault="00F23BEF" w:rsidP="00797612"/>
              </w:txbxContent>
            </v:textbox>
          </v:shape>
        </w:pict>
      </w:r>
      <w:r>
        <w:rPr>
          <w:noProof/>
        </w:rPr>
        <w:pict>
          <v:shape id="_x0000_s1037" type="#_x0000_t202" style="position:absolute;left:0;text-align:left;margin-left:179.25pt;margin-top:438.95pt;width:115.5pt;height:13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" strokecolor="#558ed5" strokeweight="1.25pt">
            <v:textbox>
              <w:txbxContent>
                <w:p w:rsidR="00F23BEF" w:rsidRPr="00E33BC8" w:rsidRDefault="00F23BEF" w:rsidP="00797612">
                  <w:pPr>
                    <w:shd w:val="clear" w:color="auto" w:fill="FFFFFF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( 65 </w:t>
                  </w:r>
                  <w:r w:rsidRPr="00E33BC8">
                    <w:rPr>
                      <w:rFonts w:ascii="Arial" w:hAnsi="Arial" w:cs="Arial"/>
                      <w:b/>
                      <w:color w:val="000000"/>
                    </w:rPr>
                    <w:t>÷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5 ) x 8 = </w:t>
                  </w:r>
                  <w:r w:rsidRPr="008078F0">
                    <w:rPr>
                      <w:rFonts w:ascii="Arial" w:hAnsi="Arial" w:cs="Arial"/>
                      <w:b/>
                      <w:noProof/>
                      <w:color w:val="000000"/>
                    </w:rPr>
                    <w:pict>
                      <v:shape id="Resim 5" o:spid="_x0000_i1034" type="#_x0000_t75" alt="http://www.ixl.com/qgen_res/math_symbols/unknownComparison.png" style="width:12pt;height:10.5pt;visibility:visible">
                        <v:imagedata r:id="rId7" o:title=""/>
                      </v:shape>
                    </w:pict>
                  </w:r>
                </w:p>
                <w:p w:rsidR="00F23BEF" w:rsidRPr="00BC107B" w:rsidRDefault="00F23BEF" w:rsidP="00797612">
                  <w:pPr>
                    <w:shd w:val="clear" w:color="auto" w:fill="FFFFFF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  <w:p w:rsidR="00F23BEF" w:rsidRDefault="00F23BEF" w:rsidP="00797612"/>
              </w:txbxContent>
            </v:textbox>
          </v:shape>
        </w:pict>
      </w:r>
      <w:r>
        <w:rPr>
          <w:noProof/>
        </w:rPr>
        <w:pict>
          <v:shape id="_x0000_s1038" type="#_x0000_t202" style="position:absolute;left:0;text-align:left;margin-left:30.75pt;margin-top:438.95pt;width:115.5pt;height:1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" strokecolor="#558ed5" strokeweight="1.25pt">
            <v:textbox>
              <w:txbxContent>
                <w:p w:rsidR="00F23BEF" w:rsidRPr="00E33BC8" w:rsidRDefault="00F23BEF" w:rsidP="00797612">
                  <w:pPr>
                    <w:shd w:val="clear" w:color="auto" w:fill="FFFFFF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70 </w:t>
                  </w:r>
                  <w:r w:rsidRPr="00E33BC8">
                    <w:rPr>
                      <w:rFonts w:ascii="Arial" w:hAnsi="Arial" w:cs="Arial"/>
                      <w:b/>
                      <w:color w:val="000000"/>
                    </w:rPr>
                    <w:t>÷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(14 </w:t>
                  </w:r>
                  <w:r w:rsidRPr="00E33BC8">
                    <w:rPr>
                      <w:rFonts w:ascii="Arial" w:hAnsi="Arial" w:cs="Arial"/>
                      <w:b/>
                      <w:color w:val="000000"/>
                    </w:rPr>
                    <w:t>÷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2) = </w:t>
                  </w:r>
                  <w:r w:rsidRPr="008078F0">
                    <w:rPr>
                      <w:rFonts w:ascii="Arial" w:hAnsi="Arial" w:cs="Arial"/>
                      <w:b/>
                      <w:noProof/>
                      <w:color w:val="000000"/>
                    </w:rPr>
                    <w:pict>
                      <v:shape id="Resim 6" o:spid="_x0000_i1036" type="#_x0000_t75" alt="http://www.ixl.com/qgen_res/math_symbols/unknownComparison.png" style="width:12pt;height:10.5pt;visibility:visible">
                        <v:imagedata r:id="rId7" o:title=""/>
                      </v:shape>
                    </w:pic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</w:p>
                <w:p w:rsidR="00F23BEF" w:rsidRPr="00BC107B" w:rsidRDefault="00F23BEF" w:rsidP="00797612">
                  <w:pPr>
                    <w:shd w:val="clear" w:color="auto" w:fill="FFFFFF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  <w:p w:rsidR="00F23BEF" w:rsidRDefault="00F23BEF" w:rsidP="00797612"/>
              </w:txbxContent>
            </v:textbox>
          </v:shape>
        </w:pict>
      </w:r>
      <w:r>
        <w:rPr>
          <w:noProof/>
        </w:rPr>
        <w:pict>
          <v:shape id="_x0000_s1039" type="#_x0000_t202" style="position:absolute;left:0;text-align:left;margin-left:334.5pt;margin-top:274.7pt;width:115.5pt;height:13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" strokecolor="#558ed5" strokeweight="1.25pt">
            <v:textbox>
              <w:txbxContent>
                <w:p w:rsidR="00F23BEF" w:rsidRPr="00BC107B" w:rsidRDefault="00F23BEF" w:rsidP="00797612">
                  <w:pPr>
                    <w:shd w:val="clear" w:color="auto" w:fill="FFFFFF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( 3 x 10 )</w:t>
                  </w:r>
                  <w:r w:rsidRPr="00E33BC8">
                    <w:rPr>
                      <w:rFonts w:ascii="Arial" w:hAnsi="Arial" w:cs="Arial"/>
                      <w:b/>
                      <w:color w:val="000000"/>
                    </w:rPr>
                    <w:t xml:space="preserve"> ÷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6 = </w:t>
                  </w:r>
                  <w:r w:rsidRPr="008078F0">
                    <w:rPr>
                      <w:rFonts w:ascii="Arial" w:hAnsi="Arial" w:cs="Arial"/>
                      <w:b/>
                      <w:noProof/>
                      <w:color w:val="000000"/>
                    </w:rPr>
                    <w:pict>
                      <v:shape id="Resim 7" o:spid="_x0000_i1038" type="#_x0000_t75" alt="http://www.ixl.com/qgen_res/math_symbols/unknownComparison.png" style="width:12pt;height:10.5pt;visibility:visible">
                        <v:imagedata r:id="rId7" o:title=""/>
                      </v:shape>
                    </w:pic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</w:p>
                <w:p w:rsidR="00F23BEF" w:rsidRDefault="00F23BEF" w:rsidP="00797612"/>
              </w:txbxContent>
            </v:textbox>
          </v:shape>
        </w:pict>
      </w:r>
      <w:r>
        <w:rPr>
          <w:noProof/>
        </w:rPr>
        <w:pict>
          <v:shape id="_x0000_s1040" type="#_x0000_t202" style="position:absolute;left:0;text-align:left;margin-left:179.25pt;margin-top:274.7pt;width:115.5pt;height:13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" strokecolor="#558ed5" strokeweight="1.25pt">
            <v:textbox>
              <w:txbxContent>
                <w:p w:rsidR="00F23BEF" w:rsidRPr="00E33BC8" w:rsidRDefault="00F23BEF" w:rsidP="00797612">
                  <w:pPr>
                    <w:shd w:val="clear" w:color="auto" w:fill="FFFFFF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E33BC8">
                    <w:rPr>
                      <w:rFonts w:ascii="Arial" w:hAnsi="Arial" w:cs="Arial"/>
                      <w:b/>
                      <w:color w:val="000000"/>
                    </w:rPr>
                    <w:t xml:space="preserve">(40 –  4) ÷ 2 = </w:t>
                  </w:r>
                  <w:r w:rsidRPr="008078F0">
                    <w:rPr>
                      <w:rFonts w:ascii="Arial" w:hAnsi="Arial" w:cs="Arial"/>
                      <w:b/>
                      <w:noProof/>
                      <w:color w:val="000000"/>
                    </w:rPr>
                    <w:pict>
                      <v:shape id="Resim 8" o:spid="_x0000_i1040" type="#_x0000_t75" alt="http://www.ixl.com/qgen_res/math_symbols/unknownComparison.png" style="width:12pt;height:10.5pt;visibility:visible">
                        <v:imagedata r:id="rId7" o:title=""/>
                      </v:shape>
                    </w:pic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</w:p>
                <w:p w:rsidR="00F23BEF" w:rsidRPr="00BC107B" w:rsidRDefault="00F23BEF" w:rsidP="00797612">
                  <w:pPr>
                    <w:shd w:val="clear" w:color="auto" w:fill="FFFFFF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  <w:p w:rsidR="00F23BEF" w:rsidRDefault="00F23BEF" w:rsidP="00797612"/>
              </w:txbxContent>
            </v:textbox>
          </v:shape>
        </w:pict>
      </w:r>
      <w:r>
        <w:rPr>
          <w:noProof/>
        </w:rPr>
        <w:pict>
          <v:shape id="_x0000_s1041" type="#_x0000_t202" style="position:absolute;left:0;text-align:left;margin-left:30.75pt;margin-top:274.7pt;width:115.5pt;height:13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" strokecolor="#558ed5" strokeweight="1.25pt">
            <v:textbox>
              <w:txbxContent>
                <w:p w:rsidR="00F23BEF" w:rsidRPr="00E33BC8" w:rsidRDefault="00F23BEF" w:rsidP="00797612">
                  <w:pPr>
                    <w:shd w:val="clear" w:color="auto" w:fill="FFFFFF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E33BC8">
                    <w:rPr>
                      <w:rFonts w:ascii="Arial" w:hAnsi="Arial" w:cs="Arial"/>
                      <w:b/>
                      <w:color w:val="000000"/>
                    </w:rPr>
                    <w:t xml:space="preserve">90 ÷ (14 – 4) = </w:t>
                  </w:r>
                  <w:r w:rsidRPr="008078F0">
                    <w:rPr>
                      <w:rFonts w:ascii="Arial" w:hAnsi="Arial" w:cs="Arial"/>
                      <w:b/>
                      <w:noProof/>
                      <w:color w:val="000000"/>
                    </w:rPr>
                    <w:pict>
                      <v:shape id="Resim 9" o:spid="_x0000_i1042" type="#_x0000_t75" alt="http://www.ixl.com/qgen_res/math_symbols/unknownComparison.png" style="width:12pt;height:10.5pt;visibility:visible">
                        <v:imagedata r:id="rId7" o:title=""/>
                      </v:shape>
                    </w:pic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</w:p>
                <w:p w:rsidR="00F23BEF" w:rsidRPr="00BC107B" w:rsidRDefault="00F23BEF" w:rsidP="00797612">
                  <w:pPr>
                    <w:shd w:val="clear" w:color="auto" w:fill="FFFFFF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  <w:p w:rsidR="00F23BEF" w:rsidRDefault="00F23BEF" w:rsidP="00797612"/>
              </w:txbxContent>
            </v:textbox>
          </v:shape>
        </w:pict>
      </w:r>
      <w:r>
        <w:rPr>
          <w:noProof/>
        </w:rPr>
        <w:pict>
          <v:shape id="_x0000_s1042" type="#_x0000_t202" style="position:absolute;left:0;text-align:left;margin-left:334.5pt;margin-top:116.45pt;width:115.5pt;height:13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" strokecolor="#558ed5" strokeweight="1.25pt">
            <v:textbox>
              <w:txbxContent>
                <w:p w:rsidR="00F23BEF" w:rsidRPr="00BC107B" w:rsidRDefault="00F23BEF" w:rsidP="00797612">
                  <w:pPr>
                    <w:shd w:val="clear" w:color="auto" w:fill="FFFFFF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7949F9">
                    <w:rPr>
                      <w:rFonts w:ascii="Arial" w:hAnsi="Arial" w:cs="Arial"/>
                      <w:b/>
                      <w:color w:val="000000"/>
                    </w:rPr>
                    <w:t>18 ÷ (12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–</w:t>
                  </w:r>
                  <w:r w:rsidRPr="007949F9">
                    <w:rPr>
                      <w:rFonts w:ascii="Arial" w:hAnsi="Arial" w:cs="Arial"/>
                      <w:b/>
                      <w:color w:val="000000"/>
                    </w:rPr>
                    <w:t xml:space="preserve">10) = </w:t>
                  </w:r>
                  <w:r w:rsidRPr="002143B7">
                    <w:rPr>
                      <w:noProof/>
                    </w:rPr>
                    <w:pict>
                      <v:shape id="Resim 10" o:spid="_x0000_i1044" type="#_x0000_t75" alt="http://www.ixl.com/qgen_res/math_symbols/unknownComparison.png" style="width:12pt;height:10.5pt;visibility:visible">
                        <v:imagedata r:id="rId7" o:title=""/>
                      </v:shape>
                    </w:pict>
                  </w:r>
                </w:p>
                <w:p w:rsidR="00F23BEF" w:rsidRDefault="00F23BEF" w:rsidP="00797612"/>
              </w:txbxContent>
            </v:textbox>
          </v:shape>
        </w:pict>
      </w:r>
      <w:r>
        <w:rPr>
          <w:noProof/>
        </w:rPr>
        <w:pict>
          <v:shape id="_x0000_s1043" type="#_x0000_t202" style="position:absolute;left:0;text-align:left;margin-left:179.25pt;margin-top:116.45pt;width:115.5pt;height:13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" strokecolor="#558ed5" strokeweight="1.25pt">
            <v:textbox>
              <w:txbxContent>
                <w:p w:rsidR="00F23BEF" w:rsidRPr="00BC107B" w:rsidRDefault="00F23BEF" w:rsidP="00797612">
                  <w:pPr>
                    <w:shd w:val="clear" w:color="auto" w:fill="FFFFFF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837D01">
                    <w:rPr>
                      <w:rFonts w:ascii="Arial" w:hAnsi="Arial" w:cs="Arial"/>
                      <w:b/>
                      <w:color w:val="000000"/>
                    </w:rPr>
                    <w:t>(24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  <w:r w:rsidRPr="007949F9">
                    <w:rPr>
                      <w:rFonts w:ascii="Arial" w:hAnsi="Arial" w:cs="Arial"/>
                      <w:b/>
                      <w:color w:val="000000"/>
                    </w:rPr>
                    <w:t>÷</w:t>
                  </w:r>
                  <w:r w:rsidRPr="00837D01"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>6) + 7 =</w:t>
                  </w:r>
                  <w:r w:rsidRPr="00837D01"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  <w:r w:rsidRPr="002143B7">
                    <w:rPr>
                      <w:noProof/>
                    </w:rPr>
                    <w:pict>
                      <v:shape id="Resim 11" o:spid="_x0000_i1046" type="#_x0000_t75" alt="http://www.ixl.com/qgen_res/math_symbols/unknownComparison.png" style="width:12pt;height:10.5pt;visibility:visible">
                        <v:imagedata r:id="rId7" o:title=""/>
                      </v:shape>
                    </w:pic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</w:p>
                <w:p w:rsidR="00F23BEF" w:rsidRDefault="00F23BEF" w:rsidP="00797612"/>
              </w:txbxContent>
            </v:textbox>
          </v:shape>
        </w:pict>
      </w:r>
      <w:r>
        <w:rPr>
          <w:noProof/>
        </w:rPr>
        <w:pict>
          <v:shape id="_x0000_s1044" type="#_x0000_t202" style="position:absolute;left:0;text-align:left;margin-left:30.75pt;margin-top:116.45pt;width:115.5pt;height:13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" strokecolor="#558ed5" strokeweight="1.25pt">
            <v:textbox>
              <w:txbxContent>
                <w:p w:rsidR="00F23BEF" w:rsidRPr="00BC107B" w:rsidRDefault="00F23BEF" w:rsidP="00797612">
                  <w:pPr>
                    <w:shd w:val="clear" w:color="auto" w:fill="FFFFFF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837D01">
                    <w:rPr>
                      <w:rFonts w:ascii="Arial" w:hAnsi="Arial" w:cs="Arial"/>
                      <w:b/>
                      <w:color w:val="000000"/>
                    </w:rPr>
                    <w:t>18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  <w:r w:rsidRPr="007949F9">
                    <w:rPr>
                      <w:rFonts w:ascii="Arial" w:hAnsi="Arial" w:cs="Arial"/>
                      <w:b/>
                      <w:color w:val="000000"/>
                    </w:rPr>
                    <w:t>÷</w:t>
                  </w:r>
                  <w:r w:rsidRPr="00837D01"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(9 × 1) = </w:t>
                  </w:r>
                  <w:r w:rsidRPr="002143B7">
                    <w:rPr>
                      <w:noProof/>
                    </w:rPr>
                    <w:pict>
                      <v:shape id="Resim 12" o:spid="_x0000_i1048" type="#_x0000_t75" alt="http://www.ixl.com/qgen_res/math_symbols/unknownComparison.png" style="width:12pt;height:10.5pt;visibility:visible">
                        <v:imagedata r:id="rId7" o:title=""/>
                      </v:shape>
                    </w:pict>
                  </w:r>
                </w:p>
                <w:p w:rsidR="00F23BEF" w:rsidRDefault="00F23BEF" w:rsidP="00797612"/>
              </w:txbxContent>
            </v:textbox>
          </v:shape>
        </w:pict>
      </w:r>
    </w:p>
    <w:p w:rsidR="00F23BEF" w:rsidRPr="00797612" w:rsidRDefault="00F23BEF" w:rsidP="00797612">
      <w:pPr>
        <w:spacing w:after="200" w:line="276" w:lineRule="auto"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spacing w:after="200" w:line="276" w:lineRule="auto"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spacing w:after="200" w:line="276" w:lineRule="auto"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spacing w:after="200" w:line="276" w:lineRule="auto"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spacing w:after="200" w:line="276" w:lineRule="auto"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spacing w:after="200" w:line="276" w:lineRule="auto"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spacing w:after="200" w:line="276" w:lineRule="auto"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spacing w:after="200" w:line="276" w:lineRule="auto"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spacing w:after="200" w:line="276" w:lineRule="auto"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spacing w:after="200" w:line="276" w:lineRule="auto"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spacing w:after="200" w:line="276" w:lineRule="auto"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spacing w:after="200" w:line="276" w:lineRule="auto"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spacing w:after="200" w:line="276" w:lineRule="auto"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spacing w:after="200" w:line="276" w:lineRule="auto"/>
        <w:jc w:val="right"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spacing w:after="200" w:line="276" w:lineRule="auto"/>
        <w:jc w:val="right"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spacing w:after="200" w:line="276" w:lineRule="auto"/>
        <w:jc w:val="right"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spacing w:after="200" w:line="276" w:lineRule="auto"/>
        <w:jc w:val="right"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spacing w:after="200" w:line="276" w:lineRule="auto"/>
        <w:jc w:val="right"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spacing w:after="200" w:line="276" w:lineRule="auto"/>
        <w:jc w:val="right"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spacing w:after="200" w:line="276" w:lineRule="auto"/>
        <w:jc w:val="right"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spacing w:after="200" w:line="276" w:lineRule="auto"/>
        <w:jc w:val="right"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spacing w:after="200" w:line="276" w:lineRule="auto"/>
        <w:jc w:val="right"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spacing w:after="200" w:line="276" w:lineRule="auto"/>
        <w:rPr>
          <w:rFonts w:ascii="Arial" w:hAnsi="Arial" w:cs="Arial"/>
          <w:b/>
          <w:lang w:eastAsia="en-US"/>
        </w:rPr>
      </w:pPr>
      <w:r>
        <w:rPr>
          <w:noProof/>
        </w:rPr>
        <w:pict>
          <v:group id="_x0000_s1045" style="position:absolute;margin-left:10.15pt;margin-top:-40pt;width:163.5pt;height:33.75pt;z-index:251665920" coordorigin="383,587" coordsize="3270,675">
            <v:shape id="_x0000_s1046" type="#_x0000_t144" alt="GENEL DEĞERLENDİRME" style="position:absolute;left:383;top:587;width:3270;height:675" fillcolor="#b2b2b2" strokecolor="#c00000" strokeweight="1pt">
              <v:fill r:id="rId5" o:title="" opacity=".5"/>
              <v:shadow on="t" color="#99f" offset="3pt"/>
              <v:textpath style="font-family:&quot;Arial Black&quot;;font-size:24pt" fitshape="t" trim="t" string="MATEMATİK"/>
            </v:shape>
            <v:shape id="_x0000_s1047" type="#_x0000_t136" alt="3" style="position:absolute;left:1995;top:777;width:270;height:403" fillcolor="red">
              <v:stroke r:id="rId5" o:title=""/>
              <v:shadow color="#868686"/>
              <v:textpath style="font-family:&quot;Arial Black&quot;;font-size:20pt;v-text-kern:t" trim="t" fitpath="t" string="3"/>
            </v:shape>
          </v:group>
        </w:pict>
      </w:r>
      <w:r>
        <w:rPr>
          <w:noProof/>
        </w:rPr>
        <w:pict>
          <v:group id="Grup 71" o:spid="_x0000_s1048" style="position:absolute;margin-left:-59.25pt;margin-top:-73.5pt;width:600.85pt;height:100.95pt;z-index:-251651584" coordorigin="-1809,-1714" coordsize="76307,12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">
            <v:rect id="Dikdörtgen 72" o:spid="_x0000_s1049" style="position:absolute;left:-1809;top:-1714;width:76307;height:101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dse8QA&#10;AADbAAAADwAAAGRycy9kb3ducmV2LnhtbESPQWvCQBSE7wX/w/KE3upGD6mm2YQgCl5rK/b4yD6T&#10;aPZtzG6T+O+7hUKPw8x8w6T5ZFoxUO8aywqWiwgEcWl1w5WCz4/9yxqE88gaW8uk4EEO8mz2lGKi&#10;7cjvNBx9JQKEXYIKau+7REpX1mTQLWxHHLyL7Q36IPtK6h7HADetXEVRLA02HBZq7GhbU3k7fhsF&#10;5w0Om699d43K6vDY7YpTfF+flHqeT8UbCE+T/w//tQ9awesKfr+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3bHvEAAAA2wAAAA8AAAAAAAAAAAAAAAAAmAIAAGRycy9k&#10;b3ducmV2LnhtbFBLBQYAAAAABAAEAPUAAACJAwAAAAA=&#10;" fillcolor="#5e9eff" stroked="f">
              <v:fill color2="#ffebfa" rotate="t" angle="180" colors="0 #5e9eff;26214f #85c2ff;45875f #c4d6eb;1 #ffebfa" focus="100%" type="gradient">
                <o:fill v:ext="view" type="gradientUnscaled"/>
              </v:fill>
              <v:shadow on="t" color="black" opacity="24903f" origin=",.5" offset="0,.55556mm"/>
            </v:rect>
            <v:shape id="_x0000_s1050" type="#_x0000_t202" style="position:absolute;left:-1714;top:8439;width:7621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3ooMUA&#10;AADbAAAADwAAAGRycy9kb3ducmV2LnhtbESPQWvCQBSE74X+h+UJvdWNFWOIrlJKCy2ejELp7Zl9&#10;ZtNm34bsNsZ/7wqCx2FmvmGW68E2oqfO144VTMYJCOLS6ZorBfvdx3MGwgdkjY1jUnAmD+vV48MS&#10;c+1OvKW+CJWIEPY5KjAhtLmUvjRk0Y9dSxy9o+sshii7SuoOTxFuG/mSJKm0WHNcMNjSm6Hyr/i3&#10;CrL386ao0kOfJgfzzdOvbPb7Uyr1NBpeFyACDeEevrU/tYL5FK5f4g+Qq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XeigxQAAANsAAAAPAAAAAAAAAAAAAAAAAJgCAABkcnMv&#10;ZG93bnJldi54bWxQSwUGAAAAAAQABAD1AAAAigMAAAAA&#10;" fillcolor="#fdeada" stroked="f" strokeweight="0">
              <v:textbox>
                <w:txbxContent>
                  <w:p w:rsidR="00F23BEF" w:rsidRDefault="00F23BEF" w:rsidP="00797612">
                    <w:pPr>
                      <w:jc w:val="center"/>
                      <w:rPr>
                        <w:rFonts w:ascii="Arial" w:hAnsi="Arial" w:cs="Arial"/>
                        <w:b/>
                        <w:color w:val="C00000"/>
                      </w:rPr>
                    </w:pPr>
                    <w:r>
                      <w:rPr>
                        <w:rFonts w:ascii="Arial" w:hAnsi="Arial" w:cs="Arial"/>
                        <w:b/>
                        <w:color w:val="C00000"/>
                      </w:rPr>
                      <w:t>DOĞAL SAYILAR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>BÖLME İŞLEMİ ALIŞTIRMALARI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ETKİNLİK 4</w:t>
                    </w:r>
                  </w:p>
                  <w:p w:rsidR="00F23BEF" w:rsidRPr="00491849" w:rsidRDefault="00F23BEF" w:rsidP="00797612">
                    <w:pPr>
                      <w:rPr>
                        <w:rFonts w:ascii="Arial" w:hAnsi="Arial" w:cs="Arial"/>
                        <w:b/>
                        <w:color w:val="C00000"/>
                      </w:rPr>
                    </w:pP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          </w:t>
                    </w:r>
                    <w:r w:rsidRPr="00491849">
                      <w:rPr>
                        <w:rFonts w:ascii="Arial" w:hAnsi="Arial" w:cs="Arial"/>
                        <w:b/>
                        <w:color w:val="C00000"/>
                      </w:rPr>
                      <w:t xml:space="preserve"> NO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>KTA</w:t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C00000"/>
                      </w:rPr>
                      <w:tab/>
                      <w:t xml:space="preserve">                       </w:t>
                    </w:r>
                    <w:r w:rsidRPr="00491849">
                      <w:rPr>
                        <w:rFonts w:ascii="Arial" w:hAnsi="Arial" w:cs="Arial"/>
                        <w:b/>
                        <w:color w:val="C00000"/>
                      </w:rPr>
                      <w:t>ETKİNLİK 1</w:t>
                    </w:r>
                  </w:p>
                </w:txbxContent>
              </v:textbox>
            </v:shape>
          </v:group>
        </w:pict>
      </w:r>
    </w:p>
    <w:p w:rsidR="00F23BEF" w:rsidRPr="00797612" w:rsidRDefault="00F23BEF" w:rsidP="00797612">
      <w:pPr>
        <w:spacing w:after="200" w:line="276" w:lineRule="auto"/>
        <w:jc w:val="right"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numPr>
          <w:ilvl w:val="0"/>
          <w:numId w:val="1"/>
        </w:numPr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 w:rsidRPr="00797612">
        <w:rPr>
          <w:rFonts w:ascii="Arial" w:hAnsi="Arial" w:cs="Arial"/>
          <w:b/>
          <w:lang w:eastAsia="en-US"/>
        </w:rPr>
        <w:t xml:space="preserve">“ (12 + 18 ) ÷ ( 3 + 2 ) </w:t>
      </w:r>
      <w:r w:rsidRPr="00797612">
        <w:rPr>
          <w:rFonts w:ascii="Arial" w:hAnsi="Arial" w:cs="Arial"/>
          <w:b/>
          <w:color w:val="FF0000"/>
          <w:lang w:eastAsia="en-US"/>
        </w:rPr>
        <w:t>?</w:t>
      </w:r>
      <w:r w:rsidRPr="00797612">
        <w:rPr>
          <w:rFonts w:ascii="Arial" w:hAnsi="Arial" w:cs="Arial"/>
          <w:b/>
          <w:lang w:eastAsia="en-US"/>
        </w:rPr>
        <w:t xml:space="preserve"> (56 – 20 ) ÷ (9 – 5 ) ”  Aşağıdakilerden hangisi </w:t>
      </w:r>
      <w:r w:rsidRPr="00797612">
        <w:rPr>
          <w:rFonts w:ascii="Arial" w:hAnsi="Arial" w:cs="Arial"/>
          <w:b/>
          <w:color w:val="FF0000"/>
          <w:lang w:eastAsia="en-US"/>
        </w:rPr>
        <w:t>?</w:t>
      </w:r>
      <w:r w:rsidRPr="00797612">
        <w:rPr>
          <w:rFonts w:ascii="Arial" w:hAnsi="Arial" w:cs="Arial"/>
          <w:b/>
          <w:lang w:eastAsia="en-US"/>
        </w:rPr>
        <w:t xml:space="preserve"> işareti yerine gelmelidir?</w:t>
      </w:r>
    </w:p>
    <w:p w:rsidR="00F23BEF" w:rsidRPr="00797612" w:rsidRDefault="00F23BEF" w:rsidP="00797612">
      <w:pPr>
        <w:ind w:left="720"/>
        <w:contextualSpacing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numPr>
          <w:ilvl w:val="0"/>
          <w:numId w:val="2"/>
        </w:numPr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 w:rsidRPr="00797612">
        <w:rPr>
          <w:rFonts w:ascii="Arial" w:hAnsi="Arial" w:cs="Arial"/>
          <w:b/>
          <w:lang w:eastAsia="en-US"/>
        </w:rPr>
        <w:t>&lt;</w:t>
      </w:r>
      <w:r w:rsidRPr="00797612">
        <w:rPr>
          <w:rFonts w:ascii="Arial" w:hAnsi="Arial" w:cs="Arial"/>
          <w:b/>
          <w:lang w:eastAsia="en-US"/>
        </w:rPr>
        <w:tab/>
      </w:r>
      <w:r w:rsidRPr="00797612">
        <w:rPr>
          <w:rFonts w:ascii="Arial" w:hAnsi="Arial" w:cs="Arial"/>
          <w:b/>
          <w:lang w:eastAsia="en-US"/>
        </w:rPr>
        <w:tab/>
      </w:r>
      <w:r w:rsidRPr="00797612">
        <w:rPr>
          <w:rFonts w:ascii="Arial" w:hAnsi="Arial" w:cs="Arial"/>
          <w:b/>
          <w:lang w:eastAsia="en-US"/>
        </w:rPr>
        <w:tab/>
      </w:r>
      <w:r w:rsidRPr="00797612">
        <w:rPr>
          <w:rFonts w:ascii="Arial" w:hAnsi="Arial" w:cs="Arial"/>
          <w:b/>
          <w:lang w:eastAsia="en-US"/>
        </w:rPr>
        <w:tab/>
      </w:r>
      <w:r w:rsidRPr="00797612">
        <w:rPr>
          <w:rFonts w:ascii="Arial" w:hAnsi="Arial" w:cs="Arial"/>
          <w:b/>
          <w:lang w:eastAsia="en-US"/>
        </w:rPr>
        <w:tab/>
        <w:t>B) x</w:t>
      </w:r>
      <w:r w:rsidRPr="00797612">
        <w:rPr>
          <w:rFonts w:ascii="Arial" w:hAnsi="Arial" w:cs="Arial"/>
          <w:b/>
          <w:lang w:eastAsia="en-US"/>
        </w:rPr>
        <w:tab/>
      </w:r>
      <w:r w:rsidRPr="00797612">
        <w:rPr>
          <w:rFonts w:ascii="Arial" w:hAnsi="Arial" w:cs="Arial"/>
          <w:b/>
          <w:lang w:eastAsia="en-US"/>
        </w:rPr>
        <w:tab/>
      </w:r>
      <w:r w:rsidRPr="00797612">
        <w:rPr>
          <w:rFonts w:ascii="Arial" w:hAnsi="Arial" w:cs="Arial"/>
          <w:b/>
          <w:lang w:eastAsia="en-US"/>
        </w:rPr>
        <w:tab/>
      </w:r>
      <w:r w:rsidRPr="00797612">
        <w:rPr>
          <w:rFonts w:ascii="Arial" w:hAnsi="Arial" w:cs="Arial"/>
          <w:b/>
          <w:lang w:eastAsia="en-US"/>
        </w:rPr>
        <w:tab/>
      </w:r>
      <w:r w:rsidRPr="00797612">
        <w:rPr>
          <w:rFonts w:ascii="Arial" w:hAnsi="Arial" w:cs="Arial"/>
          <w:b/>
          <w:lang w:eastAsia="en-US"/>
        </w:rPr>
        <w:tab/>
        <w:t>C) &gt;</w:t>
      </w:r>
    </w:p>
    <w:p w:rsidR="00F23BEF" w:rsidRPr="00797612" w:rsidRDefault="00F23BEF" w:rsidP="00797612">
      <w:pPr>
        <w:spacing w:after="200" w:line="276" w:lineRule="auto"/>
        <w:ind w:left="1080"/>
        <w:contextualSpacing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numPr>
          <w:ilvl w:val="0"/>
          <w:numId w:val="1"/>
        </w:numPr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 w:rsidRPr="00797612">
        <w:rPr>
          <w:rFonts w:ascii="Arial" w:hAnsi="Arial" w:cs="Arial"/>
          <w:b/>
          <w:lang w:eastAsia="en-US"/>
        </w:rPr>
        <w:t xml:space="preserve">“ ( 60 </w:t>
      </w:r>
      <w:r w:rsidRPr="00797612">
        <w:rPr>
          <w:rFonts w:ascii="Arial" w:hAnsi="Arial" w:cs="Arial"/>
          <w:b/>
          <w:color w:val="FF0000"/>
          <w:lang w:eastAsia="en-US"/>
        </w:rPr>
        <w:t>?</w:t>
      </w:r>
      <w:r w:rsidRPr="00797612">
        <w:rPr>
          <w:rFonts w:ascii="Arial" w:hAnsi="Arial" w:cs="Arial"/>
          <w:b/>
          <w:lang w:eastAsia="en-US"/>
        </w:rPr>
        <w:t xml:space="preserve"> 10 ) x 100 = 600 ” eşitliğinde </w:t>
      </w:r>
      <w:r w:rsidRPr="00797612">
        <w:rPr>
          <w:rFonts w:ascii="Arial" w:hAnsi="Arial" w:cs="Arial"/>
          <w:b/>
          <w:color w:val="FF0000"/>
          <w:lang w:eastAsia="en-US"/>
        </w:rPr>
        <w:t>?</w:t>
      </w:r>
      <w:r w:rsidRPr="00797612">
        <w:rPr>
          <w:rFonts w:ascii="Arial" w:hAnsi="Arial" w:cs="Arial"/>
          <w:b/>
          <w:lang w:eastAsia="en-US"/>
        </w:rPr>
        <w:t xml:space="preserve"> işareti yerine hangisi gelmelidir? </w:t>
      </w:r>
    </w:p>
    <w:p w:rsidR="00F23BEF" w:rsidRPr="00797612" w:rsidRDefault="00F23BEF" w:rsidP="00797612">
      <w:pPr>
        <w:spacing w:after="200" w:line="276" w:lineRule="auto"/>
        <w:ind w:left="720"/>
        <w:contextualSpacing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numPr>
          <w:ilvl w:val="0"/>
          <w:numId w:val="3"/>
        </w:numPr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 w:rsidRPr="00797612">
        <w:rPr>
          <w:rFonts w:ascii="Arial" w:hAnsi="Arial" w:cs="Arial"/>
          <w:b/>
          <w:lang w:eastAsia="en-US"/>
        </w:rPr>
        <w:t>÷</w:t>
      </w:r>
      <w:r w:rsidRPr="00797612">
        <w:rPr>
          <w:rFonts w:ascii="Arial" w:hAnsi="Arial" w:cs="Arial"/>
          <w:b/>
          <w:lang w:eastAsia="en-US"/>
        </w:rPr>
        <w:tab/>
      </w:r>
      <w:r w:rsidRPr="00797612">
        <w:rPr>
          <w:rFonts w:ascii="Arial" w:hAnsi="Arial" w:cs="Arial"/>
          <w:b/>
          <w:lang w:eastAsia="en-US"/>
        </w:rPr>
        <w:tab/>
      </w:r>
      <w:r w:rsidRPr="00797612">
        <w:rPr>
          <w:rFonts w:ascii="Arial" w:hAnsi="Arial" w:cs="Arial"/>
          <w:b/>
          <w:lang w:eastAsia="en-US"/>
        </w:rPr>
        <w:tab/>
      </w:r>
      <w:r w:rsidRPr="00797612">
        <w:rPr>
          <w:rFonts w:ascii="Arial" w:hAnsi="Arial" w:cs="Arial"/>
          <w:b/>
          <w:lang w:eastAsia="en-US"/>
        </w:rPr>
        <w:tab/>
      </w:r>
      <w:r w:rsidRPr="00797612">
        <w:rPr>
          <w:rFonts w:ascii="Arial" w:hAnsi="Arial" w:cs="Arial"/>
          <w:b/>
          <w:lang w:eastAsia="en-US"/>
        </w:rPr>
        <w:tab/>
        <w:t>B) x</w:t>
      </w:r>
      <w:r w:rsidRPr="00797612">
        <w:rPr>
          <w:rFonts w:ascii="Arial" w:hAnsi="Arial" w:cs="Arial"/>
          <w:b/>
          <w:lang w:eastAsia="en-US"/>
        </w:rPr>
        <w:tab/>
      </w:r>
      <w:r w:rsidRPr="00797612">
        <w:rPr>
          <w:rFonts w:ascii="Arial" w:hAnsi="Arial" w:cs="Arial"/>
          <w:b/>
          <w:lang w:eastAsia="en-US"/>
        </w:rPr>
        <w:tab/>
      </w:r>
      <w:r w:rsidRPr="00797612">
        <w:rPr>
          <w:rFonts w:ascii="Arial" w:hAnsi="Arial" w:cs="Arial"/>
          <w:b/>
          <w:lang w:eastAsia="en-US"/>
        </w:rPr>
        <w:tab/>
      </w:r>
      <w:r w:rsidRPr="00797612">
        <w:rPr>
          <w:rFonts w:ascii="Arial" w:hAnsi="Arial" w:cs="Arial"/>
          <w:b/>
          <w:lang w:eastAsia="en-US"/>
        </w:rPr>
        <w:tab/>
      </w:r>
      <w:r w:rsidRPr="00797612">
        <w:rPr>
          <w:rFonts w:ascii="Arial" w:hAnsi="Arial" w:cs="Arial"/>
          <w:b/>
          <w:lang w:eastAsia="en-US"/>
        </w:rPr>
        <w:tab/>
        <w:t>C) &lt;</w:t>
      </w:r>
    </w:p>
    <w:p w:rsidR="00F23BEF" w:rsidRPr="00797612" w:rsidRDefault="00F23BEF" w:rsidP="00797612">
      <w:pPr>
        <w:spacing w:after="200" w:line="276" w:lineRule="auto"/>
        <w:ind w:left="1080"/>
        <w:contextualSpacing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numPr>
          <w:ilvl w:val="0"/>
          <w:numId w:val="1"/>
        </w:numPr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 w:rsidRPr="00797612">
        <w:rPr>
          <w:rFonts w:ascii="Arial" w:hAnsi="Arial" w:cs="Arial"/>
          <w:b/>
          <w:lang w:eastAsia="en-US"/>
        </w:rPr>
        <w:t xml:space="preserve">“ </w:t>
      </w:r>
      <w:r w:rsidRPr="00797612">
        <w:rPr>
          <w:rFonts w:ascii="Arial" w:hAnsi="Arial" w:cs="Arial"/>
          <w:b/>
          <w:color w:val="FF0000"/>
          <w:lang w:eastAsia="en-US"/>
        </w:rPr>
        <w:sym w:font="ZapfDingbats" w:char="F0AD"/>
      </w:r>
      <w:r w:rsidRPr="00797612">
        <w:rPr>
          <w:rFonts w:ascii="Arial" w:hAnsi="Arial" w:cs="Arial"/>
          <w:b/>
          <w:color w:val="FF0000"/>
          <w:lang w:eastAsia="en-US"/>
        </w:rPr>
        <w:t xml:space="preserve"> </w:t>
      </w:r>
      <w:r w:rsidRPr="00797612">
        <w:rPr>
          <w:rFonts w:ascii="Arial" w:hAnsi="Arial" w:cs="Arial"/>
          <w:b/>
          <w:lang w:eastAsia="en-US"/>
        </w:rPr>
        <w:t xml:space="preserve">&gt; 65 ÷ 5 ” ifadesinde </w:t>
      </w:r>
      <w:r w:rsidRPr="00797612">
        <w:rPr>
          <w:rFonts w:ascii="Arial" w:hAnsi="Arial" w:cs="Arial"/>
          <w:b/>
          <w:color w:val="FF0000"/>
          <w:lang w:eastAsia="en-US"/>
        </w:rPr>
        <w:sym w:font="ZapfDingbats" w:char="F0AD"/>
      </w:r>
      <w:r w:rsidRPr="00797612">
        <w:rPr>
          <w:rFonts w:ascii="Arial" w:hAnsi="Arial" w:cs="Arial"/>
          <w:b/>
          <w:color w:val="FF0000"/>
          <w:lang w:eastAsia="en-US"/>
        </w:rPr>
        <w:t xml:space="preserve"> </w:t>
      </w:r>
      <w:r w:rsidRPr="00797612">
        <w:rPr>
          <w:rFonts w:ascii="Arial" w:hAnsi="Arial" w:cs="Arial"/>
          <w:b/>
          <w:lang w:eastAsia="en-US"/>
        </w:rPr>
        <w:t>yerine gelecek en küçük doğal sayı kaçtır?</w:t>
      </w:r>
    </w:p>
    <w:p w:rsidR="00F23BEF" w:rsidRPr="00797612" w:rsidRDefault="00F23BEF" w:rsidP="00797612">
      <w:pPr>
        <w:ind w:left="720"/>
        <w:contextualSpacing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numPr>
          <w:ilvl w:val="0"/>
          <w:numId w:val="4"/>
        </w:numPr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 w:rsidRPr="00797612">
        <w:rPr>
          <w:rFonts w:ascii="Arial" w:hAnsi="Arial" w:cs="Arial"/>
          <w:b/>
          <w:lang w:eastAsia="en-US"/>
        </w:rPr>
        <w:t>14</w:t>
      </w:r>
      <w:r w:rsidRPr="00797612">
        <w:rPr>
          <w:rFonts w:ascii="Arial" w:hAnsi="Arial" w:cs="Arial"/>
          <w:b/>
          <w:lang w:eastAsia="en-US"/>
        </w:rPr>
        <w:tab/>
      </w:r>
      <w:r w:rsidRPr="00797612">
        <w:rPr>
          <w:rFonts w:ascii="Arial" w:hAnsi="Arial" w:cs="Arial"/>
          <w:b/>
          <w:lang w:eastAsia="en-US"/>
        </w:rPr>
        <w:tab/>
      </w:r>
      <w:r w:rsidRPr="00797612">
        <w:rPr>
          <w:rFonts w:ascii="Arial" w:hAnsi="Arial" w:cs="Arial"/>
          <w:b/>
          <w:lang w:eastAsia="en-US"/>
        </w:rPr>
        <w:tab/>
      </w:r>
      <w:r w:rsidRPr="00797612">
        <w:rPr>
          <w:rFonts w:ascii="Arial" w:hAnsi="Arial" w:cs="Arial"/>
          <w:b/>
          <w:lang w:eastAsia="en-US"/>
        </w:rPr>
        <w:tab/>
      </w:r>
      <w:r w:rsidRPr="00797612">
        <w:rPr>
          <w:rFonts w:ascii="Arial" w:hAnsi="Arial" w:cs="Arial"/>
          <w:b/>
          <w:lang w:eastAsia="en-US"/>
        </w:rPr>
        <w:tab/>
        <w:t>B) 13</w:t>
      </w:r>
      <w:r w:rsidRPr="00797612">
        <w:rPr>
          <w:rFonts w:ascii="Arial" w:hAnsi="Arial" w:cs="Arial"/>
          <w:b/>
          <w:lang w:eastAsia="en-US"/>
        </w:rPr>
        <w:tab/>
      </w:r>
      <w:r w:rsidRPr="00797612">
        <w:rPr>
          <w:rFonts w:ascii="Arial" w:hAnsi="Arial" w:cs="Arial"/>
          <w:b/>
          <w:lang w:eastAsia="en-US"/>
        </w:rPr>
        <w:tab/>
      </w:r>
      <w:r w:rsidRPr="00797612">
        <w:rPr>
          <w:rFonts w:ascii="Arial" w:hAnsi="Arial" w:cs="Arial"/>
          <w:b/>
          <w:lang w:eastAsia="en-US"/>
        </w:rPr>
        <w:tab/>
      </w:r>
      <w:r w:rsidRPr="00797612">
        <w:rPr>
          <w:rFonts w:ascii="Arial" w:hAnsi="Arial" w:cs="Arial"/>
          <w:b/>
          <w:lang w:eastAsia="en-US"/>
        </w:rPr>
        <w:tab/>
      </w:r>
      <w:r w:rsidRPr="00797612">
        <w:rPr>
          <w:rFonts w:ascii="Arial" w:hAnsi="Arial" w:cs="Arial"/>
          <w:b/>
          <w:lang w:eastAsia="en-US"/>
        </w:rPr>
        <w:tab/>
        <w:t>C) 12</w:t>
      </w:r>
    </w:p>
    <w:p w:rsidR="00F23BEF" w:rsidRPr="00797612" w:rsidRDefault="00F23BEF" w:rsidP="00797612">
      <w:pPr>
        <w:spacing w:after="200" w:line="276" w:lineRule="auto"/>
        <w:ind w:left="1080"/>
        <w:contextualSpacing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numPr>
          <w:ilvl w:val="0"/>
          <w:numId w:val="1"/>
        </w:numPr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 w:rsidRPr="00797612">
        <w:rPr>
          <w:rFonts w:ascii="Arial" w:hAnsi="Arial" w:cs="Arial"/>
          <w:b/>
          <w:lang w:eastAsia="en-US"/>
        </w:rPr>
        <w:t>“</w:t>
      </w:r>
      <w:r w:rsidRPr="00797612">
        <w:rPr>
          <w:rFonts w:ascii="Arial" w:hAnsi="Arial" w:cs="Arial"/>
          <w:b/>
          <w:color w:val="4F81BD"/>
          <w:lang w:eastAsia="en-US"/>
        </w:rPr>
        <w:sym w:font="Wingdings 2" w:char="F0B2"/>
      </w:r>
      <w:r w:rsidRPr="00797612">
        <w:rPr>
          <w:rFonts w:ascii="Arial" w:hAnsi="Arial" w:cs="Arial"/>
          <w:b/>
          <w:color w:val="4F81BD"/>
          <w:lang w:eastAsia="en-US"/>
        </w:rPr>
        <w:t xml:space="preserve"> </w:t>
      </w:r>
      <w:r w:rsidRPr="00797612">
        <w:rPr>
          <w:rFonts w:ascii="Arial" w:hAnsi="Arial" w:cs="Arial"/>
          <w:b/>
          <w:lang w:eastAsia="en-US"/>
        </w:rPr>
        <w:t xml:space="preserve">&lt; ( 75 ÷ 3 ) + 8 </w:t>
      </w:r>
    </w:p>
    <w:p w:rsidR="00F23BEF" w:rsidRPr="00797612" w:rsidRDefault="00F23BEF" w:rsidP="00797612">
      <w:pPr>
        <w:spacing w:after="200" w:line="276" w:lineRule="auto"/>
        <w:ind w:left="708"/>
        <w:rPr>
          <w:rFonts w:ascii="Arial" w:hAnsi="Arial" w:cs="Arial"/>
          <w:b/>
          <w:color w:val="FF0000"/>
          <w:lang w:eastAsia="en-US"/>
        </w:rPr>
      </w:pPr>
      <w:r w:rsidRPr="00797612">
        <w:rPr>
          <w:rFonts w:ascii="Arial" w:hAnsi="Arial" w:cs="Arial"/>
          <w:b/>
          <w:color w:val="FF0000"/>
          <w:lang w:eastAsia="en-US"/>
        </w:rPr>
        <w:t>ÇÖZÜM :</w:t>
      </w:r>
    </w:p>
    <w:p w:rsidR="00F23BEF" w:rsidRPr="00797612" w:rsidRDefault="00F23BEF" w:rsidP="00797612">
      <w:pPr>
        <w:spacing w:after="200" w:line="276" w:lineRule="auto"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spacing w:after="200" w:line="276" w:lineRule="auto"/>
        <w:ind w:left="720"/>
        <w:contextualSpacing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numPr>
          <w:ilvl w:val="0"/>
          <w:numId w:val="1"/>
        </w:numPr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 w:rsidRPr="00797612">
        <w:rPr>
          <w:rFonts w:ascii="Arial" w:hAnsi="Arial" w:cs="Arial"/>
          <w:b/>
          <w:lang w:eastAsia="en-US"/>
        </w:rPr>
        <w:t xml:space="preserve">“ ( 4 + 12 ) ÷ ( 8 x 3 ) = </w:t>
      </w:r>
      <w:r w:rsidRPr="00797612">
        <w:rPr>
          <w:rFonts w:ascii="Arial" w:hAnsi="Arial" w:cs="Arial"/>
          <w:b/>
          <w:color w:val="943634"/>
          <w:lang w:eastAsia="en-US"/>
        </w:rPr>
        <w:sym w:font="Wingdings 2" w:char="F0D9"/>
      </w:r>
    </w:p>
    <w:p w:rsidR="00F23BEF" w:rsidRPr="00797612" w:rsidRDefault="00F23BEF" w:rsidP="00797612">
      <w:pPr>
        <w:spacing w:after="200" w:line="276" w:lineRule="auto"/>
        <w:ind w:left="720"/>
        <w:contextualSpacing/>
        <w:rPr>
          <w:rFonts w:ascii="Arial" w:hAnsi="Arial" w:cs="Arial"/>
          <w:b/>
          <w:color w:val="FF0000"/>
          <w:lang w:eastAsia="en-US"/>
        </w:rPr>
      </w:pPr>
      <w:r w:rsidRPr="00797612">
        <w:rPr>
          <w:rFonts w:ascii="Arial" w:hAnsi="Arial" w:cs="Arial"/>
          <w:b/>
          <w:color w:val="FF0000"/>
          <w:lang w:eastAsia="en-US"/>
        </w:rPr>
        <w:t>ÇÖZÜM :</w:t>
      </w:r>
    </w:p>
    <w:p w:rsidR="00F23BEF" w:rsidRPr="00797612" w:rsidRDefault="00F23BEF" w:rsidP="00797612">
      <w:pPr>
        <w:spacing w:after="200" w:line="276" w:lineRule="auto"/>
        <w:ind w:left="708"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spacing w:after="200" w:line="276" w:lineRule="auto"/>
        <w:ind w:left="720"/>
        <w:contextualSpacing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numPr>
          <w:ilvl w:val="0"/>
          <w:numId w:val="1"/>
        </w:numPr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 w:rsidRPr="00797612">
        <w:rPr>
          <w:rFonts w:ascii="Arial" w:hAnsi="Arial" w:cs="Arial"/>
          <w:b/>
          <w:lang w:eastAsia="en-US"/>
        </w:rPr>
        <w:t>Mahallemizdeki marketçi amca 84 kg cevizi 3’er kg’lık torbalara koyuyor. Marketçi amca kaç tane torba kullanmıştır?</w:t>
      </w:r>
    </w:p>
    <w:p w:rsidR="00F23BEF" w:rsidRPr="00797612" w:rsidRDefault="00F23BEF" w:rsidP="00797612">
      <w:pPr>
        <w:spacing w:after="200" w:line="276" w:lineRule="auto"/>
        <w:ind w:left="720"/>
        <w:contextualSpacing/>
        <w:rPr>
          <w:rFonts w:ascii="Arial" w:hAnsi="Arial" w:cs="Arial"/>
          <w:b/>
          <w:color w:val="FF0000"/>
          <w:lang w:eastAsia="en-US"/>
        </w:rPr>
      </w:pPr>
      <w:r w:rsidRPr="00797612">
        <w:rPr>
          <w:rFonts w:ascii="Arial" w:hAnsi="Arial" w:cs="Arial"/>
          <w:b/>
          <w:color w:val="FF0000"/>
          <w:lang w:eastAsia="en-US"/>
        </w:rPr>
        <w:t>ÇÖZÜM :</w:t>
      </w:r>
    </w:p>
    <w:p w:rsidR="00F23BEF" w:rsidRPr="00797612" w:rsidRDefault="00F23BEF" w:rsidP="00797612">
      <w:pPr>
        <w:spacing w:after="200" w:line="276" w:lineRule="auto"/>
        <w:ind w:left="708"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spacing w:after="200" w:line="276" w:lineRule="auto"/>
        <w:ind w:left="720"/>
        <w:contextualSpacing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numPr>
          <w:ilvl w:val="0"/>
          <w:numId w:val="1"/>
        </w:numPr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 w:rsidRPr="00797612">
        <w:rPr>
          <w:rFonts w:ascii="Arial" w:hAnsi="Arial" w:cs="Arial"/>
          <w:b/>
          <w:lang w:eastAsia="en-US"/>
        </w:rPr>
        <w:t>Annem 58 yaşındadır. Benim yaşım, annemin yaşının yarısından 19 eksiktir. Annemle benim yaşlarımız toplamı kaçtır?</w:t>
      </w:r>
    </w:p>
    <w:p w:rsidR="00F23BEF" w:rsidRPr="00797612" w:rsidRDefault="00F23BEF" w:rsidP="00797612">
      <w:pPr>
        <w:spacing w:after="200" w:line="276" w:lineRule="auto"/>
        <w:ind w:left="720"/>
        <w:contextualSpacing/>
        <w:rPr>
          <w:rFonts w:ascii="Arial" w:hAnsi="Arial" w:cs="Arial"/>
          <w:b/>
          <w:color w:val="FF0000"/>
          <w:lang w:eastAsia="en-US"/>
        </w:rPr>
      </w:pPr>
      <w:r w:rsidRPr="00797612">
        <w:rPr>
          <w:rFonts w:ascii="Arial" w:hAnsi="Arial" w:cs="Arial"/>
          <w:b/>
          <w:color w:val="FF0000"/>
          <w:lang w:eastAsia="en-US"/>
        </w:rPr>
        <w:t>ÇÖZÜM :</w:t>
      </w:r>
    </w:p>
    <w:p w:rsidR="00F23BEF" w:rsidRPr="00797612" w:rsidRDefault="00F23BEF" w:rsidP="00797612">
      <w:pPr>
        <w:spacing w:after="200" w:line="276" w:lineRule="auto"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spacing w:after="200" w:line="276" w:lineRule="auto"/>
        <w:ind w:left="720"/>
        <w:contextualSpacing/>
        <w:rPr>
          <w:rFonts w:ascii="Arial" w:hAnsi="Arial" w:cs="Arial"/>
          <w:b/>
          <w:lang w:eastAsia="en-US"/>
        </w:rPr>
      </w:pPr>
    </w:p>
    <w:p w:rsidR="00F23BEF" w:rsidRPr="00797612" w:rsidRDefault="00F23BEF" w:rsidP="00797612">
      <w:pPr>
        <w:numPr>
          <w:ilvl w:val="0"/>
          <w:numId w:val="1"/>
        </w:numPr>
        <w:spacing w:after="200" w:line="276" w:lineRule="auto"/>
        <w:contextualSpacing/>
        <w:rPr>
          <w:rFonts w:ascii="Arial" w:hAnsi="Arial" w:cs="Arial"/>
          <w:b/>
          <w:lang w:eastAsia="en-US"/>
        </w:rPr>
      </w:pPr>
      <w:r w:rsidRPr="00797612">
        <w:rPr>
          <w:rFonts w:ascii="Arial" w:hAnsi="Arial" w:cs="Arial"/>
          <w:b/>
          <w:lang w:eastAsia="en-US"/>
        </w:rPr>
        <w:t>23 Nisan Ulusal Egemenlik Bayramına okulumuz 96 öğrenci ile katıldı. Öğrenciler 4’erli sıra olduklarına göre; kaç sıra oluşturdular?</w:t>
      </w:r>
    </w:p>
    <w:p w:rsidR="00F23BEF" w:rsidRDefault="00F23BEF" w:rsidP="00797612">
      <w:pPr>
        <w:ind w:firstLine="708"/>
      </w:pPr>
      <w:bookmarkStart w:id="0" w:name="_GoBack"/>
      <w:bookmarkEnd w:id="0"/>
      <w:r w:rsidRPr="00797612">
        <w:rPr>
          <w:rFonts w:ascii="Arial" w:hAnsi="Arial" w:cs="Arial"/>
          <w:b/>
          <w:color w:val="FF0000"/>
          <w:lang w:eastAsia="en-US"/>
        </w:rPr>
        <w:t>ÇÖZÜM :</w:t>
      </w:r>
    </w:p>
    <w:sectPr w:rsidR="00F23BEF" w:rsidSect="0079761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A1979"/>
    <w:multiLevelType w:val="hybridMultilevel"/>
    <w:tmpl w:val="773EFD9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5084174"/>
    <w:multiLevelType w:val="hybridMultilevel"/>
    <w:tmpl w:val="8FC4DA3E"/>
    <w:lvl w:ilvl="0" w:tplc="1584DC4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6686745E"/>
    <w:multiLevelType w:val="hybridMultilevel"/>
    <w:tmpl w:val="72F82BFE"/>
    <w:lvl w:ilvl="0" w:tplc="F118C62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F33515B"/>
    <w:multiLevelType w:val="hybridMultilevel"/>
    <w:tmpl w:val="711EF0B4"/>
    <w:lvl w:ilvl="0" w:tplc="604A58D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6FB7"/>
    <w:rsid w:val="00146FB7"/>
    <w:rsid w:val="00171470"/>
    <w:rsid w:val="002143B7"/>
    <w:rsid w:val="00491849"/>
    <w:rsid w:val="0058173F"/>
    <w:rsid w:val="00594FEF"/>
    <w:rsid w:val="00632FCB"/>
    <w:rsid w:val="006B6088"/>
    <w:rsid w:val="007949F9"/>
    <w:rsid w:val="00797612"/>
    <w:rsid w:val="008078F0"/>
    <w:rsid w:val="00837D01"/>
    <w:rsid w:val="0084168D"/>
    <w:rsid w:val="00933D01"/>
    <w:rsid w:val="00B01117"/>
    <w:rsid w:val="00BC107B"/>
    <w:rsid w:val="00E33BC8"/>
    <w:rsid w:val="00E944C9"/>
    <w:rsid w:val="00F23BEF"/>
    <w:rsid w:val="00FC7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73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817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976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7612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E944C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137</Words>
  <Characters>782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MUAMMER</dc:creator>
  <cp:keywords>www.sorubak.com</cp:keywords>
  <dc:description>www.sorubak.com</dc:description>
  <cp:lastModifiedBy>edanur</cp:lastModifiedBy>
  <cp:revision>4</cp:revision>
  <dcterms:created xsi:type="dcterms:W3CDTF">2012-05-01T19:28:00Z</dcterms:created>
  <dcterms:modified xsi:type="dcterms:W3CDTF">2013-01-26T21:10:00Z</dcterms:modified>
  <cp:category>www.sorubak.com</cp:category>
  <cp:contentType>www.sorubak.com</cp:contentType>
  <cp:contentStatus>www.sorubak.com</cp:contentStatus>
  <cp:version>www.sorubak.com</cp:version>
</cp:coreProperties>
</file>