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CE" w:rsidRPr="0063064E" w:rsidRDefault="004564CE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>Sayın Veli</w:t>
      </w:r>
      <w:r>
        <w:rPr>
          <w:rFonts w:ascii="Times New Roman" w:hAnsi="Times New Roman"/>
          <w:sz w:val="24"/>
          <w:szCs w:val="24"/>
        </w:rPr>
        <w:t>;</w:t>
      </w:r>
    </w:p>
    <w:p w:rsidR="004564CE" w:rsidRDefault="004564CE" w:rsidP="004D3CA1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116.7pt;margin-top:53.95pt;width:18.4pt;height:19.3pt;z-index:251658240"/>
        </w:pict>
      </w:r>
      <w:r>
        <w:rPr>
          <w:rFonts w:ascii="Times New Roman" w:hAnsi="Times New Roman"/>
          <w:sz w:val="24"/>
          <w:szCs w:val="24"/>
        </w:rPr>
        <w:t>18.02.2013 ………………… günü saat 11.00</w:t>
      </w:r>
      <w:r w:rsidRPr="006306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‘de okulumuz konferans salonunda</w:t>
      </w:r>
      <w:r w:rsidRPr="0063064E">
        <w:rPr>
          <w:rFonts w:ascii="Times New Roman" w:hAnsi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/>
          <w:sz w:val="24"/>
          <w:szCs w:val="24"/>
        </w:rPr>
        <w:t xml:space="preserve"> Lütfen toplantıya katılıp katılamayacağınızı işaretledikten sonra bu kağıdı öğrencimizle bana geri gönderin.</w:t>
      </w:r>
    </w:p>
    <w:p w:rsidR="004564CE" w:rsidRDefault="004564C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135.1pt;margin-top:21.75pt;width:18.4pt;height:19.3pt;z-index:251659264"/>
        </w:pict>
      </w:r>
      <w:r>
        <w:rPr>
          <w:rFonts w:ascii="Times New Roman" w:hAnsi="Times New Roman"/>
          <w:sz w:val="24"/>
          <w:szCs w:val="24"/>
        </w:rPr>
        <w:t xml:space="preserve">Toplantıya katılacağım. </w:t>
      </w:r>
    </w:p>
    <w:p w:rsidR="004564CE" w:rsidRDefault="004564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Toplantıya katılmayacağım.</w:t>
      </w:r>
    </w:p>
    <w:p w:rsidR="004564CE" w:rsidRDefault="004564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Katılmama nedenim:……..……………………..…</w:t>
      </w:r>
    </w:p>
    <w:p w:rsidR="004564CE" w:rsidRPr="0063064E" w:rsidRDefault="004564C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………………………………..……………………</w:t>
      </w:r>
    </w:p>
    <w:p w:rsidR="004564CE" w:rsidRPr="0063064E" w:rsidRDefault="004564CE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3064E">
        <w:rPr>
          <w:rFonts w:ascii="Times New Roman" w:hAnsi="Times New Roman"/>
          <w:sz w:val="24"/>
          <w:szCs w:val="24"/>
        </w:rPr>
        <w:t xml:space="preserve">                   Rukiye ŞEVİK</w:t>
      </w:r>
    </w:p>
    <w:p w:rsidR="004564CE" w:rsidRDefault="004564CE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3</w:t>
      </w:r>
      <w:r w:rsidRPr="0063064E">
        <w:rPr>
          <w:rFonts w:ascii="Times New Roman" w:hAnsi="Times New Roman"/>
          <w:sz w:val="24"/>
          <w:szCs w:val="24"/>
        </w:rPr>
        <w:t>-E Sınıf Öğretmeni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3064E">
        <w:rPr>
          <w:rFonts w:ascii="Times New Roman" w:hAnsi="Times New Roman"/>
          <w:sz w:val="24"/>
          <w:szCs w:val="24"/>
        </w:rPr>
        <w:t xml:space="preserve">                  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>Sayın Veli</w:t>
      </w:r>
      <w:r>
        <w:rPr>
          <w:rFonts w:ascii="Times New Roman" w:hAnsi="Times New Roman"/>
          <w:sz w:val="24"/>
          <w:szCs w:val="24"/>
        </w:rPr>
        <w:t>;</w:t>
      </w:r>
    </w:p>
    <w:p w:rsidR="004564CE" w:rsidRDefault="004564CE" w:rsidP="004D3CA1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116.7pt;margin-top:53.95pt;width:18.4pt;height:19.3pt;z-index:251660288"/>
        </w:pict>
      </w:r>
      <w:r>
        <w:rPr>
          <w:rFonts w:ascii="Times New Roman" w:hAnsi="Times New Roman"/>
          <w:sz w:val="24"/>
          <w:szCs w:val="24"/>
        </w:rPr>
        <w:t>18.02.2013 ……………… günü saat 11.00</w:t>
      </w:r>
      <w:r w:rsidRPr="006306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‘de okulumuz konferans salonunda</w:t>
      </w:r>
      <w:r w:rsidRPr="0063064E">
        <w:rPr>
          <w:rFonts w:ascii="Times New Roman" w:hAnsi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/>
          <w:sz w:val="24"/>
          <w:szCs w:val="24"/>
        </w:rPr>
        <w:t xml:space="preserve"> Lütfen toplantıya katılıp katılamayacağınızı işaretledikten sonra bu kağıdı öğrencimizle bana geri gönderin.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135.1pt;margin-top:21.75pt;width:18.4pt;height:19.3pt;z-index:251661312"/>
        </w:pict>
      </w:r>
      <w:r>
        <w:rPr>
          <w:rFonts w:ascii="Times New Roman" w:hAnsi="Times New Roman"/>
          <w:sz w:val="24"/>
          <w:szCs w:val="24"/>
        </w:rPr>
        <w:t xml:space="preserve">Toplantıya katılacağım. 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Toplantıya katılmayacağım.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Katılmama nedenim:……..……………………..…</w:t>
      </w: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………………………………..……………………</w:t>
      </w: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3064E">
        <w:rPr>
          <w:rFonts w:ascii="Times New Roman" w:hAnsi="Times New Roman"/>
          <w:sz w:val="24"/>
          <w:szCs w:val="24"/>
        </w:rPr>
        <w:t xml:space="preserve">                   Rukiye ŞEVİK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3</w:t>
      </w:r>
      <w:r w:rsidRPr="0063064E">
        <w:rPr>
          <w:rFonts w:ascii="Times New Roman" w:hAnsi="Times New Roman"/>
          <w:sz w:val="24"/>
          <w:szCs w:val="24"/>
        </w:rPr>
        <w:t>-E Sınıf Öğretmeni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>Sayın Veli</w:t>
      </w:r>
      <w:r>
        <w:rPr>
          <w:rFonts w:ascii="Times New Roman" w:hAnsi="Times New Roman"/>
          <w:sz w:val="24"/>
          <w:szCs w:val="24"/>
        </w:rPr>
        <w:t>;</w:t>
      </w:r>
    </w:p>
    <w:p w:rsidR="004564CE" w:rsidRDefault="004564CE" w:rsidP="004D3CA1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116.7pt;margin-top:53.95pt;width:18.4pt;height:19.3pt;z-index:251662336"/>
        </w:pict>
      </w:r>
      <w:r>
        <w:rPr>
          <w:rFonts w:ascii="Times New Roman" w:hAnsi="Times New Roman"/>
          <w:sz w:val="24"/>
          <w:szCs w:val="24"/>
        </w:rPr>
        <w:t>18.02.2013 pazartesi günü saat 11.00</w:t>
      </w:r>
      <w:r w:rsidRPr="006306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‘de okulumuz konferans salonunda</w:t>
      </w:r>
      <w:r w:rsidRPr="0063064E">
        <w:rPr>
          <w:rFonts w:ascii="Times New Roman" w:hAnsi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/>
          <w:sz w:val="24"/>
          <w:szCs w:val="24"/>
        </w:rPr>
        <w:t xml:space="preserve"> Lütfen toplantıya katılıp katılamayacağınızı işaretledikten sonra bu kağıdı öğrencimizle bana geri gönderin.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135.1pt;margin-top:21.75pt;width:18.4pt;height:19.3pt;z-index:251663360"/>
        </w:pict>
      </w:r>
      <w:r>
        <w:rPr>
          <w:rFonts w:ascii="Times New Roman" w:hAnsi="Times New Roman"/>
          <w:sz w:val="24"/>
          <w:szCs w:val="24"/>
        </w:rPr>
        <w:t xml:space="preserve">Toplantıya katılacağım. 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Toplantıya katılmayacağım.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Katılmama nedenim:……..……………………..…</w:t>
      </w: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………………………………..……………………</w:t>
      </w: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 w:rsidP="00E72B66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3064E">
        <w:rPr>
          <w:rFonts w:ascii="Times New Roman" w:hAnsi="Times New Roman"/>
          <w:sz w:val="24"/>
          <w:szCs w:val="24"/>
        </w:rPr>
        <w:t xml:space="preserve">                   Rukiye ŞEVİK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3</w:t>
      </w:r>
      <w:r w:rsidRPr="0063064E">
        <w:rPr>
          <w:rFonts w:ascii="Times New Roman" w:hAnsi="Times New Roman"/>
          <w:sz w:val="24"/>
          <w:szCs w:val="24"/>
        </w:rPr>
        <w:t>-E Sınıf Öğretmeni</w:t>
      </w: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Default="004564CE" w:rsidP="00E72B66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 w:rsidP="0093210F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>Sayın Veli</w:t>
      </w:r>
      <w:r>
        <w:rPr>
          <w:rFonts w:ascii="Times New Roman" w:hAnsi="Times New Roman"/>
          <w:sz w:val="24"/>
          <w:szCs w:val="24"/>
        </w:rPr>
        <w:t>;</w:t>
      </w:r>
    </w:p>
    <w:p w:rsidR="004564CE" w:rsidRDefault="004564CE" w:rsidP="0093210F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116.7pt;margin-top:53.95pt;width:18.4pt;height:19.3pt;z-index:251664384"/>
        </w:pict>
      </w:r>
      <w:r>
        <w:rPr>
          <w:rFonts w:ascii="Times New Roman" w:hAnsi="Times New Roman"/>
          <w:sz w:val="24"/>
          <w:szCs w:val="24"/>
        </w:rPr>
        <w:t>18.02.2013 Çarşamba günü saat 11.00</w:t>
      </w:r>
      <w:r w:rsidRPr="006306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‘de okulumuz konferans salonunda</w:t>
      </w:r>
      <w:r w:rsidRPr="0063064E">
        <w:rPr>
          <w:rFonts w:ascii="Times New Roman" w:hAnsi="Times New Roman"/>
          <w:sz w:val="24"/>
          <w:szCs w:val="24"/>
        </w:rPr>
        <w:t xml:space="preserve"> yapacağım veli toplantısına katılmanızı önemle rica ederim.</w:t>
      </w:r>
      <w:r>
        <w:rPr>
          <w:rFonts w:ascii="Times New Roman" w:hAnsi="Times New Roman"/>
          <w:sz w:val="24"/>
          <w:szCs w:val="24"/>
        </w:rPr>
        <w:t xml:space="preserve"> Lütfen toplantıya katılıp katılamayacağınızı işaretledikten sonra bu kağıdı öğrencimizle bana geri gönderin.</w:t>
      </w:r>
    </w:p>
    <w:p w:rsidR="004564CE" w:rsidRDefault="004564CE" w:rsidP="0093210F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3" style="position:absolute;margin-left:135.1pt;margin-top:21.75pt;width:18.4pt;height:19.3pt;z-index:251665408"/>
        </w:pict>
      </w:r>
      <w:r>
        <w:rPr>
          <w:rFonts w:ascii="Times New Roman" w:hAnsi="Times New Roman"/>
          <w:sz w:val="24"/>
          <w:szCs w:val="24"/>
        </w:rPr>
        <w:t xml:space="preserve">Toplantıya katılacağım. </w:t>
      </w:r>
    </w:p>
    <w:p w:rsidR="004564CE" w:rsidRDefault="004564CE" w:rsidP="009321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Toplantıya katılmayacağım.</w:t>
      </w:r>
    </w:p>
    <w:p w:rsidR="004564CE" w:rsidRDefault="004564CE" w:rsidP="009321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Katılmama nedenim:……..……………………..…</w:t>
      </w:r>
    </w:p>
    <w:p w:rsidR="004564CE" w:rsidRPr="0063064E" w:rsidRDefault="004564CE" w:rsidP="009321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………………………………..……………………</w:t>
      </w:r>
    </w:p>
    <w:p w:rsidR="004564CE" w:rsidRPr="0063064E" w:rsidRDefault="004564CE" w:rsidP="0093210F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 w:rsidP="0093210F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3064E">
        <w:rPr>
          <w:rFonts w:ascii="Times New Roman" w:hAnsi="Times New Roman"/>
          <w:sz w:val="24"/>
          <w:szCs w:val="24"/>
        </w:rPr>
        <w:t xml:space="preserve">                   Rukiye ŞEVİK</w:t>
      </w:r>
    </w:p>
    <w:p w:rsidR="004564CE" w:rsidRDefault="004564CE" w:rsidP="0093210F">
      <w:pPr>
        <w:rPr>
          <w:rFonts w:ascii="Times New Roman" w:hAnsi="Times New Roman"/>
          <w:sz w:val="24"/>
          <w:szCs w:val="24"/>
        </w:rPr>
      </w:pPr>
      <w:r w:rsidRPr="006306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3</w:t>
      </w:r>
      <w:r w:rsidRPr="0063064E">
        <w:rPr>
          <w:rFonts w:ascii="Times New Roman" w:hAnsi="Times New Roman"/>
          <w:sz w:val="24"/>
          <w:szCs w:val="24"/>
        </w:rPr>
        <w:t>-E Sınıf Öğretmeni</w:t>
      </w:r>
    </w:p>
    <w:p w:rsidR="004564CE" w:rsidRDefault="004564CE" w:rsidP="0093210F">
      <w:pPr>
        <w:rPr>
          <w:rFonts w:ascii="Times New Roman" w:hAnsi="Times New Roman"/>
          <w:sz w:val="24"/>
          <w:szCs w:val="24"/>
        </w:rPr>
      </w:pPr>
    </w:p>
    <w:p w:rsidR="004564CE" w:rsidRDefault="004564CE">
      <w:pPr>
        <w:rPr>
          <w:rFonts w:ascii="Times New Roman" w:hAnsi="Times New Roman"/>
          <w:sz w:val="24"/>
          <w:szCs w:val="24"/>
        </w:rPr>
      </w:pPr>
    </w:p>
    <w:p w:rsidR="004564CE" w:rsidRPr="0063064E" w:rsidRDefault="004564CE">
      <w:pPr>
        <w:rPr>
          <w:rFonts w:ascii="Times New Roman" w:hAnsi="Times New Roman"/>
          <w:sz w:val="24"/>
          <w:szCs w:val="24"/>
        </w:rPr>
      </w:pPr>
    </w:p>
    <w:sectPr w:rsidR="004564CE" w:rsidRPr="0063064E" w:rsidSect="00F97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64E"/>
    <w:rsid w:val="00257935"/>
    <w:rsid w:val="0027664D"/>
    <w:rsid w:val="003E00C8"/>
    <w:rsid w:val="00437087"/>
    <w:rsid w:val="004564CE"/>
    <w:rsid w:val="004D3CA1"/>
    <w:rsid w:val="0063064E"/>
    <w:rsid w:val="00744530"/>
    <w:rsid w:val="007E79B8"/>
    <w:rsid w:val="008C28FB"/>
    <w:rsid w:val="0093210F"/>
    <w:rsid w:val="00C630B7"/>
    <w:rsid w:val="00CB24DF"/>
    <w:rsid w:val="00CE4601"/>
    <w:rsid w:val="00D806DB"/>
    <w:rsid w:val="00D9228D"/>
    <w:rsid w:val="00E72B66"/>
    <w:rsid w:val="00F03923"/>
    <w:rsid w:val="00F9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0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63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3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2</Pages>
  <Words>388</Words>
  <Characters>2213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Ersin Kaynak</cp:lastModifiedBy>
  <cp:revision>10</cp:revision>
  <cp:lastPrinted>2012-02-09T11:52:00Z</cp:lastPrinted>
  <dcterms:created xsi:type="dcterms:W3CDTF">2011-02-17T11:13:00Z</dcterms:created>
  <dcterms:modified xsi:type="dcterms:W3CDTF">2013-02-04T07:43:00Z</dcterms:modified>
</cp:coreProperties>
</file>