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24" w:rsidRPr="001455B2" w:rsidRDefault="00B07F24" w:rsidP="001455B2">
      <w:pPr>
        <w:jc w:val="center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okulweb.meb.gov.tr/34/18/253790/images/istiklalyibo.png" style="position:absolute;left:0;text-align:left;margin-left:367.35pt;margin-top:-23.15pt;width:72.35pt;height:1in;z-index:251658752;visibility:visible">
            <v:imagedata r:id="rId4" o:title=""/>
          </v:shape>
        </w:pict>
      </w:r>
      <w:r>
        <w:rPr>
          <w:noProof/>
          <w:lang w:eastAsia="tr-TR"/>
        </w:rPr>
        <w:pict>
          <v:shape id="Resim 682" o:spid="_x0000_s1027" type="#_x0000_t75" alt="http://okulweb.meb.gov.tr/34/18/253790/images/istiklalyibo.png" style="position:absolute;left:0;text-align:left;margin-left:6.4pt;margin-top:-23.15pt;width:72.35pt;height:1in;z-index:251657728;visibility:visible">
            <v:imagedata r:id="rId4" o:title=""/>
          </v:shape>
        </w:pict>
      </w:r>
      <w:hyperlink r:id="rId5" w:history="1">
        <w:r>
          <w:rPr>
            <w:rStyle w:val="Hyperlink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  <w:r w:rsidRPr="001455B2">
        <w:rPr>
          <w:rFonts w:ascii="Times New Roman" w:hAnsi="Times New Roman"/>
        </w:rPr>
        <w:t>OKULU</w:t>
      </w:r>
    </w:p>
    <w:p w:rsidR="00B07F24" w:rsidRPr="001455B2" w:rsidRDefault="00B07F24" w:rsidP="001455B2">
      <w:pPr>
        <w:jc w:val="center"/>
        <w:rPr>
          <w:rFonts w:ascii="Times New Roman" w:hAnsi="Times New Roman"/>
        </w:rPr>
      </w:pPr>
      <w:r w:rsidRPr="001455B2">
        <w:rPr>
          <w:rFonts w:ascii="Times New Roman" w:hAnsi="Times New Roman"/>
        </w:rPr>
        <w:t>3-C SINIFI HAYAT BİLGİSİ DERSİ PROJE ÖDEVİ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5673"/>
      </w:tblGrid>
      <w:tr w:rsidR="00B07F24" w:rsidRPr="00234CFA" w:rsidTr="00234CFA">
        <w:trPr>
          <w:trHeight w:val="709"/>
        </w:trPr>
        <w:tc>
          <w:tcPr>
            <w:tcW w:w="9183" w:type="dxa"/>
            <w:gridSpan w:val="2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ÜLKEMİZDEKİ COĞRAFİ BÖLGELERİ TANIYALIM</w:t>
            </w:r>
          </w:p>
        </w:tc>
      </w:tr>
      <w:tr w:rsidR="00B07F24" w:rsidRPr="00234CFA" w:rsidTr="00234CFA">
        <w:trPr>
          <w:trHeight w:val="655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Bölgenin Adı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655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Bulunan İllerin Adları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655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Bulunan Denizler(Varsa)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702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Bulunan Göller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702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Bulunan Dağlar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702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Bulunan Akarsular(Dereler)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702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Yetişen Meyve Ve Sebzeler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702"/>
        </w:trPr>
        <w:tc>
          <w:tcPr>
            <w:tcW w:w="3510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r w:rsidRPr="00234CFA">
              <w:rPr>
                <w:rFonts w:ascii="Times New Roman" w:hAnsi="Times New Roman"/>
              </w:rPr>
              <w:t>Bölgede Yetiştirilen Hayvanlar</w:t>
            </w:r>
          </w:p>
        </w:tc>
        <w:tc>
          <w:tcPr>
            <w:tcW w:w="5673" w:type="dxa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7F24" w:rsidRPr="00234CFA" w:rsidTr="00234CFA">
        <w:trPr>
          <w:trHeight w:val="5706"/>
        </w:trPr>
        <w:tc>
          <w:tcPr>
            <w:tcW w:w="9183" w:type="dxa"/>
            <w:gridSpan w:val="2"/>
            <w:vAlign w:val="center"/>
          </w:tcPr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noProof/>
                <w:lang w:eastAsia="tr-TR"/>
              </w:rPr>
              <w:pict>
                <v:shape id="il_fi" o:spid="_x0000_s1028" type="#_x0000_t75" alt="http://www.5000cografyasorusu.com/site/galeri/71e0954b407aadcfbe4ed13093936b55.jpg" style="position:absolute;left:0;text-align:left;margin-left:1.2pt;margin-top:.7pt;width:451.95pt;height:324.45pt;z-index:251656704;visibility:visible;mso-position-horizontal-relative:text;mso-position-vertical-relative:text">
                  <v:imagedata r:id="rId6" o:title=""/>
                </v:shape>
              </w:pict>
            </w: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F24" w:rsidRPr="00234CFA" w:rsidRDefault="00B07F24" w:rsidP="00234CFA">
            <w:pPr>
              <w:spacing w:after="0" w:line="240" w:lineRule="auto"/>
              <w:rPr>
                <w:rFonts w:ascii="Times New Roman" w:hAnsi="Times New Roman"/>
              </w:rPr>
            </w:pPr>
            <w:hyperlink r:id="rId7" w:history="1">
              <w:r>
                <w:rPr>
                  <w:rStyle w:val="Hyperlink"/>
                  <w:b/>
                  <w:sz w:val="18"/>
                </w:rPr>
                <w:t>www.sorubak.com</w:t>
              </w:r>
            </w:hyperlink>
          </w:p>
        </w:tc>
      </w:tr>
    </w:tbl>
    <w:p w:rsidR="00B07F24" w:rsidRPr="001455B2" w:rsidRDefault="00B07F24" w:rsidP="001455B2">
      <w:pPr>
        <w:jc w:val="center"/>
        <w:rPr>
          <w:rFonts w:ascii="Times New Roman" w:hAnsi="Times New Roman"/>
        </w:rPr>
      </w:pPr>
    </w:p>
    <w:sectPr w:rsidR="00B07F24" w:rsidRPr="001455B2" w:rsidSect="009645D6">
      <w:pgSz w:w="11906" w:h="16838"/>
      <w:pgMar w:top="1417" w:right="1417" w:bottom="1417" w:left="1417" w:header="708" w:footer="708" w:gutter="0"/>
      <w:pgBorders w:offsetFrom="page">
        <w:top w:val="creaturesInsects" w:sz="30" w:space="24" w:color="auto"/>
        <w:left w:val="creaturesInsects" w:sz="30" w:space="24" w:color="auto"/>
        <w:bottom w:val="creaturesInsects" w:sz="30" w:space="24" w:color="auto"/>
        <w:right w:val="creaturesInsect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55B2"/>
    <w:rsid w:val="001455B2"/>
    <w:rsid w:val="001C00F6"/>
    <w:rsid w:val="00234CFA"/>
    <w:rsid w:val="005D0F0F"/>
    <w:rsid w:val="008C2257"/>
    <w:rsid w:val="009645D6"/>
    <w:rsid w:val="00B07F24"/>
    <w:rsid w:val="00D95E1A"/>
    <w:rsid w:val="00E37972"/>
    <w:rsid w:val="00F9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F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455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45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C00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6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6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73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2</Pages>
  <Words>70</Words>
  <Characters>400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Ersin Kaynak</cp:lastModifiedBy>
  <cp:revision>4</cp:revision>
  <cp:lastPrinted>2012-04-06T07:27:00Z</cp:lastPrinted>
  <dcterms:created xsi:type="dcterms:W3CDTF">2012-04-06T07:01:00Z</dcterms:created>
  <dcterms:modified xsi:type="dcterms:W3CDTF">2013-02-04T09:05:00Z</dcterms:modified>
  <cp:category>www.sorubak.com</cp:category>
  <cp:version>www.sorubak.com</cp:version>
</cp:coreProperties>
</file>