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Default Extension="gif" ContentType="image/gif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BDF" w:rsidRPr="00B634D6" w:rsidRDefault="008D0BDF" w:rsidP="00B634D6">
      <w:pPr>
        <w:pStyle w:val="NoSpacing"/>
      </w:pPr>
    </w:p>
    <w:p w:rsidR="008D0BDF" w:rsidRDefault="008D0BDF" w:rsidP="00EA5483">
      <w:pPr>
        <w:pStyle w:val="NoSpacing"/>
        <w:jc w:val="center"/>
        <w:rPr>
          <w:rFonts w:ascii="Cambria" w:hAnsi="Cambria"/>
          <w:sz w:val="72"/>
          <w:szCs w:val="72"/>
        </w:rPr>
      </w:pPr>
      <w:r>
        <w:rPr>
          <w:rFonts w:ascii="Cambria" w:hAnsi="Cambria"/>
          <w:sz w:val="72"/>
          <w:szCs w:val="72"/>
        </w:rPr>
        <w:t>3</w:t>
      </w:r>
      <w:r w:rsidRPr="00C44157">
        <w:rPr>
          <w:rFonts w:ascii="Cambria" w:hAnsi="Cambria"/>
          <w:sz w:val="72"/>
          <w:szCs w:val="72"/>
        </w:rPr>
        <w:t xml:space="preserve">. SINIFLAR </w:t>
      </w:r>
    </w:p>
    <w:p w:rsidR="008D0BDF" w:rsidRDefault="008D0BDF" w:rsidP="00EA5483">
      <w:pPr>
        <w:pStyle w:val="NoSpacing"/>
        <w:jc w:val="center"/>
        <w:rPr>
          <w:rFonts w:ascii="Cambria" w:hAnsi="Cambria"/>
          <w:sz w:val="72"/>
          <w:szCs w:val="72"/>
        </w:rPr>
      </w:pPr>
    </w:p>
    <w:p w:rsidR="008D0BDF" w:rsidRDefault="008D0BDF" w:rsidP="005212B6">
      <w:pPr>
        <w:pStyle w:val="NoSpacing"/>
        <w:jc w:val="center"/>
        <w:rPr>
          <w:rFonts w:ascii="Cambria" w:hAnsi="Cambria"/>
          <w:sz w:val="72"/>
          <w:szCs w:val="72"/>
        </w:rPr>
      </w:pPr>
      <w:r>
        <w:rPr>
          <w:rFonts w:ascii="Cambria" w:hAnsi="Cambria"/>
          <w:sz w:val="72"/>
          <w:szCs w:val="72"/>
        </w:rPr>
        <w:t>2</w:t>
      </w:r>
      <w:r w:rsidRPr="00C44157">
        <w:rPr>
          <w:rFonts w:ascii="Cambria" w:hAnsi="Cambria"/>
          <w:sz w:val="72"/>
          <w:szCs w:val="72"/>
        </w:rPr>
        <w:t>. SEVİYE BELİRLEME SINAVI</w:t>
      </w:r>
    </w:p>
    <w:p w:rsidR="008D0BDF" w:rsidRPr="005212B6" w:rsidRDefault="008D0BDF" w:rsidP="005212B6">
      <w:pPr>
        <w:pStyle w:val="NoSpacing"/>
        <w:jc w:val="center"/>
        <w:rPr>
          <w:rFonts w:ascii="Cambria" w:hAnsi="Cambria"/>
          <w:sz w:val="52"/>
          <w:szCs w:val="52"/>
        </w:rPr>
      </w:pPr>
      <w:r w:rsidRPr="005212B6">
        <w:rPr>
          <w:rFonts w:ascii="Cambria" w:hAnsi="Cambria"/>
          <w:sz w:val="52"/>
          <w:szCs w:val="52"/>
        </w:rPr>
        <w:t>(Matematik</w:t>
      </w:r>
      <w:r>
        <w:rPr>
          <w:rFonts w:ascii="Cambria" w:hAnsi="Cambria"/>
          <w:sz w:val="52"/>
          <w:szCs w:val="52"/>
        </w:rPr>
        <w:t>:</w:t>
      </w:r>
      <w:r w:rsidRPr="005212B6">
        <w:rPr>
          <w:rFonts w:ascii="Cambria" w:hAnsi="Cambria"/>
          <w:sz w:val="52"/>
          <w:szCs w:val="52"/>
        </w:rPr>
        <w:t xml:space="preserve"> Tuna ve MEB Yayınları için)</w:t>
      </w:r>
    </w:p>
    <w:p w:rsidR="008D0BDF" w:rsidRDefault="008D0BDF" w:rsidP="00EA5483">
      <w:pPr>
        <w:pStyle w:val="NoSpacing"/>
      </w:pPr>
    </w:p>
    <w:p w:rsidR="008D0BDF" w:rsidRDefault="008D0BDF" w:rsidP="00EA5483">
      <w:pPr>
        <w:pStyle w:val="NoSpacing"/>
        <w:jc w:val="center"/>
        <w:rPr>
          <w:rFonts w:ascii="Cambria" w:hAnsi="Cambria"/>
          <w:sz w:val="72"/>
          <w:szCs w:val="72"/>
        </w:rPr>
      </w:pPr>
    </w:p>
    <w:p w:rsidR="008D0BDF" w:rsidRDefault="008D0BDF" w:rsidP="00EA5483">
      <w:pPr>
        <w:pStyle w:val="NoSpacing"/>
        <w:ind w:left="2124" w:firstLine="708"/>
        <w:rPr>
          <w:rFonts w:ascii="Cambria" w:hAnsi="Cambria"/>
          <w:sz w:val="48"/>
          <w:szCs w:val="48"/>
        </w:rPr>
      </w:pPr>
      <w:r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318.75pt;margin-top:13.1pt;width:55.5pt;height:68.25pt;z-index:251644416" fillcolor="black">
            <v:shadow color="#868686"/>
            <v:textpath style="font-family:&quot;Century Gothic&quot;;font-weight:bold;v-text-kern:t" trim="t" fitpath="t" string="A"/>
          </v:shape>
        </w:pict>
      </w:r>
      <w:r>
        <w:rPr>
          <w:noProof/>
          <w:lang w:eastAsia="tr-TR"/>
        </w:rPr>
        <w:pict>
          <v:oval id="_x0000_s1027" style="position:absolute;left:0;text-align:left;margin-left:298.5pt;margin-top:.65pt;width:98.25pt;height:96.25pt;z-index:251643392" strokeweight="5pt">
            <v:textbox style="mso-next-textbox:#_x0000_s1027">
              <w:txbxContent>
                <w:p w:rsidR="008D0BDF" w:rsidRPr="00C44157" w:rsidRDefault="008D0BDF" w:rsidP="00EA5483">
                  <w:pPr>
                    <w:pStyle w:val="NoSpacing"/>
                    <w:jc w:val="center"/>
                    <w:rPr>
                      <w:b/>
                      <w:sz w:val="130"/>
                      <w:szCs w:val="130"/>
                    </w:rPr>
                  </w:pPr>
                </w:p>
              </w:txbxContent>
            </v:textbox>
          </v:oval>
        </w:pict>
      </w:r>
    </w:p>
    <w:p w:rsidR="008D0BDF" w:rsidRPr="00C44157" w:rsidRDefault="008D0BDF" w:rsidP="00EA5483">
      <w:pPr>
        <w:pStyle w:val="NoSpacing"/>
        <w:ind w:left="2124" w:firstLine="708"/>
        <w:rPr>
          <w:rFonts w:ascii="Cambria" w:hAnsi="Cambria"/>
          <w:sz w:val="48"/>
          <w:szCs w:val="48"/>
        </w:rPr>
      </w:pPr>
      <w:r w:rsidRPr="00C44157">
        <w:rPr>
          <w:rFonts w:ascii="Cambria" w:hAnsi="Cambria"/>
          <w:sz w:val="48"/>
          <w:szCs w:val="48"/>
        </w:rPr>
        <w:t xml:space="preserve">Kitapçık Türü: </w:t>
      </w:r>
    </w:p>
    <w:p w:rsidR="008D0BDF" w:rsidRDefault="008D0BDF" w:rsidP="00EA5483">
      <w:pPr>
        <w:pStyle w:val="NoSpacing"/>
      </w:pPr>
    </w:p>
    <w:p w:rsidR="008D0BDF" w:rsidRDefault="008D0BDF" w:rsidP="00EA5483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  <w:r>
        <w:rPr>
          <w:noProof/>
          <w:lang w:eastAsia="tr-TR"/>
        </w:rPr>
        <w:pict>
          <v:roundrect id="_x0000_s1028" style="position:absolute;margin-left:-3pt;margin-top:2.35pt;width:543pt;height:145.5pt;z-index:251619840" arcsize="10923f">
            <v:textbox style="mso-next-textbox:#_x0000_s1028">
              <w:txbxContent>
                <w:p w:rsidR="008D0BDF" w:rsidRPr="00926EC4" w:rsidRDefault="008D0BDF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Adı Soyadı</w:t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8D0BDF" w:rsidRPr="00926EC4" w:rsidRDefault="008D0BDF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Numarası</w:t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8D0BDF" w:rsidRPr="00926EC4" w:rsidRDefault="008D0BDF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Sınıfı / Şubesi</w:t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8D0BDF" w:rsidRPr="00926EC4" w:rsidRDefault="008D0BDF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Okulu</w:t>
                  </w:r>
                  <w:r w:rsidRPr="00926EC4">
                    <w:rPr>
                      <w:sz w:val="24"/>
                      <w:szCs w:val="24"/>
                    </w:rPr>
                    <w:tab/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8D0BDF" w:rsidRPr="00926EC4" w:rsidRDefault="008D0BDF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İl / İlçe</w:t>
                  </w:r>
                  <w:r w:rsidRPr="00926EC4">
                    <w:rPr>
                      <w:sz w:val="24"/>
                      <w:szCs w:val="24"/>
                    </w:rPr>
                    <w:tab/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8D0BDF" w:rsidRPr="00926EC4" w:rsidRDefault="008D0BDF" w:rsidP="00F62608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  <w:r w:rsidRPr="00B634D6">
        <w:tab/>
      </w: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  <w:sectPr w:rsidR="008D0BDF" w:rsidRPr="00B634D6" w:rsidSect="00F62608">
          <w:pgSz w:w="11906" w:h="16838"/>
          <w:pgMar w:top="720" w:right="720" w:bottom="720" w:left="720" w:header="283" w:footer="283" w:gutter="0"/>
          <w:cols w:sep="1" w:space="709"/>
          <w:docGrid w:linePitch="360"/>
        </w:sectPr>
      </w:pPr>
    </w:p>
    <w:p w:rsidR="008D0BDF" w:rsidRPr="00B634D6" w:rsidRDefault="008D0BDF" w:rsidP="00B634D6">
      <w:pPr>
        <w:pStyle w:val="NoSpacing"/>
      </w:pPr>
      <w:r>
        <w:rPr>
          <w:noProof/>
          <w:lang w:eastAsia="tr-TR"/>
        </w:rPr>
      </w:r>
      <w:r>
        <w:pict>
          <v:rect id="_x0000_s1029" style="width:224.5pt;height:80.5pt;mso-wrap-distance-left:18pt;mso-wrap-distance-top:7.2pt;mso-wrap-distance-right:7.2pt;mso-wrap-distance-bottom:7.2pt;mso-position-horizontal-relative:char;mso-position-vertical-relative:line;v-text-anchor:middle" o:allowincell="f" stroked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029" inset="16.56pt,7.2pt,16.56pt,7.2pt">
              <w:txbxContent>
                <w:p w:rsidR="008D0BDF" w:rsidRPr="00C535C7" w:rsidRDefault="008D0BDF" w:rsidP="00375366">
                  <w:pPr>
                    <w:pStyle w:val="NoSpacing"/>
                    <w:shd w:val="clear" w:color="auto" w:fill="C6D9F1"/>
                    <w:rPr>
                      <w:b/>
                      <w:color w:val="FFFFFF"/>
                      <w:szCs w:val="26"/>
                    </w:rPr>
                  </w:pPr>
                  <w:r w:rsidRPr="00C535C7">
                    <w:rPr>
                      <w:b/>
                      <w:szCs w:val="26"/>
                    </w:rPr>
                    <w:t xml:space="preserve">Bu bölümde </w:t>
                  </w:r>
                  <w:r>
                    <w:rPr>
                      <w:b/>
                      <w:szCs w:val="26"/>
                    </w:rPr>
                    <w:t>Türkçe</w:t>
                  </w:r>
                  <w:r w:rsidRPr="00C535C7">
                    <w:rPr>
                      <w:b/>
                      <w:szCs w:val="26"/>
                    </w:rPr>
                    <w:t xml:space="preserve"> dersinden 15 soru sorulmuştur. Bu soruları formda </w:t>
                  </w:r>
                  <w:r>
                    <w:rPr>
                      <w:b/>
                      <w:szCs w:val="26"/>
                    </w:rPr>
                    <w:t>Türkçe</w:t>
                  </w:r>
                  <w:r w:rsidRPr="00C535C7">
                    <w:rPr>
                      <w:b/>
                      <w:szCs w:val="26"/>
                    </w:rPr>
                    <w:t xml:space="preserve"> bölümüne işaretlemelisin.</w:t>
                  </w:r>
                </w:p>
              </w:txbxContent>
            </v:textbox>
            <w10:anchorlock/>
          </v:rect>
        </w:pict>
      </w:r>
    </w:p>
    <w:p w:rsidR="008D0BDF" w:rsidRPr="00B634D6" w:rsidRDefault="008D0BDF" w:rsidP="00B634D6">
      <w:pPr>
        <w:pStyle w:val="NoSpacing"/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2" o:spid="_x0000_s1030" type="#_x0000_t62" style="position:absolute;margin-left:166.7pt;margin-top:13.85pt;width:90.25pt;height:102.75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" adj="4775,24682">
            <v:textbox>
              <w:txbxContent>
                <w:p w:rsidR="008D0BDF" w:rsidRPr="00ED169E" w:rsidRDefault="008D0BDF" w:rsidP="00B634D6">
                  <w:pPr>
                    <w:pStyle w:val="NoSpacing"/>
                    <w:rPr>
                      <w:b/>
                      <w:sz w:val="22"/>
                    </w:rPr>
                  </w:pPr>
                  <w:r w:rsidRPr="00ED169E">
                    <w:rPr>
                      <w:b/>
                      <w:sz w:val="22"/>
                    </w:rPr>
                    <w:t>Bugün müzik dersinde Öğretmen Marşı'nı öğrendik.</w:t>
                  </w:r>
                  <w:r w:rsidRPr="00ED169E">
                    <w:rPr>
                      <w:b/>
                    </w:rPr>
                    <w:br/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utoShape 4" o:spid="_x0000_s1031" type="#_x0000_t62" style="position:absolute;margin-left:76.25pt;margin-top:4pt;width:90.45pt;height:117.75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" adj="9158,22801">
            <v:textbox>
              <w:txbxContent>
                <w:p w:rsidR="008D0BDF" w:rsidRPr="00ED169E" w:rsidRDefault="008D0BDF" w:rsidP="00B634D6">
                  <w:pPr>
                    <w:pStyle w:val="NoSpacing"/>
                    <w:rPr>
                      <w:b/>
                      <w:sz w:val="22"/>
                    </w:rPr>
                  </w:pPr>
                  <w:r w:rsidRPr="00ED169E">
                    <w:rPr>
                      <w:b/>
                      <w:sz w:val="22"/>
                    </w:rPr>
                    <w:t>Dünya kadar kıyafetin</w:t>
                  </w:r>
                  <w:r w:rsidRPr="00ED169E">
                    <w:rPr>
                      <w:b/>
                    </w:rPr>
                    <w:t xml:space="preserve"> </w:t>
                  </w:r>
                  <w:r w:rsidRPr="00ED169E">
                    <w:rPr>
                      <w:b/>
                      <w:sz w:val="22"/>
                    </w:rPr>
                    <w:t>var, hala kıyafet</w:t>
                  </w:r>
                  <w:r w:rsidRPr="00ED169E">
                    <w:rPr>
                      <w:b/>
                    </w:rPr>
                    <w:t xml:space="preserve"> </w:t>
                  </w:r>
                  <w:r w:rsidRPr="00ED169E">
                    <w:rPr>
                      <w:b/>
                      <w:sz w:val="22"/>
                    </w:rPr>
                    <w:t>almak istiyorsun.</w:t>
                  </w:r>
                </w:p>
              </w:txbxContent>
            </v:textbox>
          </v:shape>
        </w:pict>
      </w:r>
      <w:r w:rsidRPr="00B634D6">
        <w:t xml:space="preserve">       </w:t>
      </w:r>
    </w:p>
    <w:p w:rsidR="008D0BDF" w:rsidRPr="00B634D6" w:rsidRDefault="008D0BDF" w:rsidP="00B634D6">
      <w:pPr>
        <w:pStyle w:val="NoSpacing"/>
      </w:pPr>
      <w:r>
        <w:rPr>
          <w:noProof/>
          <w:lang w:eastAsia="tr-TR"/>
        </w:rPr>
        <w:pict>
          <v:shape id="AutoShape 3" o:spid="_x0000_s1032" type="#_x0000_t62" style="position:absolute;margin-left:-27.75pt;margin-top:1.8pt;width:95.25pt;height:88.5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" adj="20805,25174">
            <v:textbox>
              <w:txbxContent>
                <w:p w:rsidR="008D0BDF" w:rsidRPr="00B634D6" w:rsidRDefault="008D0BDF" w:rsidP="00B634D6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B634D6">
                    <w:rPr>
                      <w:b/>
                    </w:rPr>
                    <w:t>Bizim apartmana taşınmanıza  çok sevindim</w:t>
                  </w:r>
                  <w:r w:rsidRPr="00B634D6">
                    <w:rPr>
                      <w:rFonts w:ascii="Century Gothic" w:hAnsi="Century Gothic"/>
                    </w:rPr>
                    <w:t>.</w:t>
                  </w:r>
                </w:p>
              </w:txbxContent>
            </v:textbox>
          </v:shape>
        </w:pict>
      </w: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79" o:spid="_x0000_s1033" type="#_x0000_t75" alt="children-coloring-page" style="position:absolute;margin-left:39pt;margin-top:1.75pt;width:172.5pt;height:87pt;z-index:251620864;visibility:visible">
            <v:imagedata r:id="rId7" o:title=""/>
          </v:shape>
        </w:pict>
      </w: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34" type="#_x0000_t202" style="position:absolute;margin-left:152.75pt;margin-top:4.35pt;width:78.75pt;height:27.35pt;z-index:25162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" strokecolor="white">
            <v:textbox>
              <w:txbxContent>
                <w:p w:rsidR="008D0BDF" w:rsidRPr="00C36C26" w:rsidRDefault="008D0BDF" w:rsidP="00B634D6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t>Özgür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7" o:spid="_x0000_s1035" type="#_x0000_t202" style="position:absolute;margin-left:80.75pt;margin-top:12.05pt;width:78.75pt;height:19.65pt;z-index:251625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" strokecolor="white">
            <v:textbox>
              <w:txbxContent>
                <w:p w:rsidR="008D0BDF" w:rsidRPr="00C36C26" w:rsidRDefault="008D0BDF" w:rsidP="00B634D6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t>Mustafa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Text Box 8" o:spid="_x0000_s1036" type="#_x0000_t202" style="position:absolute;margin-left:9.25pt;margin-top:12.05pt;width:78.75pt;height:19.65pt;z-index:251624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" strokecolor="white">
            <v:textbox>
              <w:txbxContent>
                <w:p w:rsidR="008D0BDF" w:rsidRPr="00C36C26" w:rsidRDefault="008D0BDF" w:rsidP="00B634D6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t>Rabia</w:t>
                  </w:r>
                </w:p>
              </w:txbxContent>
            </v:textbox>
          </v:shape>
        </w:pict>
      </w: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  <w:rPr>
          <w:b/>
        </w:rPr>
      </w:pPr>
      <w:r w:rsidRPr="00B634D6">
        <w:rPr>
          <w:b/>
        </w:rPr>
        <w:t xml:space="preserve">1) Yukarıdaki öğrencilerden hangisi </w:t>
      </w:r>
      <w:r w:rsidRPr="002A387D">
        <w:rPr>
          <w:b/>
          <w:u w:val="single"/>
        </w:rPr>
        <w:t>abartılı bir cümle</w:t>
      </w:r>
      <w:r w:rsidRPr="00B634D6">
        <w:rPr>
          <w:b/>
        </w:rPr>
        <w:t xml:space="preserve"> kurmuştur? </w:t>
      </w:r>
    </w:p>
    <w:p w:rsidR="008D0BDF" w:rsidRPr="00B634D6" w:rsidRDefault="008D0BDF" w:rsidP="00B634D6">
      <w:pPr>
        <w:pStyle w:val="NoSpacing"/>
      </w:pPr>
    </w:p>
    <w:p w:rsidR="008D0BDF" w:rsidRPr="00B634D6" w:rsidRDefault="008D0BDF" w:rsidP="00B634D6">
      <w:pPr>
        <w:pStyle w:val="NoSpacing"/>
      </w:pPr>
      <w:r w:rsidRPr="00AA031F">
        <w:rPr>
          <w:b/>
        </w:rPr>
        <w:t>A)</w:t>
      </w:r>
      <w:r w:rsidRPr="00B634D6">
        <w:t xml:space="preserve">  Mustafa      </w:t>
      </w:r>
      <w:r w:rsidRPr="00AA031F">
        <w:rPr>
          <w:b/>
        </w:rPr>
        <w:t>B)</w:t>
      </w:r>
      <w:r w:rsidRPr="00B634D6">
        <w:t xml:space="preserve">   Özgür     </w:t>
      </w:r>
      <w:r w:rsidRPr="00AA031F">
        <w:rPr>
          <w:b/>
        </w:rPr>
        <w:t>C)</w:t>
      </w:r>
      <w:r w:rsidRPr="00B634D6">
        <w:t xml:space="preserve">   Rabia</w:t>
      </w:r>
    </w:p>
    <w:p w:rsidR="008D0BDF" w:rsidRDefault="008D0BDF" w:rsidP="00B634D6">
      <w:pPr>
        <w:pStyle w:val="NoSpacing"/>
      </w:pPr>
    </w:p>
    <w:p w:rsidR="008D0BDF" w:rsidRPr="007F6999" w:rsidRDefault="008D0BDF" w:rsidP="00C52F5E">
      <w:pPr>
        <w:rPr>
          <w:rFonts w:ascii="Century Gothic" w:hAnsi="Century Gothic"/>
          <w:b/>
          <w:sz w:val="24"/>
          <w:szCs w:val="24"/>
        </w:rPr>
      </w:pPr>
    </w:p>
    <w:p w:rsidR="008D0BDF" w:rsidRPr="007F6999" w:rsidRDefault="008D0BDF" w:rsidP="00C52F5E">
      <w:pPr>
        <w:rPr>
          <w:rFonts w:ascii="Century Gothic" w:hAnsi="Century Gothic"/>
          <w:b/>
          <w:noProof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Köşeleri Yuvarlanmış Dikdörtgen Belirtme Çizgisi 8" o:spid="_x0000_s1037" type="#_x0000_t62" style="position:absolute;margin-left:126.95pt;margin-top:1.3pt;width:121pt;height:95.2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" adj="-8108,3571">
            <v:textbox>
              <w:txbxContent>
                <w:p w:rsidR="008D0BDF" w:rsidRPr="002A387D" w:rsidRDefault="008D0BDF" w:rsidP="002A387D">
                  <w:pPr>
                    <w:pStyle w:val="NoSpacing"/>
                    <w:rPr>
                      <w:b/>
                      <w:sz w:val="22"/>
                    </w:rPr>
                  </w:pPr>
                  <w:r w:rsidRPr="002A387D">
                    <w:rPr>
                      <w:b/>
                      <w:sz w:val="22"/>
                    </w:rPr>
                    <w:t xml:space="preserve">Beyza aşağıdaki cümleyi nasıl devam ettirirse cümleyi </w:t>
                  </w:r>
                  <w:r>
                    <w:rPr>
                      <w:b/>
                      <w:sz w:val="22"/>
                    </w:rPr>
                    <w:t xml:space="preserve"> anlamlı </w:t>
                  </w:r>
                  <w:r w:rsidRPr="002A387D">
                    <w:rPr>
                      <w:b/>
                      <w:sz w:val="22"/>
                    </w:rPr>
                    <w:t>tamamlamış olur?</w:t>
                  </w:r>
                </w:p>
              </w:txbxContent>
            </v:textbox>
          </v:shape>
        </w:pict>
      </w:r>
      <w:r w:rsidRPr="007F6999">
        <w:rPr>
          <w:rFonts w:ascii="Century Gothic" w:hAnsi="Century Gothic"/>
          <w:b/>
          <w:sz w:val="24"/>
          <w:szCs w:val="24"/>
        </w:rPr>
        <w:t xml:space="preserve">2)         </w:t>
      </w:r>
      <w:r w:rsidRPr="00185008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Resim 4" o:spid="_x0000_i1026" type="#_x0000_t75" alt="tweety001.gif" style="width:63.75pt;height:96.75pt;visibility:visible">
            <v:imagedata r:id="rId8" o:title="" grayscale="t" bilevel="t"/>
          </v:shape>
        </w:pict>
      </w:r>
    </w:p>
    <w:p w:rsidR="008D0BDF" w:rsidRPr="007F40CD" w:rsidRDefault="008D0BDF" w:rsidP="007F40CD">
      <w:pPr>
        <w:pStyle w:val="NoSpacing"/>
        <w:rPr>
          <w:b/>
        </w:rPr>
      </w:pPr>
      <w:r w:rsidRPr="007F40CD">
        <w:rPr>
          <w:b/>
        </w:rPr>
        <w:t>Teyzemlerle  birlikte  ..........................</w:t>
      </w:r>
    </w:p>
    <w:p w:rsidR="008D0BDF" w:rsidRPr="007F6999" w:rsidRDefault="008D0BDF" w:rsidP="00C52F5E">
      <w:pPr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pict>
          <v:shape id="Köşeleri Yuvarlanmış Dikdörtgen Belirtme Çizgisi 7" o:spid="_x0000_s1038" type="#_x0000_t62" style="position:absolute;margin-left:107.45pt;margin-top:9.05pt;width:129.55pt;height:31.55pt;z-index:251629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" adj="-8912,12768">
            <v:textbox>
              <w:txbxContent>
                <w:p w:rsidR="008D0BDF" w:rsidRPr="002A387D" w:rsidRDefault="008D0BDF" w:rsidP="002A387D">
                  <w:pPr>
                    <w:pStyle w:val="NoSpacing"/>
                    <w:rPr>
                      <w:b/>
                      <w:sz w:val="22"/>
                    </w:rPr>
                  </w:pPr>
                  <w:r w:rsidRPr="002A387D">
                    <w:rPr>
                      <w:b/>
                      <w:sz w:val="22"/>
                    </w:rPr>
                    <w:t>parka yalnız gittim.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6" o:spid="_x0000_s1039" type="#_x0000_t62" style="position:absolute;margin-left:107.45pt;margin-top:63.3pt;width:140.5pt;height:37.4pt;z-index:251631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" adj="-8333,9125">
            <v:textbox>
              <w:txbxContent>
                <w:p w:rsidR="008D0BDF" w:rsidRPr="002A387D" w:rsidRDefault="008D0BDF" w:rsidP="002A387D">
                  <w:pPr>
                    <w:pStyle w:val="NoSpacing"/>
                    <w:rPr>
                      <w:b/>
                      <w:sz w:val="22"/>
                    </w:rPr>
                  </w:pPr>
                  <w:r w:rsidRPr="002A387D">
                    <w:rPr>
                      <w:b/>
                      <w:sz w:val="22"/>
                    </w:rPr>
                    <w:t>tiyatroya gidecektik.</w:t>
                  </w:r>
                </w:p>
                <w:p w:rsidR="008D0BDF" w:rsidRPr="00D07D09" w:rsidRDefault="008D0BDF" w:rsidP="00C52F5E">
                  <w:pPr>
                    <w:jc w:val="center"/>
                  </w:pPr>
                </w:p>
              </w:txbxContent>
            </v:textbox>
          </v:shape>
        </w:pict>
      </w:r>
      <w:r w:rsidRPr="007F6999">
        <w:rPr>
          <w:rFonts w:ascii="Century Gothic" w:hAnsi="Century Gothic"/>
          <w:b/>
          <w:sz w:val="24"/>
          <w:szCs w:val="24"/>
        </w:rPr>
        <w:t>A)</w:t>
      </w:r>
      <w:r w:rsidRPr="007F6999">
        <w:rPr>
          <w:rFonts w:ascii="Century Gothic" w:hAnsi="Century Gothic"/>
          <w:b/>
          <w:noProof/>
          <w:sz w:val="24"/>
          <w:szCs w:val="24"/>
          <w:lang w:eastAsia="tr-TR"/>
        </w:rPr>
        <w:t xml:space="preserve"> </w:t>
      </w:r>
      <w:r w:rsidRPr="00185008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Resim 3" o:spid="_x0000_i1027" type="#_x0000_t75" alt="tweety001.gif" style="width:41.25pt;height:52.5pt;visibility:visible">
            <v:imagedata r:id="rId9" o:title="" grayscale="t" bilevel="t"/>
          </v:shape>
        </w:pict>
      </w:r>
    </w:p>
    <w:p w:rsidR="008D0BDF" w:rsidRDefault="008D0BDF" w:rsidP="00C52F5E">
      <w:pPr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pict>
          <v:shape id="Köşeleri Yuvarlanmış Dikdörtgen Belirtme Çizgisi 5" o:spid="_x0000_s1040" type="#_x0000_t62" style="position:absolute;margin-left:107.45pt;margin-top:53.7pt;width:129.55pt;height:42pt;z-index:251630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" adj="-7536,10286">
            <v:textbox>
              <w:txbxContent>
                <w:p w:rsidR="008D0BDF" w:rsidRPr="00ED169E" w:rsidRDefault="008D0BDF" w:rsidP="00C52F5E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t</w:t>
                  </w:r>
                  <w:r w:rsidRPr="00ED169E">
                    <w:rPr>
                      <w:rFonts w:ascii="Century Gothic" w:hAnsi="Century Gothic"/>
                      <w:b/>
                    </w:rPr>
                    <w:t>ek başıma yemek yiyorum.</w:t>
                  </w:r>
                </w:p>
                <w:p w:rsidR="008D0BDF" w:rsidRDefault="008D0BDF" w:rsidP="00C52F5E">
                  <w:pPr>
                    <w:jc w:val="center"/>
                  </w:pPr>
                </w:p>
              </w:txbxContent>
            </v:textbox>
          </v:shape>
        </w:pict>
      </w:r>
      <w:r w:rsidRPr="007F6999">
        <w:rPr>
          <w:rFonts w:ascii="Century Gothic" w:hAnsi="Century Gothic"/>
          <w:b/>
          <w:sz w:val="24"/>
          <w:szCs w:val="24"/>
        </w:rPr>
        <w:t xml:space="preserve">B) </w:t>
      </w:r>
      <w:r w:rsidRPr="00185008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Resim 2" o:spid="_x0000_i1028" type="#_x0000_t75" alt="tweety001.gif" style="width:41.25pt;height:48.75pt;visibility:visible">
            <v:imagedata r:id="rId9" o:title="" grayscale="t" bilevel="t"/>
          </v:shape>
        </w:pict>
      </w:r>
    </w:p>
    <w:p w:rsidR="008D0BDF" w:rsidRPr="007F6999" w:rsidRDefault="008D0BDF" w:rsidP="00C52F5E">
      <w:pPr>
        <w:rPr>
          <w:rFonts w:ascii="Century Gothic" w:hAnsi="Century Gothic"/>
          <w:b/>
          <w:sz w:val="24"/>
          <w:szCs w:val="24"/>
        </w:rPr>
      </w:pPr>
      <w:r w:rsidRPr="007F6999">
        <w:rPr>
          <w:rFonts w:ascii="Century Gothic" w:hAnsi="Century Gothic"/>
          <w:b/>
          <w:sz w:val="24"/>
          <w:szCs w:val="24"/>
        </w:rPr>
        <w:t>C)</w:t>
      </w:r>
      <w:r w:rsidRPr="007F6999">
        <w:rPr>
          <w:rFonts w:ascii="Century Gothic" w:hAnsi="Century Gothic"/>
          <w:b/>
          <w:noProof/>
          <w:sz w:val="24"/>
          <w:szCs w:val="24"/>
          <w:lang w:eastAsia="tr-TR"/>
        </w:rPr>
        <w:t xml:space="preserve"> </w:t>
      </w:r>
      <w:r w:rsidRPr="00185008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Resim 1" o:spid="_x0000_i1029" type="#_x0000_t75" alt="tweety001.gif" style="width:41.25pt;height:49.5pt;visibility:visible">
            <v:imagedata r:id="rId9" o:title="" grayscale="t" bilevel="t"/>
          </v:shape>
        </w:pict>
      </w:r>
    </w:p>
    <w:p w:rsidR="008D0BDF" w:rsidRPr="007F40CD" w:rsidRDefault="008D0BDF" w:rsidP="007F40CD">
      <w:pPr>
        <w:pStyle w:val="NoSpacing"/>
        <w:jc w:val="center"/>
        <w:rPr>
          <w:b/>
        </w:rPr>
      </w:pPr>
      <w:r w:rsidRPr="007F40CD">
        <w:rPr>
          <w:b/>
        </w:rPr>
        <w:t>ÇiÇEK DALINDA GüZEL</w:t>
      </w:r>
    </w:p>
    <w:p w:rsidR="008D0BDF" w:rsidRDefault="008D0BDF" w:rsidP="007F40CD">
      <w:pPr>
        <w:pStyle w:val="NoSpacing"/>
      </w:pPr>
      <w:r w:rsidRPr="007F6999">
        <w:t xml:space="preserve">      24 Kasım Öğretmenler Günü yaklaştıkça öğrencilerde de tatlı bir heyecan başlamıştı. Öğretmenlerinin ellerini öpecek ve günlerini kutlayacaklardı.</w:t>
      </w:r>
      <w:r w:rsidRPr="007F6999">
        <w:br/>
        <w:t>  Bekir, sokağa çıktığında Ferda ile karşılaştı.</w:t>
      </w:r>
      <w:r w:rsidRPr="007F6999">
        <w:br/>
        <w:t>  -Merhaba yoksa sen de mi benim düşündüğümü düşünüyorsun</w:t>
      </w:r>
      <w:r w:rsidRPr="00486225">
        <w:rPr>
          <w:b/>
        </w:rPr>
        <w:t>?</w:t>
      </w:r>
      <w:r w:rsidRPr="007F6999">
        <w:br/>
        <w:t>  -Evet, sizin bahçedeki güllerden en güzellerini alalım ve öğretmenimize götürelim.</w:t>
      </w:r>
      <w:r w:rsidRPr="007F6999">
        <w:br/>
        <w:t> Öyle de yaptılar. Ders zili çalınca koşarak öğretmenlerinin yanına vardılar ve getirdikleri gülleri öğretmenlerine uzattılar. Öğre</w:t>
      </w:r>
      <w:r>
        <w:t>tmenleri gülümsedi ve onlara “</w:t>
      </w:r>
      <w:r w:rsidRPr="007F6999">
        <w:t>Çocuklar, teşekkür ederim, çok naziksiniz ancak çiçekler dalında güzeldir.</w:t>
      </w:r>
      <w:r>
        <w:t xml:space="preserve">” dedi. </w:t>
      </w:r>
    </w:p>
    <w:p w:rsidR="008D0BDF" w:rsidRPr="007F6999" w:rsidRDefault="008D0BDF" w:rsidP="007F40CD">
      <w:pPr>
        <w:pStyle w:val="NoSpacing"/>
      </w:pPr>
    </w:p>
    <w:p w:rsidR="008D0BDF" w:rsidRPr="006F4333" w:rsidRDefault="008D0BDF" w:rsidP="006F4333">
      <w:pPr>
        <w:pStyle w:val="NoSpacing"/>
        <w:jc w:val="center"/>
        <w:rPr>
          <w:b/>
          <w:u w:val="single"/>
        </w:rPr>
      </w:pPr>
      <w:r w:rsidRPr="006F4333">
        <w:rPr>
          <w:b/>
          <w:u w:val="single"/>
        </w:rPr>
        <w:t>(3.,4. ve 5. soruları parçaya göre cevaplandırınız.)</w:t>
      </w:r>
    </w:p>
    <w:p w:rsidR="008D0BDF" w:rsidRPr="007F6999" w:rsidRDefault="008D0BDF" w:rsidP="007F40CD">
      <w:pPr>
        <w:pStyle w:val="NoSpacing"/>
      </w:pPr>
    </w:p>
    <w:p w:rsidR="008D0BDF" w:rsidRPr="00290A39" w:rsidRDefault="008D0BDF" w:rsidP="007F40CD">
      <w:pPr>
        <w:pStyle w:val="NoSpacing"/>
        <w:rPr>
          <w:b/>
          <w:sz w:val="24"/>
          <w:szCs w:val="24"/>
        </w:rPr>
      </w:pPr>
      <w:r w:rsidRPr="00290A39">
        <w:rPr>
          <w:b/>
          <w:sz w:val="24"/>
          <w:szCs w:val="24"/>
        </w:rPr>
        <w:t> 3) Öğrenciler niçin heyecanlanmışlar?</w:t>
      </w:r>
    </w:p>
    <w:p w:rsidR="008D0BDF" w:rsidRPr="007F6999" w:rsidRDefault="008D0BDF" w:rsidP="007F40CD">
      <w:pPr>
        <w:pStyle w:val="NoSpacing"/>
      </w:pPr>
      <w:r w:rsidRPr="007F6999">
        <w:t> </w:t>
      </w:r>
      <w:r w:rsidRPr="00AA031F">
        <w:rPr>
          <w:b/>
        </w:rPr>
        <w:t>A)</w:t>
      </w:r>
      <w:r w:rsidRPr="007F6999">
        <w:t xml:space="preserve"> 29 Ekim yaklaştığı için.  </w:t>
      </w:r>
    </w:p>
    <w:p w:rsidR="008D0BDF" w:rsidRPr="007F6999" w:rsidRDefault="008D0BDF" w:rsidP="007F40CD">
      <w:pPr>
        <w:pStyle w:val="NoSpacing"/>
      </w:pPr>
      <w:r w:rsidRPr="007F6999">
        <w:t xml:space="preserve"> </w:t>
      </w:r>
      <w:r w:rsidRPr="00AA031F">
        <w:rPr>
          <w:b/>
        </w:rPr>
        <w:t>B)</w:t>
      </w:r>
      <w:r w:rsidRPr="007F6999">
        <w:t xml:space="preserve"> Öğretmenler Günü yaklaştığı için.</w:t>
      </w:r>
    </w:p>
    <w:p w:rsidR="008D0BDF" w:rsidRPr="007F6999" w:rsidRDefault="008D0BDF" w:rsidP="007F40CD">
      <w:pPr>
        <w:pStyle w:val="NoSpacing"/>
      </w:pPr>
      <w:r w:rsidRPr="007F6999">
        <w:t xml:space="preserve"> </w:t>
      </w:r>
      <w:r w:rsidRPr="00AA031F">
        <w:rPr>
          <w:b/>
        </w:rPr>
        <w:t>C)</w:t>
      </w:r>
      <w:r w:rsidRPr="007F6999">
        <w:t xml:space="preserve"> 23 Nisan yaklaştığı için </w:t>
      </w:r>
      <w:r w:rsidRPr="007F6999">
        <w:br/>
      </w:r>
      <w:r w:rsidRPr="007F6999">
        <w:br/>
      </w:r>
    </w:p>
    <w:p w:rsidR="008D0BDF" w:rsidRPr="00290A39" w:rsidRDefault="008D0BDF" w:rsidP="007F40CD">
      <w:pPr>
        <w:pStyle w:val="NoSpacing"/>
        <w:rPr>
          <w:b/>
          <w:sz w:val="24"/>
          <w:szCs w:val="24"/>
        </w:rPr>
      </w:pPr>
      <w:r>
        <w:t> </w:t>
      </w:r>
      <w:r w:rsidRPr="00290A39">
        <w:rPr>
          <w:b/>
          <w:sz w:val="24"/>
          <w:szCs w:val="24"/>
        </w:rPr>
        <w:t>4)‘’Bekir sokağa çıktığında Ferda ile karşılaştı.’’cümlesinde aşağıdakilerden hangisinin cevabı yoktur?</w:t>
      </w:r>
    </w:p>
    <w:p w:rsidR="008D0BDF" w:rsidRDefault="008D0BDF" w:rsidP="007F40CD">
      <w:pPr>
        <w:pStyle w:val="NoSpacing"/>
      </w:pPr>
      <w:r>
        <w:t> </w:t>
      </w:r>
      <w:r w:rsidRPr="00AA031F">
        <w:rPr>
          <w:b/>
        </w:rPr>
        <w:t>A)</w:t>
      </w:r>
      <w:r>
        <w:t>Kim</w:t>
      </w:r>
      <w:r w:rsidRPr="00290A39">
        <w:rPr>
          <w:b/>
        </w:rPr>
        <w:t>?</w:t>
      </w:r>
      <w:r>
        <w:t>   </w:t>
      </w:r>
      <w:r>
        <w:tab/>
      </w:r>
      <w:r>
        <w:tab/>
      </w:r>
      <w:r>
        <w:tab/>
      </w:r>
      <w:r w:rsidRPr="00AA031F">
        <w:rPr>
          <w:b/>
        </w:rPr>
        <w:t>B)</w:t>
      </w:r>
      <w:r w:rsidRPr="007F6999">
        <w:t>Ne zaman</w:t>
      </w:r>
      <w:r w:rsidRPr="00290A39">
        <w:rPr>
          <w:b/>
        </w:rPr>
        <w:t>?</w:t>
      </w:r>
      <w:r w:rsidRPr="007F6999">
        <w:t xml:space="preserve">     </w:t>
      </w:r>
    </w:p>
    <w:p w:rsidR="008D0BDF" w:rsidRPr="007F6999" w:rsidRDefault="008D0BDF" w:rsidP="007F40CD">
      <w:pPr>
        <w:pStyle w:val="NoSpacing"/>
        <w:ind w:left="708" w:firstLine="708"/>
      </w:pPr>
      <w:r w:rsidRPr="00AA031F">
        <w:rPr>
          <w:b/>
        </w:rPr>
        <w:t>C)</w:t>
      </w:r>
      <w:r>
        <w:t xml:space="preserve"> </w:t>
      </w:r>
      <w:r w:rsidRPr="007F6999">
        <w:t>Ne için</w:t>
      </w:r>
      <w:r w:rsidRPr="00290A39">
        <w:rPr>
          <w:b/>
        </w:rPr>
        <w:t>?</w:t>
      </w:r>
      <w:r w:rsidRPr="007F6999">
        <w:t xml:space="preserve">    </w:t>
      </w:r>
      <w:r w:rsidRPr="007F6999">
        <w:br/>
      </w:r>
    </w:p>
    <w:p w:rsidR="008D0BDF" w:rsidRDefault="008D0BDF" w:rsidP="007F40CD">
      <w:pPr>
        <w:pStyle w:val="NoSpacing"/>
      </w:pPr>
    </w:p>
    <w:p w:rsidR="008D0BDF" w:rsidRPr="00290A39" w:rsidRDefault="008D0BDF" w:rsidP="007F40CD">
      <w:pPr>
        <w:pStyle w:val="NoSpacing"/>
        <w:rPr>
          <w:b/>
        </w:rPr>
      </w:pPr>
      <w:r w:rsidRPr="00290A39">
        <w:rPr>
          <w:b/>
        </w:rPr>
        <w:t> 5) Bekir ve Ferda gülleri verince öğretmenleri ne yapmış?</w:t>
      </w:r>
    </w:p>
    <w:p w:rsidR="008D0BDF" w:rsidRDefault="008D0BDF" w:rsidP="007F40CD">
      <w:pPr>
        <w:pStyle w:val="NoSpacing"/>
        <w:ind w:left="60"/>
      </w:pPr>
      <w:r w:rsidRPr="00AA031F">
        <w:rPr>
          <w:b/>
        </w:rPr>
        <w:t>A)</w:t>
      </w:r>
      <w:r w:rsidRPr="007F6999">
        <w:t xml:space="preserve"> Onlara gülümseyip teşekkür etmiş ve çiçeklerin dalında güzel olduğunu </w:t>
      </w:r>
      <w:r>
        <w:t>söylemiş.</w:t>
      </w:r>
    </w:p>
    <w:p w:rsidR="008D0BDF" w:rsidRDefault="008D0BDF" w:rsidP="007F40CD">
      <w:pPr>
        <w:pStyle w:val="NoSpacing"/>
        <w:ind w:left="60"/>
      </w:pPr>
      <w:r w:rsidRPr="00AA031F">
        <w:rPr>
          <w:b/>
        </w:rPr>
        <w:t>B)</w:t>
      </w:r>
      <w:r>
        <w:t xml:space="preserve"> Onlara çok kızmış.</w:t>
      </w:r>
    </w:p>
    <w:p w:rsidR="008D0BDF" w:rsidRPr="007F6999" w:rsidRDefault="008D0BDF" w:rsidP="007F40CD">
      <w:pPr>
        <w:pStyle w:val="NoSpacing"/>
        <w:ind w:left="60"/>
      </w:pPr>
      <w:r w:rsidRPr="00AA031F">
        <w:rPr>
          <w:b/>
        </w:rPr>
        <w:t>C)</w:t>
      </w:r>
      <w:r w:rsidRPr="007F6999">
        <w:t xml:space="preserve"> Çok şaşırmış.</w:t>
      </w:r>
    </w:p>
    <w:p w:rsidR="008D0BDF" w:rsidRDefault="008D0BDF" w:rsidP="007F40CD">
      <w:pPr>
        <w:pStyle w:val="NoSpacing"/>
        <w:sectPr w:rsidR="008D0BDF" w:rsidSect="00386BF6">
          <w:headerReference w:type="default" r:id="rId10"/>
          <w:footerReference w:type="default" r:id="rId11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8D0BDF" w:rsidRDefault="008D0BDF" w:rsidP="007F40CD">
      <w:pPr>
        <w:pStyle w:val="NoSpacing"/>
      </w:pPr>
    </w:p>
    <w:p w:rsidR="008D0BDF" w:rsidRDefault="008D0BDF" w:rsidP="006F4333">
      <w:pPr>
        <w:pStyle w:val="NoSpacing"/>
        <w:jc w:val="center"/>
        <w:rPr>
          <w:sz w:val="24"/>
          <w:szCs w:val="24"/>
        </w:rPr>
      </w:pPr>
      <w:r w:rsidRPr="00135C24">
        <w:rPr>
          <w:noProof/>
          <w:lang w:eastAsia="tr-TR"/>
        </w:rPr>
        <w:pict>
          <v:shape id="Resim 73" o:spid="_x0000_i1030" type="#_x0000_t75" alt="http://3.bp.blogspot.com/-35_p_B-WU9Y/T6YLwJWQjrI/AAAAAAAAM44/SxN1AwCEB1E/s1600/%D0%94%D0%BE%D0%BC-12.jpg" style="width:167.25pt;height:142.5pt;visibility:visible">
            <v:imagedata r:id="rId12" o:title=""/>
          </v:shape>
        </w:pict>
      </w:r>
    </w:p>
    <w:p w:rsidR="008D0BDF" w:rsidRPr="006F4333" w:rsidRDefault="008D0BDF" w:rsidP="006F4333">
      <w:pPr>
        <w:pStyle w:val="NoSpacing"/>
        <w:rPr>
          <w:sz w:val="24"/>
          <w:szCs w:val="24"/>
        </w:rPr>
      </w:pPr>
      <w:r w:rsidRPr="006F4333">
        <w:rPr>
          <w:b/>
          <w:sz w:val="24"/>
          <w:szCs w:val="24"/>
        </w:rPr>
        <w:t>GÜZEL EVİM</w:t>
      </w:r>
      <w:r w:rsidRPr="006F4333">
        <w:rPr>
          <w:b/>
          <w:sz w:val="24"/>
          <w:szCs w:val="24"/>
        </w:rPr>
        <w:br/>
      </w:r>
      <w:r w:rsidRPr="006F4333">
        <w:rPr>
          <w:sz w:val="24"/>
          <w:szCs w:val="24"/>
        </w:rPr>
        <w:t>Evim benim cennetim,</w:t>
      </w:r>
      <w:r w:rsidRPr="006F4333">
        <w:rPr>
          <w:sz w:val="24"/>
          <w:szCs w:val="24"/>
        </w:rPr>
        <w:br/>
        <w:t>Annem,</w:t>
      </w:r>
      <w:r>
        <w:rPr>
          <w:sz w:val="24"/>
          <w:szCs w:val="24"/>
        </w:rPr>
        <w:t xml:space="preserve"> </w:t>
      </w:r>
      <w:r w:rsidRPr="006F4333">
        <w:rPr>
          <w:sz w:val="24"/>
          <w:szCs w:val="24"/>
        </w:rPr>
        <w:t>babam,</w:t>
      </w:r>
      <w:r>
        <w:rPr>
          <w:sz w:val="24"/>
          <w:szCs w:val="24"/>
        </w:rPr>
        <w:t xml:space="preserve"> </w:t>
      </w:r>
      <w:r w:rsidRPr="006F4333">
        <w:rPr>
          <w:sz w:val="24"/>
          <w:szCs w:val="24"/>
        </w:rPr>
        <w:t>kardeşim,</w:t>
      </w:r>
      <w:r w:rsidRPr="006F4333">
        <w:rPr>
          <w:sz w:val="24"/>
          <w:szCs w:val="24"/>
        </w:rPr>
        <w:br/>
        <w:t>Neşe  doludur içi,</w:t>
      </w:r>
      <w:r w:rsidRPr="006F4333">
        <w:rPr>
          <w:sz w:val="24"/>
          <w:szCs w:val="24"/>
        </w:rPr>
        <w:br/>
        <w:t>Çok severim evimi.</w:t>
      </w:r>
    </w:p>
    <w:p w:rsidR="008D0BDF" w:rsidRPr="006F4333" w:rsidRDefault="008D0BDF" w:rsidP="006F4333">
      <w:pPr>
        <w:pStyle w:val="NoSpacing"/>
        <w:jc w:val="center"/>
        <w:rPr>
          <w:b/>
          <w:sz w:val="24"/>
          <w:szCs w:val="24"/>
          <w:u w:val="single"/>
        </w:rPr>
      </w:pPr>
      <w:r w:rsidRPr="006F4333">
        <w:rPr>
          <w:sz w:val="24"/>
          <w:szCs w:val="24"/>
        </w:rPr>
        <w:br/>
      </w:r>
      <w:r w:rsidRPr="006F4333">
        <w:rPr>
          <w:b/>
          <w:sz w:val="24"/>
          <w:szCs w:val="24"/>
          <w:u w:val="single"/>
        </w:rPr>
        <w:t xml:space="preserve">(6.,7. ve 8. soruyu </w:t>
      </w:r>
      <w:r>
        <w:rPr>
          <w:b/>
          <w:sz w:val="24"/>
          <w:szCs w:val="24"/>
          <w:u w:val="single"/>
        </w:rPr>
        <w:t>şiire</w:t>
      </w:r>
      <w:r w:rsidRPr="006F4333">
        <w:rPr>
          <w:b/>
          <w:sz w:val="24"/>
          <w:szCs w:val="24"/>
          <w:u w:val="single"/>
        </w:rPr>
        <w:t xml:space="preserve"> göre cevaplayınız.)</w:t>
      </w:r>
    </w:p>
    <w:p w:rsidR="008D0BDF" w:rsidRPr="006F4333" w:rsidRDefault="008D0BDF" w:rsidP="006F4333">
      <w:pPr>
        <w:pStyle w:val="NoSpacing"/>
        <w:rPr>
          <w:sz w:val="24"/>
          <w:szCs w:val="24"/>
        </w:rPr>
      </w:pPr>
    </w:p>
    <w:p w:rsidR="008D0BDF" w:rsidRPr="006F4333" w:rsidRDefault="008D0BDF" w:rsidP="006F4333">
      <w:pPr>
        <w:pStyle w:val="NoSpacing"/>
        <w:rPr>
          <w:b/>
          <w:sz w:val="24"/>
          <w:szCs w:val="24"/>
        </w:rPr>
      </w:pPr>
      <w:r w:rsidRPr="006F4333">
        <w:rPr>
          <w:b/>
          <w:sz w:val="24"/>
          <w:szCs w:val="24"/>
        </w:rPr>
        <w:t xml:space="preserve">6) Şiirde geçen eş sesli(sesteş)kelimeler </w:t>
      </w:r>
      <w:r w:rsidRPr="006F4333">
        <w:rPr>
          <w:b/>
          <w:sz w:val="24"/>
          <w:szCs w:val="24"/>
          <w:u w:val="single"/>
        </w:rPr>
        <w:t>hangileridir</w:t>
      </w:r>
      <w:r w:rsidRPr="006F4333">
        <w:rPr>
          <w:b/>
          <w:sz w:val="24"/>
          <w:szCs w:val="24"/>
        </w:rPr>
        <w:t xml:space="preserve"> ?</w:t>
      </w:r>
    </w:p>
    <w:p w:rsidR="008D0BDF" w:rsidRPr="006F4333" w:rsidRDefault="008D0BDF" w:rsidP="006F4333">
      <w:pPr>
        <w:pStyle w:val="NoSpacing"/>
        <w:rPr>
          <w:sz w:val="24"/>
          <w:szCs w:val="24"/>
        </w:rPr>
      </w:pPr>
      <w:r>
        <w:rPr>
          <w:sz w:val="24"/>
          <w:szCs w:val="24"/>
        </w:rPr>
        <w:br/>
      </w:r>
      <w:r w:rsidRPr="00AA031F">
        <w:rPr>
          <w:b/>
          <w:sz w:val="24"/>
          <w:szCs w:val="24"/>
        </w:rPr>
        <w:t>A)</w:t>
      </w:r>
      <w:r w:rsidRPr="006F4333">
        <w:rPr>
          <w:sz w:val="24"/>
          <w:szCs w:val="24"/>
        </w:rPr>
        <w:t xml:space="preserve"> dolu- cennet-neşe</w:t>
      </w:r>
    </w:p>
    <w:p w:rsidR="008D0BDF" w:rsidRPr="006F4333" w:rsidRDefault="008D0BDF" w:rsidP="006F4333">
      <w:pPr>
        <w:pStyle w:val="NoSpacing"/>
        <w:rPr>
          <w:sz w:val="24"/>
          <w:szCs w:val="24"/>
        </w:rPr>
      </w:pPr>
      <w:r w:rsidRPr="00AA031F">
        <w:rPr>
          <w:b/>
          <w:sz w:val="24"/>
          <w:szCs w:val="24"/>
        </w:rPr>
        <w:t>B)</w:t>
      </w:r>
      <w:r w:rsidRPr="006F4333">
        <w:rPr>
          <w:sz w:val="24"/>
          <w:szCs w:val="24"/>
        </w:rPr>
        <w:t xml:space="preserve"> ben-çok-iç  </w:t>
      </w:r>
    </w:p>
    <w:p w:rsidR="008D0BDF" w:rsidRDefault="008D0BDF" w:rsidP="006F4333">
      <w:pPr>
        <w:pStyle w:val="NoSpacing"/>
        <w:rPr>
          <w:sz w:val="24"/>
          <w:szCs w:val="24"/>
        </w:rPr>
      </w:pPr>
      <w:r w:rsidRPr="00AA031F">
        <w:rPr>
          <w:b/>
          <w:sz w:val="24"/>
          <w:szCs w:val="24"/>
        </w:rPr>
        <w:t>C)</w:t>
      </w:r>
      <w:r w:rsidRPr="006F4333">
        <w:rPr>
          <w:sz w:val="24"/>
          <w:szCs w:val="24"/>
        </w:rPr>
        <w:t xml:space="preserve"> ben -dolu-iç</w:t>
      </w:r>
    </w:p>
    <w:p w:rsidR="008D0BDF" w:rsidRPr="006F4333" w:rsidRDefault="008D0BDF" w:rsidP="006F4333">
      <w:pPr>
        <w:pStyle w:val="NoSpacing"/>
        <w:rPr>
          <w:sz w:val="24"/>
          <w:szCs w:val="24"/>
        </w:rPr>
      </w:pPr>
      <w:r w:rsidRPr="006F4333">
        <w:rPr>
          <w:sz w:val="24"/>
          <w:szCs w:val="24"/>
        </w:rPr>
        <w:br/>
      </w:r>
      <w:r w:rsidRPr="006F4333">
        <w:rPr>
          <w:sz w:val="24"/>
          <w:szCs w:val="24"/>
        </w:rPr>
        <w:br/>
      </w:r>
      <w:r w:rsidRPr="008632F1">
        <w:rPr>
          <w:b/>
          <w:sz w:val="22"/>
        </w:rPr>
        <w:t>7) Yukarıdaki şiirin konusu aşağıdakilerden hangisidir?</w:t>
      </w:r>
    </w:p>
    <w:p w:rsidR="008D0BDF" w:rsidRDefault="008D0BDF" w:rsidP="006F4333">
      <w:pPr>
        <w:pStyle w:val="NoSpacing"/>
        <w:rPr>
          <w:sz w:val="24"/>
          <w:szCs w:val="24"/>
        </w:rPr>
      </w:pPr>
      <w:r w:rsidRPr="00AA031F">
        <w:rPr>
          <w:b/>
          <w:sz w:val="24"/>
          <w:szCs w:val="24"/>
        </w:rPr>
        <w:t>A)</w:t>
      </w:r>
      <w:r w:rsidRPr="006F4333">
        <w:rPr>
          <w:sz w:val="24"/>
          <w:szCs w:val="24"/>
        </w:rPr>
        <w:t xml:space="preserve">  ev    </w:t>
      </w:r>
      <w:r>
        <w:rPr>
          <w:sz w:val="24"/>
          <w:szCs w:val="24"/>
        </w:rPr>
        <w:tab/>
        <w:t xml:space="preserve">    </w:t>
      </w:r>
      <w:r w:rsidRPr="00AA031F">
        <w:rPr>
          <w:b/>
          <w:sz w:val="24"/>
          <w:szCs w:val="24"/>
        </w:rPr>
        <w:t>B)</w:t>
      </w:r>
      <w:r w:rsidRPr="006F4333">
        <w:rPr>
          <w:sz w:val="24"/>
          <w:szCs w:val="24"/>
        </w:rPr>
        <w:t xml:space="preserve"> cennet    </w:t>
      </w:r>
      <w:r>
        <w:rPr>
          <w:sz w:val="24"/>
          <w:szCs w:val="24"/>
        </w:rPr>
        <w:tab/>
      </w:r>
      <w:r w:rsidRPr="006F4333">
        <w:rPr>
          <w:sz w:val="24"/>
          <w:szCs w:val="24"/>
        </w:rPr>
        <w:t xml:space="preserve"> </w:t>
      </w:r>
      <w:r w:rsidRPr="00AA031F">
        <w:rPr>
          <w:b/>
          <w:sz w:val="24"/>
          <w:szCs w:val="24"/>
        </w:rPr>
        <w:t>C)</w:t>
      </w:r>
      <w:r w:rsidRPr="006F4333">
        <w:rPr>
          <w:sz w:val="24"/>
          <w:szCs w:val="24"/>
        </w:rPr>
        <w:t xml:space="preserve"> aile</w:t>
      </w:r>
    </w:p>
    <w:p w:rsidR="008D0BDF" w:rsidRPr="006F4333" w:rsidRDefault="008D0BDF" w:rsidP="006F4333">
      <w:pPr>
        <w:pStyle w:val="NoSpacing"/>
        <w:rPr>
          <w:sz w:val="24"/>
          <w:szCs w:val="24"/>
        </w:rPr>
      </w:pPr>
      <w:r w:rsidRPr="006F4333">
        <w:rPr>
          <w:sz w:val="24"/>
          <w:szCs w:val="24"/>
        </w:rPr>
        <w:br/>
      </w:r>
      <w:r w:rsidRPr="006F4333">
        <w:rPr>
          <w:sz w:val="24"/>
          <w:szCs w:val="24"/>
        </w:rPr>
        <w:br/>
      </w:r>
      <w:r>
        <w:rPr>
          <w:b/>
          <w:sz w:val="24"/>
          <w:szCs w:val="24"/>
        </w:rPr>
        <w:t xml:space="preserve">8) </w:t>
      </w:r>
      <w:r w:rsidRPr="006F4333">
        <w:rPr>
          <w:b/>
          <w:sz w:val="24"/>
          <w:szCs w:val="24"/>
        </w:rPr>
        <w:t>Şiire hakim olan duygu nedir ?</w:t>
      </w:r>
    </w:p>
    <w:p w:rsidR="008D0BDF" w:rsidRDefault="008D0BDF" w:rsidP="006F4333">
      <w:pPr>
        <w:pStyle w:val="NoSpacing"/>
        <w:rPr>
          <w:sz w:val="24"/>
          <w:szCs w:val="24"/>
        </w:rPr>
      </w:pPr>
      <w:r w:rsidRPr="00AA031F">
        <w:rPr>
          <w:b/>
          <w:sz w:val="24"/>
          <w:szCs w:val="24"/>
        </w:rPr>
        <w:t>A)</w:t>
      </w:r>
      <w:r w:rsidRPr="006F4333">
        <w:rPr>
          <w:sz w:val="24"/>
          <w:szCs w:val="24"/>
        </w:rPr>
        <w:t xml:space="preserve">  hüzün  </w:t>
      </w:r>
      <w:r>
        <w:rPr>
          <w:sz w:val="24"/>
          <w:szCs w:val="24"/>
        </w:rPr>
        <w:t xml:space="preserve">        </w:t>
      </w:r>
      <w:r w:rsidRPr="00AA031F">
        <w:rPr>
          <w:b/>
          <w:sz w:val="24"/>
          <w:szCs w:val="24"/>
        </w:rPr>
        <w:t>B)</w:t>
      </w:r>
      <w:r>
        <w:rPr>
          <w:sz w:val="24"/>
          <w:szCs w:val="24"/>
        </w:rPr>
        <w:t xml:space="preserve"> </w:t>
      </w:r>
      <w:r w:rsidRPr="006F4333">
        <w:rPr>
          <w:sz w:val="24"/>
          <w:szCs w:val="24"/>
        </w:rPr>
        <w:t xml:space="preserve">özlem   </w:t>
      </w:r>
      <w:r>
        <w:rPr>
          <w:sz w:val="24"/>
          <w:szCs w:val="24"/>
        </w:rPr>
        <w:t xml:space="preserve">          </w:t>
      </w:r>
      <w:r w:rsidRPr="00AA031F">
        <w:rPr>
          <w:b/>
          <w:sz w:val="24"/>
          <w:szCs w:val="24"/>
        </w:rPr>
        <w:t>C)</w:t>
      </w:r>
      <w:r w:rsidRPr="006F4333">
        <w:rPr>
          <w:sz w:val="24"/>
          <w:szCs w:val="24"/>
        </w:rPr>
        <w:t xml:space="preserve"> sevgi</w:t>
      </w:r>
    </w:p>
    <w:p w:rsidR="008D0BDF" w:rsidRDefault="008D0BDF" w:rsidP="006F4333">
      <w:pPr>
        <w:pStyle w:val="NoSpacing"/>
        <w:rPr>
          <w:sz w:val="24"/>
          <w:szCs w:val="24"/>
        </w:rPr>
      </w:pPr>
    </w:p>
    <w:p w:rsidR="008D0BDF" w:rsidRPr="006F4333" w:rsidRDefault="008D0BDF" w:rsidP="006F4333">
      <w:pPr>
        <w:pStyle w:val="NoSpacing"/>
        <w:rPr>
          <w:sz w:val="24"/>
          <w:szCs w:val="24"/>
        </w:rPr>
      </w:pPr>
    </w:p>
    <w:p w:rsidR="008D0BDF" w:rsidRDefault="008D0BDF" w:rsidP="007F40CD">
      <w:pPr>
        <w:pStyle w:val="NoSpacing"/>
      </w:pPr>
      <w:r>
        <w:rPr>
          <w:noProof/>
          <w:lang w:eastAsia="tr-TR"/>
        </w:rPr>
        <w:pict>
          <v:shape id="_x0000_s1041" type="#_x0000_t62" style="position:absolute;margin-left:9pt;margin-top:7.4pt;width:105pt;height:97.3pt;z-index:251632128" adj="33686,7093">
            <v:textbox>
              <w:txbxContent>
                <w:p w:rsidR="008D0BDF" w:rsidRPr="009341BA" w:rsidRDefault="008D0BDF" w:rsidP="009341BA">
                  <w:pPr>
                    <w:pStyle w:val="NoSpacing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 xml:space="preserve">1- yılmadan        </w:t>
                  </w:r>
                </w:p>
                <w:p w:rsidR="008D0BDF" w:rsidRPr="009341BA" w:rsidRDefault="008D0BDF" w:rsidP="009341BA">
                  <w:pPr>
                    <w:pStyle w:val="NoSpacing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>2- O</w:t>
                  </w:r>
                </w:p>
                <w:p w:rsidR="008D0BDF" w:rsidRPr="009341BA" w:rsidRDefault="008D0BDF" w:rsidP="009341BA">
                  <w:pPr>
                    <w:pStyle w:val="NoSpacing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 xml:space="preserve">3- mücadele     </w:t>
                  </w:r>
                </w:p>
                <w:p w:rsidR="008D0BDF" w:rsidRPr="009341BA" w:rsidRDefault="008D0BDF" w:rsidP="009341BA">
                  <w:pPr>
                    <w:pStyle w:val="NoSpacing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>4- zorluklara</w:t>
                  </w:r>
                </w:p>
                <w:p w:rsidR="008D0BDF" w:rsidRPr="009341BA" w:rsidRDefault="008D0BDF" w:rsidP="009341BA">
                  <w:pPr>
                    <w:pStyle w:val="NoSpacing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 xml:space="preserve">5 –karşı            </w:t>
                  </w:r>
                </w:p>
                <w:p w:rsidR="008D0BDF" w:rsidRPr="009341BA" w:rsidRDefault="008D0BDF" w:rsidP="009341BA">
                  <w:pPr>
                    <w:pStyle w:val="NoSpacing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>6- etti</w:t>
                  </w:r>
                </w:p>
                <w:p w:rsidR="008D0BDF" w:rsidRPr="008632F1" w:rsidRDefault="008D0BDF" w:rsidP="008632F1">
                  <w:pPr>
                    <w:pStyle w:val="NoSpacing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10" o:spid="_x0000_s1042" type="#_x0000_t75" style="position:absolute;margin-left:176.25pt;margin-top:5.9pt;width:60pt;height:99.75pt;z-index:251633152;visibility:visible">
            <v:imagedata r:id="rId13" o:title=""/>
          </v:shape>
        </w:pict>
      </w: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b/>
          <w:sz w:val="24"/>
          <w:szCs w:val="24"/>
        </w:rPr>
        <w:t xml:space="preserve">                </w:t>
      </w: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 </w:t>
      </w: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</w:t>
      </w:r>
      <w:r w:rsidRPr="007F6999">
        <w:rPr>
          <w:b/>
          <w:sz w:val="24"/>
          <w:szCs w:val="24"/>
        </w:rPr>
        <w:t xml:space="preserve"> </w:t>
      </w:r>
    </w:p>
    <w:p w:rsidR="008D0BDF" w:rsidRDefault="008D0BDF" w:rsidP="008632F1">
      <w:pPr>
        <w:pStyle w:val="NoSpacing"/>
        <w:rPr>
          <w:rFonts w:cs="Arial"/>
          <w:b/>
          <w:sz w:val="24"/>
          <w:szCs w:val="24"/>
        </w:rPr>
      </w:pPr>
    </w:p>
    <w:p w:rsidR="008D0BDF" w:rsidRDefault="008D0BDF" w:rsidP="008632F1">
      <w:pPr>
        <w:pStyle w:val="NoSpacing"/>
        <w:rPr>
          <w:rFonts w:cs="Arial"/>
          <w:b/>
          <w:sz w:val="24"/>
          <w:szCs w:val="24"/>
        </w:rPr>
      </w:pPr>
    </w:p>
    <w:p w:rsidR="008D0BDF" w:rsidRDefault="008D0BDF" w:rsidP="008632F1">
      <w:pPr>
        <w:pStyle w:val="NoSpacing"/>
        <w:rPr>
          <w:rFonts w:cs="Arial"/>
          <w:b/>
          <w:sz w:val="24"/>
          <w:szCs w:val="24"/>
        </w:rPr>
      </w:pP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9) </w:t>
      </w:r>
      <w:r w:rsidRPr="007F6999">
        <w:rPr>
          <w:rFonts w:cs="Arial"/>
          <w:b/>
          <w:sz w:val="24"/>
          <w:szCs w:val="24"/>
        </w:rPr>
        <w:t xml:space="preserve">Yukarıdaki sözcüklerden anlamlı ve kurallı bir cümle oluşturursak sıralama </w:t>
      </w:r>
      <w:r w:rsidRPr="007F6999">
        <w:rPr>
          <w:rFonts w:cs="Arial"/>
          <w:b/>
          <w:sz w:val="24"/>
          <w:szCs w:val="24"/>
          <w:u w:val="single"/>
        </w:rPr>
        <w:t>aşağıdakilerden hangisi olur</w:t>
      </w:r>
      <w:r w:rsidRPr="007F6999">
        <w:rPr>
          <w:rFonts w:cs="Arial"/>
          <w:b/>
          <w:sz w:val="24"/>
          <w:szCs w:val="24"/>
        </w:rPr>
        <w:t>?</w:t>
      </w:r>
    </w:p>
    <w:p w:rsidR="008D0BDF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 </w:t>
      </w: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A)   </w:t>
      </w:r>
      <w:r w:rsidRPr="008632F1">
        <w:rPr>
          <w:rFonts w:cs="Arial"/>
          <w:sz w:val="24"/>
          <w:szCs w:val="24"/>
        </w:rPr>
        <w:t>2 -  4 – 5– 1 – 3 -  6</w:t>
      </w:r>
      <w:r>
        <w:rPr>
          <w:rFonts w:cs="Arial"/>
          <w:b/>
          <w:sz w:val="24"/>
          <w:szCs w:val="24"/>
        </w:rPr>
        <w:br/>
      </w:r>
      <w:r w:rsidRPr="007F6999">
        <w:rPr>
          <w:rFonts w:cs="Arial"/>
          <w:b/>
          <w:sz w:val="24"/>
          <w:szCs w:val="24"/>
        </w:rPr>
        <w:t>B)   </w:t>
      </w:r>
      <w:r w:rsidRPr="008632F1">
        <w:rPr>
          <w:rFonts w:cs="Arial"/>
          <w:sz w:val="24"/>
          <w:szCs w:val="24"/>
        </w:rPr>
        <w:t>2 – 3 – 1 -  4 – 5  - 6</w:t>
      </w:r>
    </w:p>
    <w:p w:rsidR="008D0BDF" w:rsidRPr="008632F1" w:rsidRDefault="008D0BDF" w:rsidP="008632F1">
      <w:pPr>
        <w:pStyle w:val="NoSpacing"/>
        <w:rPr>
          <w:rFonts w:cs="Arial"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C)  </w:t>
      </w:r>
      <w:r w:rsidRPr="008632F1">
        <w:rPr>
          <w:rFonts w:cs="Arial"/>
          <w:sz w:val="24"/>
          <w:szCs w:val="24"/>
        </w:rPr>
        <w:t>6  -5 -  4 -  3 -  1 -  2</w:t>
      </w:r>
    </w:p>
    <w:p w:rsidR="008D0BDF" w:rsidRDefault="008D0BDF" w:rsidP="008632F1">
      <w:pPr>
        <w:pStyle w:val="NoSpacing"/>
        <w:rPr>
          <w:b/>
          <w:sz w:val="24"/>
          <w:szCs w:val="24"/>
        </w:rPr>
      </w:pPr>
      <w:r w:rsidRPr="007F6999">
        <w:rPr>
          <w:b/>
          <w:sz w:val="24"/>
          <w:szCs w:val="24"/>
        </w:rPr>
        <w:t xml:space="preserve">  </w:t>
      </w:r>
    </w:p>
    <w:p w:rsidR="008D0BDF" w:rsidRDefault="008D0BDF" w:rsidP="008632F1">
      <w:pPr>
        <w:pStyle w:val="NoSpacing"/>
        <w:rPr>
          <w:b/>
          <w:sz w:val="24"/>
          <w:szCs w:val="24"/>
        </w:rPr>
      </w:pPr>
    </w:p>
    <w:p w:rsidR="008D0BDF" w:rsidRDefault="008D0BDF" w:rsidP="008632F1">
      <w:pPr>
        <w:pStyle w:val="NoSpacing"/>
        <w:rPr>
          <w:b/>
          <w:sz w:val="24"/>
          <w:szCs w:val="24"/>
        </w:rPr>
      </w:pPr>
    </w:p>
    <w:p w:rsidR="008D0BDF" w:rsidRPr="008632F1" w:rsidRDefault="008D0BDF" w:rsidP="008632F1">
      <w:pPr>
        <w:pStyle w:val="NoSpacing"/>
        <w:rPr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10 ) </w:t>
      </w:r>
      <w:r w:rsidRPr="008632F1">
        <w:rPr>
          <w:rFonts w:cs="Arial"/>
          <w:sz w:val="24"/>
          <w:szCs w:val="24"/>
        </w:rPr>
        <w:t>“Yaşar Enes başarılı bir öğrencidir fakat………………………………………”</w:t>
      </w: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br/>
        <w:t xml:space="preserve">Yukarıdaki cümle aşağıdakilerden </w:t>
      </w:r>
      <w:r w:rsidRPr="007F6999">
        <w:rPr>
          <w:rFonts w:cs="Arial"/>
          <w:b/>
          <w:sz w:val="24"/>
          <w:szCs w:val="24"/>
          <w:u w:val="single"/>
        </w:rPr>
        <w:t>hangisi ile tamamlanabilir</w:t>
      </w:r>
      <w:r w:rsidRPr="007F6999">
        <w:rPr>
          <w:rFonts w:cs="Arial"/>
          <w:b/>
          <w:sz w:val="24"/>
          <w:szCs w:val="24"/>
        </w:rPr>
        <w:t>?</w:t>
      </w:r>
    </w:p>
    <w:p w:rsidR="008D0BDF" w:rsidRDefault="008D0BDF" w:rsidP="008632F1">
      <w:pPr>
        <w:pStyle w:val="NoSpacing"/>
        <w:rPr>
          <w:rFonts w:cs="Arial"/>
          <w:b/>
          <w:sz w:val="24"/>
          <w:szCs w:val="24"/>
        </w:rPr>
      </w:pP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 A) </w:t>
      </w:r>
      <w:r w:rsidRPr="008632F1">
        <w:rPr>
          <w:rFonts w:cs="Arial"/>
          <w:sz w:val="24"/>
          <w:szCs w:val="24"/>
        </w:rPr>
        <w:t>çok kitap okur.</w:t>
      </w: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br/>
        <w:t xml:space="preserve">B) </w:t>
      </w:r>
      <w:r w:rsidRPr="008632F1">
        <w:rPr>
          <w:rFonts w:cs="Arial"/>
          <w:sz w:val="24"/>
          <w:szCs w:val="24"/>
        </w:rPr>
        <w:t>her</w:t>
      </w:r>
      <w:r w:rsidRPr="007F6999">
        <w:rPr>
          <w:rFonts w:cs="Arial"/>
          <w:b/>
          <w:sz w:val="24"/>
          <w:szCs w:val="24"/>
        </w:rPr>
        <w:t xml:space="preserve"> </w:t>
      </w:r>
      <w:r w:rsidRPr="008632F1">
        <w:rPr>
          <w:rFonts w:cs="Arial"/>
          <w:sz w:val="24"/>
          <w:szCs w:val="24"/>
        </w:rPr>
        <w:t>zaman planlı çalışır.</w:t>
      </w:r>
    </w:p>
    <w:p w:rsidR="008D0BDF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br/>
        <w:t xml:space="preserve">C) </w:t>
      </w:r>
      <w:r w:rsidRPr="008632F1">
        <w:rPr>
          <w:rFonts w:cs="Arial"/>
          <w:sz w:val="24"/>
          <w:szCs w:val="24"/>
        </w:rPr>
        <w:t>resim yapma yeteneği iyi değildir.</w:t>
      </w:r>
      <w:r w:rsidRPr="007F6999">
        <w:rPr>
          <w:rFonts w:cs="Arial"/>
          <w:b/>
          <w:sz w:val="24"/>
          <w:szCs w:val="24"/>
        </w:rPr>
        <w:t> </w:t>
      </w:r>
    </w:p>
    <w:p w:rsidR="008D0BDF" w:rsidRDefault="008D0BDF" w:rsidP="008632F1">
      <w:pPr>
        <w:pStyle w:val="NoSpacing"/>
        <w:rPr>
          <w:rFonts w:cs="Arial"/>
          <w:b/>
          <w:sz w:val="24"/>
          <w:szCs w:val="24"/>
        </w:rPr>
      </w:pP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</w:p>
    <w:p w:rsidR="008D0BDF" w:rsidRPr="007F6999" w:rsidRDefault="008D0BDF" w:rsidP="008632F1">
      <w:pPr>
        <w:pStyle w:val="NoSpacing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> </w:t>
      </w:r>
    </w:p>
    <w:p w:rsidR="008D0BDF" w:rsidRPr="007F6999" w:rsidRDefault="008D0BDF" w:rsidP="008632F1">
      <w:pPr>
        <w:rPr>
          <w:rFonts w:ascii="Century Gothic" w:hAnsi="Century Gothic"/>
          <w:b/>
          <w:sz w:val="24"/>
          <w:szCs w:val="24"/>
        </w:rPr>
      </w:pPr>
      <w:r w:rsidRPr="007F6999">
        <w:rPr>
          <w:rFonts w:ascii="Century Gothic" w:hAnsi="Century Gothic"/>
          <w:b/>
          <w:sz w:val="24"/>
          <w:szCs w:val="24"/>
        </w:rPr>
        <w:t xml:space="preserve">11)     </w:t>
      </w:r>
      <w:r w:rsidRPr="00185008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il_fi" o:spid="_x0000_i1031" type="#_x0000_t75" alt="http://www.akbanksanat.com/i/content/7742_1_E23-Terlik-640.jpg" style="width:132pt;height:102pt;visibility:visible">
            <v:imagedata r:id="rId14" o:title=""/>
          </v:shape>
        </w:pict>
      </w:r>
    </w:p>
    <w:p w:rsidR="008D0BDF" w:rsidRPr="007F6999" w:rsidRDefault="008D0BDF" w:rsidP="006548D9">
      <w:pPr>
        <w:pStyle w:val="NoSpacing"/>
      </w:pPr>
      <w:r w:rsidRPr="007F6999">
        <w:t>Arda,  havaların soğuk olduğunu umursamadan ince kıyafetlerle okula gidiyordu</w:t>
      </w:r>
      <w:r>
        <w:t xml:space="preserve">. Hiç bedenini önemsemiyordu. Çok geçmeden grip oldu. Bir hafta </w:t>
      </w:r>
      <w:r w:rsidRPr="007F6999">
        <w:t>b</w:t>
      </w:r>
      <w:r>
        <w:t xml:space="preserve">oyunca okula gidememişti. Özellikle o çok sevdiği halk oyunları kursuna gidemediği için çok </w:t>
      </w:r>
      <w:r w:rsidRPr="007F6999">
        <w:t>üzülmüşt</w:t>
      </w:r>
      <w:r>
        <w:t xml:space="preserve">ü. Yaptığı hatayı </w:t>
      </w:r>
      <w:r w:rsidRPr="007F6999">
        <w:t>anlayan Arda</w:t>
      </w:r>
      <w:r>
        <w:t xml:space="preserve">, </w:t>
      </w:r>
      <w:r w:rsidRPr="007F6999">
        <w:t>doktorun ver</w:t>
      </w:r>
      <w:r>
        <w:t xml:space="preserve">diği ilaçları içti. Annesinin ona vücut direncini artırması için verdiği portakal </w:t>
      </w:r>
      <w:r w:rsidRPr="007F6999">
        <w:t>ve mandali</w:t>
      </w:r>
      <w:r>
        <w:t xml:space="preserve">naları düzenli olarak tüketti. Bir hafta sonra sağlıklı olarak okuluna geri dönmenin mutluluğunu </w:t>
      </w:r>
      <w:r w:rsidRPr="007F6999">
        <w:t xml:space="preserve">yaşıyordu.  </w:t>
      </w:r>
    </w:p>
    <w:p w:rsidR="008D0BDF" w:rsidRPr="006548D9" w:rsidRDefault="008D0BDF" w:rsidP="006548D9">
      <w:pPr>
        <w:rPr>
          <w:rFonts w:ascii="Century Gothic" w:hAnsi="Century Gothic"/>
          <w:b/>
          <w:sz w:val="24"/>
          <w:szCs w:val="24"/>
        </w:rPr>
      </w:pPr>
      <w:r w:rsidRPr="006548D9">
        <w:rPr>
          <w:rFonts w:ascii="Century Gothic" w:hAnsi="Century Gothic"/>
          <w:b/>
          <w:sz w:val="24"/>
          <w:szCs w:val="24"/>
        </w:rPr>
        <w:t xml:space="preserve">Yukarıdaki parçaya göre aşağıdakilerden hangisi Arda </w:t>
      </w:r>
      <w:r>
        <w:rPr>
          <w:rFonts w:ascii="Century Gothic" w:hAnsi="Century Gothic"/>
          <w:b/>
          <w:sz w:val="24"/>
          <w:szCs w:val="24"/>
        </w:rPr>
        <w:t xml:space="preserve">’nın özelliklerinden biri </w:t>
      </w:r>
      <w:r w:rsidRPr="009341BA">
        <w:rPr>
          <w:rFonts w:ascii="Century Gothic" w:hAnsi="Century Gothic"/>
          <w:b/>
          <w:sz w:val="24"/>
          <w:szCs w:val="24"/>
          <w:u w:val="single"/>
        </w:rPr>
        <w:t>değildir?</w:t>
      </w:r>
    </w:p>
    <w:p w:rsidR="008D0BDF" w:rsidRPr="007F6999" w:rsidRDefault="008D0BDF" w:rsidP="008632F1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A)</w:t>
      </w:r>
      <w:r w:rsidRPr="007F6999">
        <w:rPr>
          <w:rFonts w:ascii="Century Gothic" w:hAnsi="Century Gothic"/>
          <w:b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U</w:t>
      </w:r>
      <w:r w:rsidRPr="009341BA">
        <w:rPr>
          <w:rFonts w:ascii="Century Gothic" w:hAnsi="Century Gothic"/>
          <w:sz w:val="24"/>
          <w:szCs w:val="24"/>
        </w:rPr>
        <w:t xml:space="preserve">mursamaz </w:t>
      </w:r>
      <w:r w:rsidRPr="007F6999">
        <w:rPr>
          <w:rFonts w:ascii="Century Gothic" w:hAnsi="Century Gothic"/>
          <w:b/>
          <w:sz w:val="24"/>
          <w:szCs w:val="24"/>
        </w:rPr>
        <w:t xml:space="preserve"> </w:t>
      </w:r>
    </w:p>
    <w:p w:rsidR="008D0BDF" w:rsidRPr="007F6999" w:rsidRDefault="008D0BDF" w:rsidP="008632F1">
      <w:pPr>
        <w:rPr>
          <w:rFonts w:ascii="Century Gothic" w:hAnsi="Century Gothic"/>
          <w:b/>
          <w:sz w:val="24"/>
          <w:szCs w:val="24"/>
        </w:rPr>
      </w:pPr>
      <w:r w:rsidRPr="007F6999">
        <w:rPr>
          <w:rFonts w:ascii="Century Gothic" w:hAnsi="Century Gothic"/>
          <w:b/>
          <w:sz w:val="24"/>
          <w:szCs w:val="24"/>
        </w:rPr>
        <w:t xml:space="preserve"> </w:t>
      </w:r>
      <w:r>
        <w:rPr>
          <w:rFonts w:ascii="Century Gothic" w:hAnsi="Century Gothic"/>
          <w:b/>
          <w:sz w:val="24"/>
          <w:szCs w:val="24"/>
        </w:rPr>
        <w:t xml:space="preserve">B) </w:t>
      </w:r>
      <w:r>
        <w:rPr>
          <w:rFonts w:ascii="Century Gothic" w:hAnsi="Century Gothic"/>
          <w:sz w:val="24"/>
          <w:szCs w:val="24"/>
        </w:rPr>
        <w:t>H</w:t>
      </w:r>
      <w:r w:rsidRPr="009341BA">
        <w:rPr>
          <w:rFonts w:ascii="Century Gothic" w:hAnsi="Century Gothic"/>
          <w:sz w:val="24"/>
          <w:szCs w:val="24"/>
        </w:rPr>
        <w:t xml:space="preserve">atasını kabul etmeyen </w:t>
      </w:r>
    </w:p>
    <w:p w:rsidR="008D0BDF" w:rsidRPr="007F6999" w:rsidRDefault="008D0BDF" w:rsidP="008632F1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C)</w:t>
      </w:r>
      <w:r w:rsidRPr="007F6999">
        <w:rPr>
          <w:rFonts w:ascii="Century Gothic" w:hAnsi="Century Gothic"/>
          <w:b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D</w:t>
      </w:r>
      <w:r w:rsidRPr="009341BA">
        <w:rPr>
          <w:rFonts w:ascii="Century Gothic" w:hAnsi="Century Gothic"/>
          <w:sz w:val="24"/>
          <w:szCs w:val="24"/>
        </w:rPr>
        <w:t>uyarsız</w:t>
      </w:r>
    </w:p>
    <w:p w:rsidR="008D0BDF" w:rsidRDefault="008D0BDF" w:rsidP="007F40CD">
      <w:pPr>
        <w:pStyle w:val="NoSpacing"/>
        <w:sectPr w:rsidR="008D0BDF" w:rsidSect="00386BF6">
          <w:headerReference w:type="default" r:id="rId15"/>
          <w:footerReference w:type="default" r:id="rId1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8D0BDF" w:rsidRDefault="008D0BDF" w:rsidP="005D43D9">
      <w:pPr>
        <w:pStyle w:val="NoSpacing"/>
        <w:rPr>
          <w:b/>
        </w:rPr>
      </w:pPr>
    </w:p>
    <w:p w:rsidR="008D0BDF" w:rsidRDefault="008D0BDF" w:rsidP="005D43D9">
      <w:pPr>
        <w:pStyle w:val="NoSpacing"/>
        <w:rPr>
          <w:b/>
        </w:rPr>
      </w:pPr>
    </w:p>
    <w:p w:rsidR="008D0BDF" w:rsidRPr="005D43D9" w:rsidRDefault="008D0BDF" w:rsidP="005D43D9">
      <w:pPr>
        <w:pStyle w:val="NoSpacing"/>
        <w:rPr>
          <w:b/>
        </w:rPr>
      </w:pPr>
      <w:r w:rsidRPr="005D43D9">
        <w:rPr>
          <w:b/>
        </w:rPr>
        <w:t>12)</w:t>
      </w:r>
    </w:p>
    <w:p w:rsidR="008D0BDF" w:rsidRDefault="008D0BDF" w:rsidP="005D43D9">
      <w:pPr>
        <w:pStyle w:val="NoSpacing"/>
        <w:rPr>
          <w:noProof/>
          <w:lang w:eastAsia="tr-TR"/>
        </w:rPr>
      </w:pPr>
      <w:r w:rsidRPr="007F6999">
        <w:t xml:space="preserve"> </w:t>
      </w:r>
      <w:r w:rsidRPr="00135C24">
        <w:rPr>
          <w:noProof/>
          <w:lang w:eastAsia="tr-TR"/>
        </w:rPr>
        <w:pict>
          <v:shape id="Resim 17" o:spid="_x0000_i1032" type="#_x0000_t75" style="width:63pt;height:70.5pt;visibility:visible">
            <v:imagedata r:id="rId17" o:title=""/>
          </v:shape>
        </w:pict>
      </w:r>
      <w:r w:rsidRPr="00135C24">
        <w:rPr>
          <w:noProof/>
          <w:lang w:eastAsia="tr-TR"/>
        </w:rPr>
        <w:pict>
          <v:shape id="Resim 16" o:spid="_x0000_i1033" type="#_x0000_t75" style="width:78pt;height:55.5pt;visibility:visible">
            <v:imagedata r:id="rId18" o:title=""/>
          </v:shape>
        </w:pict>
      </w:r>
      <w:r w:rsidRPr="007F6999">
        <w:t xml:space="preserve">     </w:t>
      </w:r>
      <w:r w:rsidRPr="00135C24">
        <w:rPr>
          <w:noProof/>
          <w:lang w:eastAsia="tr-TR"/>
        </w:rPr>
        <w:pict>
          <v:shape id="Resim 15" o:spid="_x0000_i1034" type="#_x0000_t75" style="width:58.5pt;height:79.5pt;visibility:visible">
            <v:imagedata r:id="rId19" o:title=""/>
          </v:shape>
        </w:pict>
      </w:r>
    </w:p>
    <w:p w:rsidR="008D0BDF" w:rsidRPr="005D43D9" w:rsidRDefault="008D0BDF" w:rsidP="005D43D9">
      <w:pPr>
        <w:pStyle w:val="NoSpacing"/>
        <w:rPr>
          <w:b/>
        </w:rPr>
      </w:pPr>
      <w:r w:rsidRPr="005D43D9">
        <w:rPr>
          <w:b/>
        </w:rPr>
        <w:t xml:space="preserve">Karşıt anlamlı </w:t>
      </w:r>
      <w:r w:rsidRPr="004327BF">
        <w:rPr>
          <w:b/>
          <w:u w:val="single"/>
        </w:rPr>
        <w:t>olmayan</w:t>
      </w:r>
      <w:r w:rsidRPr="005D43D9">
        <w:rPr>
          <w:b/>
        </w:rPr>
        <w:t xml:space="preserve"> sözcükler hangi görseldedir?</w:t>
      </w:r>
    </w:p>
    <w:p w:rsidR="008D0BDF" w:rsidRPr="007F6999" w:rsidRDefault="008D0BDF" w:rsidP="005D43D9">
      <w:pPr>
        <w:pStyle w:val="NoSpacing"/>
      </w:pPr>
      <w:r w:rsidRPr="001D4874">
        <w:rPr>
          <w:b/>
        </w:rPr>
        <w:t>A)</w:t>
      </w:r>
      <w:r w:rsidRPr="007F6999">
        <w:t xml:space="preserve"> kuzu</w:t>
      </w:r>
      <w:r w:rsidRPr="007F6999">
        <w:tab/>
      </w:r>
      <w:r w:rsidRPr="001D4874">
        <w:rPr>
          <w:b/>
        </w:rPr>
        <w:t xml:space="preserve">      B)</w:t>
      </w:r>
      <w:r w:rsidRPr="007F6999">
        <w:t xml:space="preserve">   balık</w:t>
      </w:r>
      <w:r w:rsidRPr="007F6999">
        <w:tab/>
        <w:t xml:space="preserve">     </w:t>
      </w:r>
      <w:r w:rsidRPr="001D4874">
        <w:rPr>
          <w:b/>
        </w:rPr>
        <w:t>C)</w:t>
      </w:r>
      <w:r w:rsidRPr="007F6999">
        <w:t xml:space="preserve"> kedi</w:t>
      </w:r>
    </w:p>
    <w:p w:rsidR="008D0BDF" w:rsidRPr="007F6999" w:rsidRDefault="008D0BDF" w:rsidP="005D43D9">
      <w:pPr>
        <w:pStyle w:val="NoSpacing"/>
      </w:pPr>
    </w:p>
    <w:p w:rsidR="008D0BDF" w:rsidRPr="007F6999" w:rsidRDefault="008D0BDF" w:rsidP="005D43D9">
      <w:pPr>
        <w:pStyle w:val="NoSpacing"/>
      </w:pPr>
    </w:p>
    <w:p w:rsidR="008D0BDF" w:rsidRPr="007F6999" w:rsidRDefault="008D0BDF" w:rsidP="005D43D9">
      <w:pPr>
        <w:pStyle w:val="NoSpacing"/>
        <w:rPr>
          <w:rFonts w:cs="Arial"/>
        </w:rPr>
      </w:pPr>
    </w:p>
    <w:p w:rsidR="008D0BDF" w:rsidRPr="007F6999" w:rsidRDefault="008D0BDF" w:rsidP="005D43D9">
      <w:pPr>
        <w:pStyle w:val="NoSpacing"/>
        <w:rPr>
          <w:rFonts w:cs="Arial"/>
        </w:rPr>
      </w:pPr>
    </w:p>
    <w:p w:rsidR="008D0BDF" w:rsidRPr="007F6999" w:rsidRDefault="008D0BDF" w:rsidP="005D43D9">
      <w:pPr>
        <w:pStyle w:val="NoSpacing"/>
        <w:rPr>
          <w:rFonts w:cs="Arial"/>
        </w:rPr>
      </w:pPr>
      <w:r>
        <w:rPr>
          <w:noProof/>
          <w:lang w:eastAsia="tr-TR"/>
        </w:rPr>
        <w:pict>
          <v:roundrect id="_x0000_s1043" style="position:absolute;margin-left:-15.75pt;margin-top:1.5pt;width:273pt;height:26.25pt;z-index:251642368" arcsize="10923f" strokeweight="3pt">
            <v:textbox>
              <w:txbxContent>
                <w:p w:rsidR="008D0BDF" w:rsidRDefault="008D0BDF" w:rsidP="004A31AE">
                  <w:pPr>
                    <w:pStyle w:val="NoSpacing"/>
                  </w:pPr>
                  <w:r>
                    <w:t>Ders çalışın …………. odayı dağıtmayın.</w:t>
                  </w:r>
                </w:p>
              </w:txbxContent>
            </v:textbox>
          </v:roundrect>
        </w:pict>
      </w:r>
      <w:r w:rsidRPr="007F6999">
        <w:rPr>
          <w:rFonts w:cs="Arial"/>
        </w:rPr>
        <w:t xml:space="preserve">   </w:t>
      </w:r>
    </w:p>
    <w:p w:rsidR="008D0BDF" w:rsidRPr="007F6999" w:rsidRDefault="008D0BDF" w:rsidP="005D43D9">
      <w:pPr>
        <w:pStyle w:val="NoSpacing"/>
        <w:rPr>
          <w:rFonts w:cs="Arial"/>
        </w:rPr>
      </w:pPr>
    </w:p>
    <w:p w:rsidR="008D0BDF" w:rsidRPr="004A31AE" w:rsidRDefault="008D0BDF" w:rsidP="005D43D9">
      <w:pPr>
        <w:pStyle w:val="NoSpacing"/>
        <w:rPr>
          <w:rFonts w:cs="Arial"/>
          <w:b/>
        </w:rPr>
      </w:pPr>
      <w:r w:rsidRPr="004A31AE">
        <w:rPr>
          <w:rFonts w:cs="Arial"/>
          <w:b/>
        </w:rPr>
        <w:t xml:space="preserve">13)  </w:t>
      </w:r>
      <w:r>
        <w:rPr>
          <w:rFonts w:cs="Arial"/>
          <w:b/>
        </w:rPr>
        <w:t xml:space="preserve">Yukarıdaki cümle </w:t>
      </w:r>
      <w:r w:rsidRPr="004A31AE">
        <w:rPr>
          <w:rFonts w:cs="Arial"/>
          <w:b/>
        </w:rPr>
        <w:t>aşağıdaki sözcüklerin hangisiyle</w:t>
      </w:r>
      <w:r>
        <w:rPr>
          <w:rFonts w:cs="Arial"/>
          <w:b/>
        </w:rPr>
        <w:t xml:space="preserve"> </w:t>
      </w:r>
      <w:r w:rsidRPr="004A31AE">
        <w:rPr>
          <w:rFonts w:cs="Arial"/>
          <w:b/>
          <w:u w:val="single"/>
        </w:rPr>
        <w:t>tamamlanamaz?</w:t>
      </w:r>
    </w:p>
    <w:p w:rsidR="008D0BDF" w:rsidRPr="007F6999" w:rsidRDefault="008D0BDF" w:rsidP="005D43D9">
      <w:pPr>
        <w:pStyle w:val="NoSpacing"/>
        <w:rPr>
          <w:rFonts w:cs="Arial"/>
        </w:rPr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31" o:spid="_x0000_s1044" type="#_x0000_t106" style="position:absolute;margin-left:79.7pt;margin-top:10.3pt;width:1in;height:48.2pt;z-index:251637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" adj="-6300,14217" strokeweight="2pt">
            <v:textbox>
              <w:txbxContent>
                <w:p w:rsidR="008D0BDF" w:rsidRPr="005D43D9" w:rsidRDefault="008D0BDF" w:rsidP="005D43D9">
                  <w:pPr>
                    <w:pStyle w:val="NoSpacing"/>
                    <w:rPr>
                      <w:b/>
                    </w:rPr>
                  </w:pPr>
                  <w:r w:rsidRPr="005D43D9">
                    <w:rPr>
                      <w:b/>
                    </w:rPr>
                    <w:t>ama</w:t>
                  </w:r>
                </w:p>
              </w:txbxContent>
            </v:textbox>
          </v:shape>
        </w:pict>
      </w:r>
    </w:p>
    <w:p w:rsidR="008D0BDF" w:rsidRPr="007F6999" w:rsidRDefault="008D0BDF" w:rsidP="005D43D9">
      <w:pPr>
        <w:pStyle w:val="NoSpacing"/>
        <w:rPr>
          <w:rFonts w:cs="Arial"/>
        </w:rPr>
      </w:pPr>
    </w:p>
    <w:p w:rsidR="008D0BDF" w:rsidRPr="007F6999" w:rsidRDefault="008D0BDF" w:rsidP="005D43D9">
      <w:pPr>
        <w:pStyle w:val="NoSpacing"/>
        <w:rPr>
          <w:rFonts w:cs="Arial"/>
        </w:rPr>
      </w:pPr>
      <w:r>
        <w:rPr>
          <w:noProof/>
          <w:lang w:eastAsia="tr-TR"/>
        </w:rPr>
        <w:pict>
          <v:shape id="Resim 22" o:spid="_x0000_s1045" type="#_x0000_t75" alt="cocuk-100" style="position:absolute;margin-left:18pt;margin-top:7.4pt;width:43.5pt;height:38.05pt;z-index:251634176;visibility:visible">
            <v:imagedata r:id="rId20" o:title="" grayscale="t" bilevel="t"/>
          </v:shape>
        </w:pict>
      </w:r>
    </w:p>
    <w:p w:rsidR="008D0BDF" w:rsidRPr="004A31AE" w:rsidRDefault="008D0BDF" w:rsidP="005D43D9">
      <w:pPr>
        <w:pStyle w:val="NoSpacing"/>
        <w:rPr>
          <w:rFonts w:cs="Arial"/>
          <w:b/>
        </w:rPr>
      </w:pPr>
      <w:r w:rsidRPr="004A31AE">
        <w:rPr>
          <w:rFonts w:cs="Arial"/>
          <w:b/>
        </w:rPr>
        <w:t xml:space="preserve">A)   </w:t>
      </w:r>
    </w:p>
    <w:p w:rsidR="008D0BDF" w:rsidRPr="007F6999" w:rsidRDefault="008D0BDF" w:rsidP="005D43D9">
      <w:pPr>
        <w:pStyle w:val="NoSpacing"/>
        <w:rPr>
          <w:rFonts w:cs="Arial"/>
        </w:rPr>
      </w:pPr>
      <w:r>
        <w:rPr>
          <w:noProof/>
          <w:lang w:eastAsia="tr-TR"/>
        </w:rPr>
        <w:pict>
          <v:shape id="_x0000_s1046" type="#_x0000_t106" style="position:absolute;margin-left:84.95pt;margin-top:15.15pt;width:1in;height:48.2pt;z-index:251641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" adj="-6300,14217" strokeweight="2pt">
            <v:textbox>
              <w:txbxContent>
                <w:p w:rsidR="008D0BDF" w:rsidRPr="005D43D9" w:rsidRDefault="008D0BDF" w:rsidP="005D43D9">
                  <w:pPr>
                    <w:pStyle w:val="NoSpacing"/>
                    <w:rPr>
                      <w:b/>
                    </w:rPr>
                  </w:pPr>
                  <w:r w:rsidRPr="005D43D9">
                    <w:rPr>
                      <w:b/>
                    </w:rPr>
                    <w:t>veya</w:t>
                  </w:r>
                </w:p>
              </w:txbxContent>
            </v:textbox>
          </v:shape>
        </w:pict>
      </w:r>
    </w:p>
    <w:p w:rsidR="008D0BDF" w:rsidRPr="007F6999" w:rsidRDefault="008D0BDF" w:rsidP="005D43D9">
      <w:pPr>
        <w:pStyle w:val="NoSpacing"/>
        <w:rPr>
          <w:rFonts w:cs="Arial"/>
        </w:rPr>
      </w:pPr>
    </w:p>
    <w:p w:rsidR="008D0BDF" w:rsidRPr="004A31AE" w:rsidRDefault="008D0BDF" w:rsidP="005D43D9">
      <w:pPr>
        <w:pStyle w:val="NoSpacing"/>
        <w:rPr>
          <w:rFonts w:cs="Arial"/>
          <w:b/>
        </w:rPr>
      </w:pPr>
      <w:r>
        <w:rPr>
          <w:noProof/>
          <w:lang w:eastAsia="tr-TR"/>
        </w:rPr>
        <w:pict>
          <v:shape id="Resim 20" o:spid="_x0000_s1047" type="#_x0000_t75" alt="çocuk2" style="position:absolute;margin-left:27pt;margin-top:6.7pt;width:34.5pt;height:33.3pt;z-index:251635200;visibility:visible">
            <v:imagedata r:id="rId21" o:title="" grayscale="t" bilevel="t"/>
          </v:shape>
        </w:pict>
      </w:r>
    </w:p>
    <w:p w:rsidR="008D0BDF" w:rsidRPr="007F6999" w:rsidRDefault="008D0BDF" w:rsidP="005D43D9">
      <w:pPr>
        <w:pStyle w:val="NoSpacing"/>
        <w:rPr>
          <w:rFonts w:cs="Arial"/>
        </w:rPr>
      </w:pPr>
      <w:r w:rsidRPr="004A31AE">
        <w:rPr>
          <w:rFonts w:cs="Arial"/>
          <w:b/>
        </w:rPr>
        <w:t>B)</w:t>
      </w:r>
    </w:p>
    <w:p w:rsidR="008D0BDF" w:rsidRPr="007F6999" w:rsidRDefault="008D0BDF" w:rsidP="005D43D9">
      <w:pPr>
        <w:pStyle w:val="NoSpacing"/>
        <w:rPr>
          <w:rFonts w:cs="Arial"/>
        </w:rPr>
      </w:pPr>
      <w:r>
        <w:rPr>
          <w:noProof/>
          <w:lang w:eastAsia="tr-TR"/>
        </w:rPr>
        <w:pict>
          <v:shape id="_x0000_s1048" type="#_x0000_t106" style="position:absolute;margin-left:84.95pt;margin-top:14.05pt;width:1in;height:48.2pt;z-index:251640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" adj="-6300,14217" strokeweight="2pt">
            <v:textbox>
              <w:txbxContent>
                <w:p w:rsidR="008D0BDF" w:rsidRPr="005D43D9" w:rsidRDefault="008D0BDF" w:rsidP="005D43D9">
                  <w:pPr>
                    <w:pStyle w:val="NoSpacing"/>
                    <w:rPr>
                      <w:b/>
                    </w:rPr>
                  </w:pPr>
                  <w:r w:rsidRPr="005D43D9">
                    <w:rPr>
                      <w:b/>
                    </w:rPr>
                    <w:t>fakat</w:t>
                  </w:r>
                </w:p>
              </w:txbxContent>
            </v:textbox>
          </v:shape>
        </w:pict>
      </w:r>
    </w:p>
    <w:p w:rsidR="008D0BDF" w:rsidRPr="007F6999" w:rsidRDefault="008D0BDF" w:rsidP="005D43D9">
      <w:pPr>
        <w:pStyle w:val="NoSpacing"/>
        <w:rPr>
          <w:rFonts w:cs="Arial"/>
        </w:rPr>
      </w:pPr>
      <w:r>
        <w:rPr>
          <w:noProof/>
          <w:lang w:eastAsia="tr-TR"/>
        </w:rPr>
        <w:pict>
          <v:shape id="Resim 18" o:spid="_x0000_s1049" type="#_x0000_t75" alt="çocuk3" style="position:absolute;margin-left:27pt;margin-top:12.4pt;width:35.55pt;height:37.6pt;z-index:251636224;visibility:visible">
            <v:imagedata r:id="rId22" o:title="" grayscale="t" bilevel="t"/>
          </v:shape>
        </w:pict>
      </w:r>
    </w:p>
    <w:p w:rsidR="008D0BDF" w:rsidRPr="004A31AE" w:rsidRDefault="008D0BDF" w:rsidP="005D43D9">
      <w:pPr>
        <w:pStyle w:val="NoSpacing"/>
        <w:rPr>
          <w:b/>
        </w:rPr>
      </w:pPr>
      <w:r w:rsidRPr="004A31AE">
        <w:rPr>
          <w:b/>
        </w:rPr>
        <w:t>C)</w:t>
      </w:r>
    </w:p>
    <w:p w:rsidR="008D0BDF" w:rsidRPr="007F6999" w:rsidRDefault="008D0BDF" w:rsidP="005D43D9">
      <w:pPr>
        <w:pStyle w:val="NoSpacing"/>
      </w:pPr>
    </w:p>
    <w:p w:rsidR="008D0BDF" w:rsidRPr="007F6999" w:rsidRDefault="008D0BDF" w:rsidP="005D43D9">
      <w:pPr>
        <w:pStyle w:val="NoSpacing"/>
      </w:pPr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645" o:spid="_x0000_s1050" type="#_x0000_t63" style="position:absolute;margin-left:84.95pt;margin-top:8.8pt;width:167.7pt;height:99.55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" adj="-3323,15308" strokeweight="2pt">
            <v:textbox>
              <w:txbxContent>
                <w:p w:rsidR="008D0BDF" w:rsidRPr="004A31AE" w:rsidRDefault="008D0BDF" w:rsidP="004A31AE">
                  <w:pPr>
                    <w:pStyle w:val="NoSpacing"/>
                    <w:rPr>
                      <w:b/>
                      <w:sz w:val="24"/>
                      <w:szCs w:val="24"/>
                    </w:rPr>
                  </w:pPr>
                  <w:r w:rsidRPr="004A31AE">
                    <w:rPr>
                      <w:b/>
                      <w:sz w:val="24"/>
                      <w:szCs w:val="24"/>
                    </w:rPr>
                    <w:t>Aşağıdaki cümlelerin hangisinde</w:t>
                  </w:r>
                  <w:r>
                    <w:rPr>
                      <w:b/>
                      <w:sz w:val="24"/>
                      <w:szCs w:val="24"/>
                      <w:u w:val="single"/>
                    </w:rPr>
                    <w:t xml:space="preserve"> yazım yanlışı </w:t>
                  </w:r>
                  <w:r w:rsidRPr="004A31AE">
                    <w:rPr>
                      <w:b/>
                      <w:sz w:val="24"/>
                      <w:szCs w:val="24"/>
                      <w:u w:val="single"/>
                    </w:rPr>
                    <w:t>yapılmıştır</w:t>
                  </w:r>
                  <w:r w:rsidRPr="004A31AE">
                    <w:rPr>
                      <w:b/>
                      <w:sz w:val="24"/>
                      <w:szCs w:val="24"/>
                    </w:rPr>
                    <w:t>?</w:t>
                  </w:r>
                </w:p>
                <w:p w:rsidR="008D0BDF" w:rsidRDefault="008D0BDF" w:rsidP="005D43D9"/>
              </w:txbxContent>
            </v:textbox>
          </v:shape>
        </w:pict>
      </w:r>
    </w:p>
    <w:p w:rsidR="008D0BDF" w:rsidRDefault="008D0BDF" w:rsidP="005D43D9">
      <w:pPr>
        <w:pStyle w:val="NoSpacing"/>
        <w:rPr>
          <w:rFonts w:cs="Arial"/>
          <w:b/>
        </w:rPr>
      </w:pPr>
    </w:p>
    <w:p w:rsidR="008D0BDF" w:rsidRPr="004A31AE" w:rsidRDefault="008D0BDF" w:rsidP="005D43D9">
      <w:pPr>
        <w:pStyle w:val="NoSpacing"/>
        <w:rPr>
          <w:rFonts w:cs="Arial"/>
          <w:b/>
        </w:rPr>
      </w:pPr>
      <w:r w:rsidRPr="004A31AE">
        <w:rPr>
          <w:rFonts w:cs="Arial"/>
          <w:b/>
        </w:rPr>
        <w:t xml:space="preserve">14) </w:t>
      </w:r>
    </w:p>
    <w:p w:rsidR="008D0BDF" w:rsidRPr="007F6999" w:rsidRDefault="008D0BDF" w:rsidP="005D43D9">
      <w:pPr>
        <w:pStyle w:val="NoSpacing"/>
        <w:rPr>
          <w:rFonts w:cs="Arial"/>
        </w:rPr>
      </w:pPr>
      <w:r w:rsidRPr="007F6999">
        <w:rPr>
          <w:rFonts w:cs="Arial"/>
        </w:rPr>
        <w:t xml:space="preserve">                                                                                                        </w:t>
      </w:r>
      <w:r w:rsidRPr="00185008">
        <w:rPr>
          <w:rFonts w:cs="Arial"/>
          <w:noProof/>
          <w:lang w:eastAsia="tr-TR"/>
        </w:rPr>
        <w:pict>
          <v:shape id="Resim 644" o:spid="_x0000_i1035" type="#_x0000_t75" alt="gg" style="width:71.25pt;height:1in;visibility:visible">
            <v:imagedata r:id="rId23" o:title="" grayscale="t" bilevel="t"/>
          </v:shape>
        </w:pict>
      </w:r>
    </w:p>
    <w:p w:rsidR="008D0BDF" w:rsidRPr="007F6999" w:rsidRDefault="008D0BDF" w:rsidP="005D43D9">
      <w:pPr>
        <w:pStyle w:val="NoSpacing"/>
        <w:rPr>
          <w:rFonts w:cs="Arial"/>
        </w:rPr>
      </w:pPr>
    </w:p>
    <w:p w:rsidR="008D0BDF" w:rsidRPr="004A31AE" w:rsidRDefault="008D0BDF" w:rsidP="005D43D9">
      <w:pPr>
        <w:pStyle w:val="NoSpacing"/>
        <w:rPr>
          <w:rFonts w:cs="Arial"/>
        </w:rPr>
      </w:pPr>
      <w:r w:rsidRPr="00B50C7F">
        <w:rPr>
          <w:rFonts w:cs="Arial"/>
          <w:b/>
        </w:rPr>
        <w:t>A)</w:t>
      </w:r>
      <w:r w:rsidRPr="004A31AE">
        <w:rPr>
          <w:rFonts w:cs="Arial"/>
        </w:rPr>
        <w:t xml:space="preserve"> </w:t>
      </w:r>
      <w:r>
        <w:rPr>
          <w:rFonts w:cs="Arial"/>
        </w:rPr>
        <w:t xml:space="preserve">Gizem İstanbula </w:t>
      </w:r>
      <w:r w:rsidRPr="004A31AE">
        <w:rPr>
          <w:rFonts w:cs="Arial"/>
        </w:rPr>
        <w:t>gitti.</w:t>
      </w:r>
    </w:p>
    <w:p w:rsidR="008D0BDF" w:rsidRDefault="008D0BDF" w:rsidP="005D43D9">
      <w:pPr>
        <w:pStyle w:val="NoSpacing"/>
      </w:pPr>
    </w:p>
    <w:p w:rsidR="008D0BDF" w:rsidRPr="004A31AE" w:rsidRDefault="008D0BDF" w:rsidP="005D43D9">
      <w:pPr>
        <w:pStyle w:val="NoSpacing"/>
      </w:pPr>
      <w:r w:rsidRPr="00B50C7F">
        <w:rPr>
          <w:b/>
        </w:rPr>
        <w:t>B)</w:t>
      </w:r>
      <w:r w:rsidRPr="004A31AE">
        <w:t xml:space="preserve"> Çiftçiler ürünlerini topluyor.</w:t>
      </w:r>
    </w:p>
    <w:p w:rsidR="008D0BDF" w:rsidRDefault="008D0BDF" w:rsidP="005D43D9">
      <w:pPr>
        <w:pStyle w:val="NoSpacing"/>
      </w:pPr>
    </w:p>
    <w:p w:rsidR="008D0BDF" w:rsidRPr="004A31AE" w:rsidRDefault="008D0BDF" w:rsidP="005D43D9">
      <w:pPr>
        <w:pStyle w:val="NoSpacing"/>
      </w:pPr>
      <w:r w:rsidRPr="00B50C7F">
        <w:rPr>
          <w:b/>
        </w:rPr>
        <w:t>C)</w:t>
      </w:r>
      <w:r w:rsidRPr="004A31AE">
        <w:t xml:space="preserve"> Eğer soğuk olursa montumu giyerim.</w:t>
      </w:r>
    </w:p>
    <w:p w:rsidR="008D0BDF" w:rsidRDefault="008D0BDF" w:rsidP="005D43D9">
      <w:pPr>
        <w:pStyle w:val="NoSpacing"/>
        <w:rPr>
          <w:rFonts w:cs="Arial"/>
          <w:i/>
        </w:rPr>
      </w:pPr>
    </w:p>
    <w:p w:rsidR="008D0BDF" w:rsidRDefault="008D0BDF" w:rsidP="005D43D9">
      <w:pPr>
        <w:pStyle w:val="NoSpacing"/>
        <w:rPr>
          <w:rFonts w:cs="Arial"/>
          <w:i/>
        </w:rPr>
      </w:pPr>
    </w:p>
    <w:p w:rsidR="008D0BDF" w:rsidRDefault="008D0BDF" w:rsidP="005D43D9">
      <w:pPr>
        <w:pStyle w:val="NoSpacing"/>
        <w:rPr>
          <w:rFonts w:cs="Arial"/>
          <w:i/>
        </w:rPr>
      </w:pPr>
    </w:p>
    <w:p w:rsidR="008D0BDF" w:rsidRPr="007F6999" w:rsidRDefault="008D0BDF" w:rsidP="005D43D9">
      <w:pPr>
        <w:pStyle w:val="NoSpacing"/>
        <w:rPr>
          <w:rFonts w:cs="Arial"/>
          <w:i/>
        </w:rPr>
      </w:pPr>
      <w:r>
        <w:rPr>
          <w:noProof/>
          <w:lang w:eastAsia="tr-TR"/>
        </w:rPr>
        <w:pict>
          <v:shape id="Köşeleri Yuvarlanmış Dikdörtgen Belirtme Çizgisi 647" o:spid="_x0000_s1051" type="#_x0000_t62" style="position:absolute;margin-left:25.15pt;margin-top:15.2pt;width:222pt;height:1in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" adj="13865,26955">
            <v:textbox>
              <w:txbxContent>
                <w:p w:rsidR="008D0BDF" w:rsidRDefault="008D0BDF" w:rsidP="004A31AE">
                  <w:pPr>
                    <w:pStyle w:val="NoSpacing"/>
                  </w:pPr>
                  <w:r>
                    <w:t xml:space="preserve">Kitaplarını </w:t>
                  </w:r>
                  <w:r w:rsidRPr="00DA2E28">
                    <w:t>(</w:t>
                  </w:r>
                  <w:r>
                    <w:t xml:space="preserve">  </w:t>
                  </w:r>
                  <w:r w:rsidRPr="00DA2E28">
                    <w:t>)</w:t>
                  </w:r>
                  <w:r>
                    <w:t>defterlerini</w:t>
                  </w:r>
                  <w:r w:rsidRPr="00DA2E28">
                    <w:t xml:space="preserve"> (</w:t>
                  </w:r>
                  <w:r>
                    <w:t xml:space="preserve">  </w:t>
                  </w:r>
                  <w:r w:rsidRPr="00DA2E28">
                    <w:t>)</w:t>
                  </w:r>
                  <w:r>
                    <w:t xml:space="preserve"> kalemini ve silgini çantana yerleştirdin mi </w:t>
                  </w:r>
                  <w:r w:rsidRPr="00DA2E28">
                    <w:t>(</w:t>
                  </w:r>
                  <w:r>
                    <w:t xml:space="preserve">  </w:t>
                  </w:r>
                  <w:r w:rsidRPr="00DA2E28">
                    <w:t>)</w:t>
                  </w:r>
                </w:p>
                <w:p w:rsidR="008D0BDF" w:rsidRDefault="008D0BDF" w:rsidP="005D43D9"/>
              </w:txbxContent>
            </v:textbox>
          </v:shape>
        </w:pict>
      </w:r>
    </w:p>
    <w:p w:rsidR="008D0BDF" w:rsidRPr="006D5402" w:rsidRDefault="008D0BDF" w:rsidP="004A31AE">
      <w:pPr>
        <w:pStyle w:val="NoSpacing"/>
        <w:rPr>
          <w:b/>
        </w:rPr>
      </w:pPr>
      <w:r w:rsidRPr="006D5402">
        <w:rPr>
          <w:b/>
        </w:rPr>
        <w:t>15)</w:t>
      </w:r>
    </w:p>
    <w:p w:rsidR="008D0BDF" w:rsidRPr="004A31AE" w:rsidRDefault="008D0BDF" w:rsidP="004A31AE">
      <w:pPr>
        <w:pStyle w:val="NoSpacing"/>
      </w:pPr>
    </w:p>
    <w:p w:rsidR="008D0BDF" w:rsidRPr="004A31AE" w:rsidRDefault="008D0BDF" w:rsidP="004A31AE">
      <w:pPr>
        <w:pStyle w:val="NoSpacing"/>
      </w:pPr>
      <w:r w:rsidRPr="004A31AE">
        <w:t xml:space="preserve">     </w:t>
      </w:r>
    </w:p>
    <w:p w:rsidR="008D0BDF" w:rsidRPr="004A31AE" w:rsidRDefault="008D0BDF" w:rsidP="004A31AE">
      <w:pPr>
        <w:pStyle w:val="NoSpacing"/>
      </w:pPr>
    </w:p>
    <w:p w:rsidR="008D0BDF" w:rsidRPr="004A31AE" w:rsidRDefault="008D0BDF" w:rsidP="004A31AE">
      <w:pPr>
        <w:pStyle w:val="NoSpacing"/>
      </w:pPr>
    </w:p>
    <w:p w:rsidR="008D0BDF" w:rsidRPr="004A31AE" w:rsidRDefault="008D0BDF" w:rsidP="004A31AE">
      <w:pPr>
        <w:pStyle w:val="NoSpacing"/>
      </w:pPr>
      <w:r w:rsidRPr="004A31AE">
        <w:t xml:space="preserve">                                             </w:t>
      </w:r>
    </w:p>
    <w:p w:rsidR="008D0BDF" w:rsidRPr="004A31AE" w:rsidRDefault="008D0BDF" w:rsidP="004A31AE">
      <w:pPr>
        <w:pStyle w:val="NoSpacing"/>
        <w:jc w:val="center"/>
      </w:pPr>
      <w:r w:rsidRPr="00185008">
        <w:rPr>
          <w:noProof/>
          <w:szCs w:val="24"/>
          <w:lang w:eastAsia="tr-TR"/>
        </w:rPr>
        <w:pict>
          <v:shape id="Resim 646" o:spid="_x0000_i1036" type="#_x0000_t75" style="width:189pt;height:105pt;visibility:visible">
            <v:imagedata r:id="rId24" o:title=""/>
          </v:shape>
        </w:pict>
      </w:r>
    </w:p>
    <w:p w:rsidR="008D0BDF" w:rsidRPr="004A31AE" w:rsidRDefault="008D0BDF" w:rsidP="004A31AE">
      <w:pPr>
        <w:pStyle w:val="NoSpacing"/>
        <w:rPr>
          <w:b/>
        </w:rPr>
      </w:pPr>
      <w:r w:rsidRPr="004A31AE">
        <w:rPr>
          <w:b/>
        </w:rPr>
        <w:t>Tümcesinde boş bırakılan yerlere sırasıyla hangi noktalama işaretleri gelmelidir?</w:t>
      </w:r>
    </w:p>
    <w:p w:rsidR="008D0BDF" w:rsidRPr="004A31AE" w:rsidRDefault="008D0BDF" w:rsidP="004A31AE">
      <w:pPr>
        <w:pStyle w:val="NoSpacing"/>
      </w:pPr>
      <w:r w:rsidRPr="00B50C7F">
        <w:rPr>
          <w:b/>
        </w:rPr>
        <w:t>A)</w:t>
      </w:r>
      <w:r w:rsidRPr="004A31AE">
        <w:t xml:space="preserve"> </w:t>
      </w:r>
      <w:r>
        <w:t xml:space="preserve">( , )  ( </w:t>
      </w:r>
      <w:r w:rsidRPr="004A31AE">
        <w:rPr>
          <w:rFonts w:ascii="Calibri" w:hAnsi="Calibri" w:cs="Calibri"/>
        </w:rPr>
        <w:t>?</w:t>
      </w:r>
      <w:r>
        <w:t xml:space="preserve"> ) ( . </w:t>
      </w:r>
      <w:r w:rsidRPr="004A31AE">
        <w:t>)</w:t>
      </w:r>
    </w:p>
    <w:p w:rsidR="008D0BDF" w:rsidRPr="004A31AE" w:rsidRDefault="008D0BDF" w:rsidP="004A31AE">
      <w:pPr>
        <w:pStyle w:val="NoSpacing"/>
      </w:pPr>
      <w:r w:rsidRPr="00B50C7F">
        <w:rPr>
          <w:b/>
        </w:rPr>
        <w:t>B )</w:t>
      </w:r>
      <w:r>
        <w:t xml:space="preserve"> ( , )  ( </w:t>
      </w:r>
      <w:r w:rsidRPr="004A31AE">
        <w:rPr>
          <w:rFonts w:ascii="Calibri" w:hAnsi="Calibri" w:cs="Calibri"/>
        </w:rPr>
        <w:t>?</w:t>
      </w:r>
      <w:r>
        <w:t xml:space="preserve"> )  ( . </w:t>
      </w:r>
      <w:r w:rsidRPr="004A31AE">
        <w:t>)</w:t>
      </w:r>
    </w:p>
    <w:p w:rsidR="008D0BDF" w:rsidRDefault="008D0BDF" w:rsidP="004A31AE">
      <w:pPr>
        <w:pStyle w:val="NoSpacing"/>
      </w:pPr>
      <w:r w:rsidRPr="00B50C7F">
        <w:rPr>
          <w:b/>
        </w:rPr>
        <w:t>C)</w:t>
      </w:r>
      <w:r w:rsidRPr="004A31AE">
        <w:t xml:space="preserve"> </w:t>
      </w:r>
      <w:r>
        <w:t xml:space="preserve">( , )  ( , )  ( </w:t>
      </w:r>
      <w:r w:rsidRPr="004A31AE">
        <w:rPr>
          <w:rFonts w:ascii="Calibri" w:hAnsi="Calibri" w:cs="Calibri"/>
        </w:rPr>
        <w:t>?</w:t>
      </w:r>
      <w:r>
        <w:t xml:space="preserve"> </w:t>
      </w:r>
      <w:r w:rsidRPr="004A31AE">
        <w:t>)</w:t>
      </w: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  <w:r>
        <w:rPr>
          <w:noProof/>
          <w:lang w:eastAsia="tr-TR"/>
        </w:rPr>
      </w:r>
      <w:r>
        <w:pict>
          <v:rect id="_x0000_s1052" style="width:256.35pt;height:84.4pt;mso-wrap-distance-left:18pt;mso-wrap-distance-top:7.2pt;mso-wrap-distance-right:7.2pt;mso-wrap-distance-bottom:7.2pt;mso-position-horizontal-relative:char;mso-position-vertical-relative:line;v-text-anchor:middle" o:allowincell="f" stroked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052" inset="16.56pt,7.2pt,16.56pt,7.2pt">
              <w:txbxContent>
                <w:p w:rsidR="008D0BDF" w:rsidRPr="00887D0D" w:rsidRDefault="008D0BDF" w:rsidP="00EA5483">
                  <w:pPr>
                    <w:pStyle w:val="NoSpacing"/>
                    <w:shd w:val="clear" w:color="auto" w:fill="C6D9F1"/>
                    <w:rPr>
                      <w:b/>
                      <w:szCs w:val="26"/>
                    </w:rPr>
                  </w:pPr>
                  <w:r w:rsidRPr="00887D0D">
                    <w:rPr>
                      <w:b/>
                      <w:szCs w:val="26"/>
                    </w:rPr>
                    <w:t xml:space="preserve">Türkçe bölümünü bitirdin. Cevaplarını forma doğru kodlayıp kodlamadığını kontrol et.  </w:t>
                  </w:r>
                </w:p>
                <w:p w:rsidR="008D0BDF" w:rsidRPr="00887D0D" w:rsidRDefault="008D0BDF" w:rsidP="00EA5483">
                  <w:pPr>
                    <w:pStyle w:val="NoSpacing"/>
                    <w:shd w:val="clear" w:color="auto" w:fill="C6D9F1"/>
                    <w:rPr>
                      <w:b/>
                      <w:szCs w:val="26"/>
                    </w:rPr>
                  </w:pPr>
                  <w:r w:rsidRPr="00887D0D">
                    <w:rPr>
                      <w:b/>
                      <w:szCs w:val="26"/>
                    </w:rPr>
                    <w:t>Matematik bölümüne geç.</w:t>
                  </w:r>
                </w:p>
              </w:txbxContent>
            </v:textbox>
            <w10:anchorlock/>
          </v:rect>
        </w:pict>
      </w:r>
    </w:p>
    <w:p w:rsidR="008D0BDF" w:rsidRDefault="008D0BDF" w:rsidP="004A31AE">
      <w:pPr>
        <w:pStyle w:val="NoSpacing"/>
        <w:sectPr w:rsidR="008D0BDF" w:rsidSect="00386BF6">
          <w:headerReference w:type="default" r:id="rId25"/>
          <w:footerReference w:type="default" r:id="rId2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8D0BDF" w:rsidRDefault="008D0BDF" w:rsidP="004A31AE">
      <w:pPr>
        <w:pStyle w:val="NoSpacing"/>
      </w:pPr>
      <w:r>
        <w:rPr>
          <w:noProof/>
          <w:lang w:eastAsia="tr-TR"/>
        </w:rPr>
      </w:r>
      <w:r>
        <w:pict>
          <v:rect id="_x0000_s1053" style="width:256.35pt;height:81.05pt;mso-wrap-distance-left:18pt;mso-wrap-distance-top:7.2pt;mso-wrap-distance-right:7.2pt;mso-wrap-distance-bottom:7.2pt;mso-position-horizontal-relative:char;mso-position-vertical-relative:line;v-text-anchor:middle" o:allowincell="f" stroked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053" inset="16.56pt,7.2pt,16.56pt,7.2pt">
              <w:txbxContent>
                <w:p w:rsidR="008D0BDF" w:rsidRPr="00C535C7" w:rsidRDefault="008D0BDF" w:rsidP="00D0174F">
                  <w:pPr>
                    <w:pStyle w:val="NoSpacing"/>
                    <w:shd w:val="clear" w:color="auto" w:fill="C6D9F1"/>
                    <w:rPr>
                      <w:b/>
                      <w:color w:val="FFFFFF"/>
                      <w:szCs w:val="26"/>
                    </w:rPr>
                  </w:pPr>
                  <w:r w:rsidRPr="00C535C7">
                    <w:rPr>
                      <w:b/>
                      <w:szCs w:val="26"/>
                    </w:rPr>
                    <w:t xml:space="preserve">Bu bölümde </w:t>
                  </w:r>
                  <w:r>
                    <w:rPr>
                      <w:b/>
                      <w:szCs w:val="26"/>
                    </w:rPr>
                    <w:t>Matematik</w:t>
                  </w:r>
                  <w:r w:rsidRPr="00C535C7">
                    <w:rPr>
                      <w:b/>
                      <w:szCs w:val="26"/>
                    </w:rPr>
                    <w:t xml:space="preserve"> dersinden 15 soru sorulmuştur. Bu soruları formda </w:t>
                  </w:r>
                  <w:r>
                    <w:rPr>
                      <w:b/>
                      <w:szCs w:val="26"/>
                    </w:rPr>
                    <w:t>Matematik</w:t>
                  </w:r>
                  <w:r w:rsidRPr="00C535C7">
                    <w:rPr>
                      <w:b/>
                      <w:szCs w:val="26"/>
                    </w:rPr>
                    <w:t xml:space="preserve"> bölümüne işaretlemelisin.</w:t>
                  </w:r>
                </w:p>
              </w:txbxContent>
            </v:textbox>
            <w10:wrap anchorx="margin" anchory="margin"/>
            <w10:anchorlock/>
          </v:rect>
        </w:pict>
      </w:r>
    </w:p>
    <w:p w:rsidR="008D0BDF" w:rsidRDefault="008D0BDF" w:rsidP="004A31AE">
      <w:pPr>
        <w:pStyle w:val="NoSpacing"/>
      </w:pPr>
      <w:r>
        <w:rPr>
          <w:noProof/>
          <w:lang w:eastAsia="tr-TR"/>
        </w:rPr>
        <w:pict>
          <v:shape id="_x0000_s1054" type="#_x0000_t63" style="position:absolute;margin-left:88.55pt;margin-top:7.5pt;width:162pt;height:90pt;z-index:251662848" adj="-2447,11160">
            <v:textbox>
              <w:txbxContent>
                <w:p w:rsidR="008D0BDF" w:rsidRPr="0005531A" w:rsidRDefault="008D0BDF" w:rsidP="0005531A">
                  <w:pPr>
                    <w:pStyle w:val="NoSpacing"/>
                    <w:rPr>
                      <w:b/>
                      <w:sz w:val="22"/>
                    </w:rPr>
                  </w:pPr>
                  <w:r w:rsidRPr="0005531A">
                    <w:rPr>
                      <w:b/>
                      <w:sz w:val="22"/>
                    </w:rPr>
                    <w:t xml:space="preserve">Arkadaşlar, aşağıdakilerden hangisini </w:t>
                  </w:r>
                  <w:r w:rsidRPr="0005531A">
                    <w:rPr>
                      <w:b/>
                      <w:sz w:val="22"/>
                      <w:u w:val="single"/>
                    </w:rPr>
                    <w:t>düzlemde açamayız?</w:t>
                  </w:r>
                </w:p>
              </w:txbxContent>
            </v:textbox>
          </v:shape>
        </w:pict>
      </w:r>
    </w:p>
    <w:p w:rsidR="008D0BDF" w:rsidRDefault="008D0BDF" w:rsidP="0005531A">
      <w:pPr>
        <w:pStyle w:val="NoSpacing"/>
        <w:rPr>
          <w:rFonts w:ascii="Arial" w:hAnsi="Arial" w:cs="Arial"/>
          <w:noProof/>
          <w:sz w:val="28"/>
          <w:szCs w:val="28"/>
          <w:lang w:eastAsia="tr-TR"/>
        </w:rPr>
      </w:pPr>
      <w:r w:rsidRPr="00185008">
        <w:rPr>
          <w:rFonts w:ascii="Arial" w:hAnsi="Arial" w:cs="Arial"/>
          <w:noProof/>
          <w:sz w:val="28"/>
          <w:szCs w:val="28"/>
          <w:lang w:eastAsia="tr-TR"/>
        </w:rPr>
        <w:pict>
          <v:shape id="Resim 10" o:spid="_x0000_i1039" type="#_x0000_t75" alt="imagesCALB4CW1" style="width:84pt;height:135.75pt;visibility:visible">
            <v:imagedata r:id="rId27" o:title="" gain="2147483647f" blacklevel="-26870f"/>
          </v:shape>
        </w:pict>
      </w:r>
    </w:p>
    <w:p w:rsidR="008D0BDF" w:rsidRDefault="008D0BDF" w:rsidP="0005531A">
      <w:pPr>
        <w:pStyle w:val="NoSpacing"/>
        <w:rPr>
          <w:rFonts w:ascii="Arial" w:hAnsi="Arial" w:cs="Arial"/>
          <w:noProof/>
          <w:sz w:val="28"/>
          <w:szCs w:val="28"/>
          <w:lang w:eastAsia="tr-TR"/>
        </w:rPr>
      </w:pPr>
    </w:p>
    <w:p w:rsidR="008D0BDF" w:rsidRPr="0005531A" w:rsidRDefault="008D0BDF" w:rsidP="0005531A">
      <w:pPr>
        <w:pStyle w:val="NoSpacing"/>
        <w:rPr>
          <w:b/>
          <w:szCs w:val="28"/>
        </w:rPr>
      </w:pPr>
      <w:r w:rsidRPr="0005531A">
        <w:rPr>
          <w:b/>
          <w:szCs w:val="28"/>
        </w:rPr>
        <w:t xml:space="preserve"> A)</w:t>
      </w:r>
      <w:r w:rsidRPr="0005531A">
        <w:rPr>
          <w:b/>
        </w:rPr>
        <w:t xml:space="preserve"> </w:t>
      </w:r>
      <w:r w:rsidRPr="00185008">
        <w:rPr>
          <w:b/>
          <w:noProof/>
          <w:lang w:eastAsia="tr-TR"/>
        </w:rPr>
        <w:pict>
          <v:shape id="Resim 142" o:spid="_x0000_i1040" type="#_x0000_t75" alt="http://4.bp.blogspot.com/_SfFyM4jd01Q/SepHFUpueBI/AAAAAAAAAAU/tPt8D0UfZ3I/s320/soccer-ball-1.png" style="width:62.25pt;height:63pt;visibility:visible">
            <v:imagedata r:id="rId28" o:title=""/>
          </v:shape>
        </w:pict>
      </w:r>
      <w:r w:rsidRPr="0005531A">
        <w:rPr>
          <w:b/>
          <w:szCs w:val="28"/>
        </w:rPr>
        <w:t xml:space="preserve">     </w:t>
      </w:r>
      <w:r>
        <w:rPr>
          <w:b/>
          <w:szCs w:val="28"/>
        </w:rPr>
        <w:tab/>
      </w:r>
      <w:r>
        <w:rPr>
          <w:b/>
          <w:szCs w:val="28"/>
        </w:rPr>
        <w:tab/>
      </w:r>
      <w:r w:rsidRPr="0005531A">
        <w:rPr>
          <w:b/>
          <w:szCs w:val="28"/>
        </w:rPr>
        <w:t xml:space="preserve">B) </w:t>
      </w:r>
      <w:r w:rsidRPr="00185008">
        <w:rPr>
          <w:b/>
          <w:noProof/>
          <w:lang w:eastAsia="tr-TR"/>
        </w:rPr>
        <w:pict>
          <v:shape id="Resim 148" o:spid="_x0000_i1041" type="#_x0000_t75" alt="http://www.mt-packaging.com/mtpackaging/images/galeri/pre1.jpg" style="width:64.5pt;height:88.5pt;visibility:visible">
            <v:imagedata r:id="rId29" o:title=""/>
          </v:shape>
        </w:pict>
      </w:r>
    </w:p>
    <w:p w:rsidR="008D0BDF" w:rsidRPr="0005531A" w:rsidRDefault="008D0BDF" w:rsidP="0005531A">
      <w:pPr>
        <w:pStyle w:val="NoSpacing"/>
        <w:rPr>
          <w:b/>
          <w:szCs w:val="28"/>
        </w:rPr>
      </w:pPr>
    </w:p>
    <w:p w:rsidR="008D0BDF" w:rsidRDefault="008D0BDF" w:rsidP="0005531A">
      <w:pPr>
        <w:pStyle w:val="NoSpacing"/>
      </w:pPr>
      <w:r w:rsidRPr="0005531A">
        <w:rPr>
          <w:b/>
          <w:szCs w:val="28"/>
        </w:rPr>
        <w:t xml:space="preserve">             C)</w:t>
      </w:r>
      <w:r>
        <w:rPr>
          <w:noProof/>
          <w:lang w:eastAsia="tr-TR"/>
        </w:rPr>
        <w:t xml:space="preserve">  </w:t>
      </w:r>
      <w:r w:rsidRPr="00135C24">
        <w:rPr>
          <w:noProof/>
          <w:lang w:eastAsia="tr-TR"/>
        </w:rPr>
        <w:pict>
          <v:shape id="Resim 36" o:spid="_x0000_i1042" type="#_x0000_t75" alt="http://t2.gstatic.com/images?q=tbn:ANd9GcQL3xhsZnDf89GV1badKWvfUXD4hmjfaiFLXpq8TfZCs1e7AqeHVw" style="width:71.25pt;height:69.75pt;visibility:visible">
            <v:imagedata r:id="rId30" o:title=""/>
          </v:shape>
        </w:pict>
      </w:r>
    </w:p>
    <w:p w:rsidR="008D0BDF" w:rsidRDefault="008D0BDF" w:rsidP="0073347A">
      <w:pPr>
        <w:pStyle w:val="NoSpacing"/>
      </w:pPr>
    </w:p>
    <w:p w:rsidR="008D0BDF" w:rsidRDefault="008D0BDF" w:rsidP="0073347A">
      <w:pPr>
        <w:pStyle w:val="NoSpacing"/>
      </w:pPr>
    </w:p>
    <w:p w:rsidR="008D0BDF" w:rsidRDefault="008D0BDF" w:rsidP="00205034">
      <w:pPr>
        <w:pStyle w:val="NoSpacing"/>
      </w:pP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55" type="#_x0000_t61" style="position:absolute;margin-left:.55pt;margin-top:12.8pt;width:140.25pt;height:69pt;z-index:251663872" adj="23132,6527">
            <v:textbox style="mso-next-textbox:#_x0000_s1055">
              <w:txbxContent>
                <w:p w:rsidR="008D0BDF" w:rsidRPr="00205034" w:rsidRDefault="008D0BDF" w:rsidP="00205034">
                  <w:pPr>
                    <w:pStyle w:val="NoSpacing"/>
                    <w:rPr>
                      <w:b/>
                      <w:noProof/>
                      <w:sz w:val="24"/>
                      <w:szCs w:val="24"/>
                      <w:lang w:eastAsia="tr-TR"/>
                    </w:rPr>
                  </w:pPr>
                  <w:r w:rsidRPr="00205034">
                    <w:rPr>
                      <w:b/>
                      <w:noProof/>
                      <w:sz w:val="22"/>
                      <w:lang w:eastAsia="tr-TR"/>
                    </w:rPr>
                    <w:t xml:space="preserve"> </w:t>
                  </w:r>
                  <w:r w:rsidRPr="00205034">
                    <w:rPr>
                      <w:b/>
                      <w:noProof/>
                      <w:sz w:val="24"/>
                      <w:szCs w:val="24"/>
                      <w:lang w:eastAsia="tr-TR"/>
                    </w:rPr>
                    <w:t>Evde 1 saat 45 dakika ders çalıştım. Toplam  …….. dakika ders çalışmış oldum.</w:t>
                  </w:r>
                </w:p>
                <w:p w:rsidR="008D0BDF" w:rsidRPr="00205034" w:rsidRDefault="008D0BDF" w:rsidP="00205034">
                  <w:pPr>
                    <w:pStyle w:val="NoSpacing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>
        <w:t xml:space="preserve">                                        </w:t>
      </w:r>
      <w:r w:rsidRPr="00185008">
        <w:rPr>
          <w:noProof/>
          <w:szCs w:val="24"/>
          <w:lang w:eastAsia="tr-TR"/>
        </w:rPr>
        <w:pict>
          <v:shape id="19 Resim" o:spid="_x0000_i1043" type="#_x0000_t75" alt="Resim 078.jpg" style="width:67.5pt;height:91.5pt;visibility:visible">
            <v:imagedata r:id="rId31" o:title=""/>
          </v:shape>
        </w:pict>
      </w:r>
    </w:p>
    <w:p w:rsidR="008D0BDF" w:rsidRDefault="008D0BDF" w:rsidP="00205034">
      <w:pPr>
        <w:pStyle w:val="NoSpacing"/>
        <w:rPr>
          <w:b/>
          <w:szCs w:val="24"/>
        </w:rPr>
      </w:pPr>
      <w:r w:rsidRPr="00205034">
        <w:rPr>
          <w:b/>
          <w:szCs w:val="24"/>
        </w:rPr>
        <w:t>2) Tolgahan’ın cümlesinde boşluk bırakılan yere hangi sayı gelmelidir?</w:t>
      </w:r>
    </w:p>
    <w:p w:rsidR="008D0BDF" w:rsidRPr="00205034" w:rsidRDefault="008D0BDF" w:rsidP="00205034">
      <w:pPr>
        <w:pStyle w:val="NoSpacing"/>
        <w:rPr>
          <w:b/>
          <w:szCs w:val="24"/>
        </w:rPr>
      </w:pPr>
    </w:p>
    <w:p w:rsidR="008D0BDF" w:rsidRDefault="008D0BDF" w:rsidP="00205034">
      <w:pPr>
        <w:pStyle w:val="NoSpacing"/>
        <w:rPr>
          <w:szCs w:val="24"/>
        </w:rPr>
      </w:pPr>
      <w:r w:rsidRPr="00205034">
        <w:rPr>
          <w:b/>
          <w:szCs w:val="24"/>
        </w:rPr>
        <w:t>A)</w:t>
      </w:r>
      <w:r w:rsidRPr="00205034">
        <w:rPr>
          <w:szCs w:val="24"/>
        </w:rPr>
        <w:t xml:space="preserve"> 95</w:t>
      </w:r>
      <w:r>
        <w:rPr>
          <w:szCs w:val="24"/>
        </w:rPr>
        <w:tab/>
        <w:t xml:space="preserve"> </w:t>
      </w:r>
      <w:r w:rsidRPr="00205034">
        <w:rPr>
          <w:szCs w:val="24"/>
        </w:rPr>
        <w:t xml:space="preserve">      </w:t>
      </w:r>
      <w:r>
        <w:rPr>
          <w:szCs w:val="24"/>
        </w:rPr>
        <w:t xml:space="preserve">  </w:t>
      </w:r>
      <w:r>
        <w:rPr>
          <w:szCs w:val="24"/>
        </w:rPr>
        <w:tab/>
        <w:t xml:space="preserve">    </w:t>
      </w:r>
      <w:r w:rsidRPr="00205034">
        <w:rPr>
          <w:b/>
          <w:szCs w:val="24"/>
        </w:rPr>
        <w:t>B)</w:t>
      </w:r>
      <w:r w:rsidRPr="00205034">
        <w:rPr>
          <w:szCs w:val="24"/>
        </w:rPr>
        <w:t xml:space="preserve"> 105    </w:t>
      </w:r>
      <w:r>
        <w:rPr>
          <w:szCs w:val="24"/>
        </w:rPr>
        <w:tab/>
      </w:r>
      <w:r w:rsidRPr="00205034">
        <w:rPr>
          <w:szCs w:val="24"/>
        </w:rPr>
        <w:t xml:space="preserve">  </w:t>
      </w:r>
      <w:r>
        <w:rPr>
          <w:szCs w:val="24"/>
        </w:rPr>
        <w:t xml:space="preserve">  </w:t>
      </w:r>
      <w:r>
        <w:rPr>
          <w:szCs w:val="24"/>
        </w:rPr>
        <w:tab/>
      </w:r>
      <w:r w:rsidRPr="00205034">
        <w:rPr>
          <w:b/>
          <w:szCs w:val="24"/>
        </w:rPr>
        <w:t>C)</w:t>
      </w:r>
      <w:r>
        <w:rPr>
          <w:b/>
          <w:szCs w:val="24"/>
        </w:rPr>
        <w:t xml:space="preserve"> </w:t>
      </w:r>
      <w:r w:rsidRPr="00205034">
        <w:rPr>
          <w:szCs w:val="24"/>
        </w:rPr>
        <w:t>145</w:t>
      </w:r>
    </w:p>
    <w:p w:rsidR="008D0BDF" w:rsidRDefault="008D0BDF" w:rsidP="00205034">
      <w:pPr>
        <w:pStyle w:val="NoSpacing"/>
        <w:rPr>
          <w:szCs w:val="24"/>
        </w:rPr>
      </w:pPr>
    </w:p>
    <w:p w:rsidR="008D0BDF" w:rsidRDefault="008D0BDF" w:rsidP="00205034">
      <w:pPr>
        <w:pStyle w:val="NoSpacing"/>
        <w:rPr>
          <w:szCs w:val="24"/>
        </w:rPr>
      </w:pPr>
    </w:p>
    <w:p w:rsidR="008D0BDF" w:rsidRDefault="008D0BDF" w:rsidP="00205034">
      <w:pPr>
        <w:pStyle w:val="NoSpacing"/>
        <w:rPr>
          <w:szCs w:val="24"/>
        </w:rPr>
      </w:pPr>
    </w:p>
    <w:p w:rsidR="008D0BDF" w:rsidRDefault="008D0BDF" w:rsidP="00205034">
      <w:pPr>
        <w:pStyle w:val="NoSpacing"/>
        <w:rPr>
          <w:b/>
        </w:rPr>
      </w:pPr>
      <w:r w:rsidRPr="00205034">
        <w:rPr>
          <w:b/>
        </w:rPr>
        <w:t>3)</w:t>
      </w:r>
      <w:r>
        <w:t xml:space="preserve"> Çınar hergün 19:15 ile 20:10 arasında ders çalışmaktadır. </w:t>
      </w:r>
      <w:r w:rsidRPr="00205034">
        <w:rPr>
          <w:b/>
        </w:rPr>
        <w:t xml:space="preserve">Çınar </w:t>
      </w:r>
    </w:p>
    <w:p w:rsidR="008D0BDF" w:rsidRPr="00205034" w:rsidRDefault="008D0BDF" w:rsidP="00205034">
      <w:pPr>
        <w:pStyle w:val="NoSpacing"/>
      </w:pPr>
      <w:r w:rsidRPr="00205034">
        <w:rPr>
          <w:b/>
          <w:u w:val="single"/>
        </w:rPr>
        <w:t>bir haftada kaç dakika</w:t>
      </w:r>
      <w:r w:rsidRPr="00205034">
        <w:rPr>
          <w:b/>
        </w:rPr>
        <w:t xml:space="preserve"> ders</w:t>
      </w:r>
      <w:r>
        <w:rPr>
          <w:b/>
        </w:rPr>
        <w:t xml:space="preserve"> </w:t>
      </w:r>
      <w:r w:rsidRPr="00205034">
        <w:rPr>
          <w:b/>
        </w:rPr>
        <w:t>çalışır?</w:t>
      </w:r>
    </w:p>
    <w:p w:rsidR="008D0BDF" w:rsidRPr="00205034" w:rsidRDefault="008D0BDF" w:rsidP="00205034">
      <w:pPr>
        <w:pStyle w:val="NoSpacing"/>
        <w:rPr>
          <w:b/>
        </w:rPr>
      </w:pPr>
    </w:p>
    <w:p w:rsidR="008D0BDF" w:rsidRDefault="008D0BDF" w:rsidP="00205034">
      <w:pPr>
        <w:pStyle w:val="NoSpacing"/>
      </w:pPr>
      <w:r w:rsidRPr="00D42850">
        <w:rPr>
          <w:b/>
        </w:rPr>
        <w:t>A)</w:t>
      </w:r>
      <w:r>
        <w:rPr>
          <w:b/>
        </w:rPr>
        <w:t xml:space="preserve"> </w:t>
      </w:r>
      <w:r>
        <w:t xml:space="preserve">400         </w:t>
      </w:r>
      <w:r w:rsidRPr="00D42850">
        <w:rPr>
          <w:b/>
        </w:rPr>
        <w:t>B)</w:t>
      </w:r>
      <w:r>
        <w:t xml:space="preserve"> 390         </w:t>
      </w:r>
      <w:r w:rsidRPr="00D42850">
        <w:rPr>
          <w:b/>
        </w:rPr>
        <w:t>C)</w:t>
      </w:r>
      <w:r>
        <w:rPr>
          <w:b/>
        </w:rPr>
        <w:t xml:space="preserve"> </w:t>
      </w:r>
      <w:r>
        <w:t>385</w:t>
      </w:r>
    </w:p>
    <w:p w:rsidR="008D0BDF" w:rsidRPr="00205034" w:rsidRDefault="008D0BDF" w:rsidP="00205034">
      <w:pPr>
        <w:pStyle w:val="NoSpacing"/>
        <w:rPr>
          <w:szCs w:val="24"/>
        </w:rPr>
      </w:pPr>
    </w:p>
    <w:p w:rsidR="008D0BDF" w:rsidRDefault="008D0BDF" w:rsidP="00205034">
      <w:pPr>
        <w:rPr>
          <w:noProof/>
          <w:lang w:eastAsia="tr-TR"/>
        </w:rPr>
      </w:pPr>
      <w:r w:rsidRPr="00135C24">
        <w:rPr>
          <w:noProof/>
          <w:lang w:eastAsia="tr-TR"/>
        </w:rPr>
        <w:pict>
          <v:shape id="_x0000_i1044" type="#_x0000_t75" style="width:48.75pt;height:73.5pt;visibility:visible">
            <v:imagedata r:id="rId32" o:title=""/>
          </v:shape>
        </w:pict>
      </w:r>
      <w:r>
        <w:rPr>
          <w:noProof/>
          <w:lang w:eastAsia="tr-TR"/>
        </w:rPr>
        <w:t xml:space="preserve">  </w:t>
      </w:r>
      <w:r w:rsidRPr="00135C24">
        <w:rPr>
          <w:noProof/>
          <w:lang w:eastAsia="tr-TR"/>
        </w:rPr>
        <w:pict>
          <v:shape id="Resim 6" o:spid="_x0000_i1045" type="#_x0000_t75" style="width:49.5pt;height:48.75pt;visibility:visible">
            <v:imagedata r:id="rId33" o:title=""/>
          </v:shape>
        </w:pict>
      </w:r>
      <w:r>
        <w:t xml:space="preserve"> </w:t>
      </w:r>
      <w:r w:rsidRPr="00135C24">
        <w:rPr>
          <w:noProof/>
          <w:lang w:eastAsia="tr-TR"/>
        </w:rPr>
        <w:pict>
          <v:shape id="5 Resim" o:spid="_x0000_i1046" type="#_x0000_t75" alt="cadir.jpg" style="width:78.75pt;height:47.25pt;visibility:visible">
            <v:imagedata r:id="rId34" o:title=""/>
          </v:shape>
        </w:pict>
      </w:r>
      <w:r w:rsidRPr="00135C24">
        <w:rPr>
          <w:noProof/>
          <w:lang w:eastAsia="tr-TR"/>
        </w:rPr>
        <w:pict>
          <v:shape id="_x0000_i1047" type="#_x0000_t75" style="width:54pt;height:54.75pt;visibility:visible">
            <v:imagedata r:id="rId35" o:title=""/>
          </v:shape>
        </w:pict>
      </w:r>
    </w:p>
    <w:p w:rsidR="008D0BDF" w:rsidRPr="00205034" w:rsidRDefault="008D0BDF" w:rsidP="00205034">
      <w:pPr>
        <w:pStyle w:val="NoSpacing"/>
        <w:rPr>
          <w:b/>
        </w:rPr>
      </w:pPr>
      <w:r>
        <w:t xml:space="preserve">      </w:t>
      </w:r>
      <w:r>
        <w:rPr>
          <w:b/>
        </w:rPr>
        <w:t xml:space="preserve">1             2                 3     </w:t>
      </w:r>
      <w:r w:rsidRPr="00205034">
        <w:rPr>
          <w:b/>
        </w:rPr>
        <w:t xml:space="preserve">        </w:t>
      </w:r>
      <w:r>
        <w:rPr>
          <w:b/>
        </w:rPr>
        <w:t xml:space="preserve">    </w:t>
      </w:r>
      <w:r w:rsidRPr="00205034">
        <w:rPr>
          <w:b/>
        </w:rPr>
        <w:t>4</w:t>
      </w:r>
    </w:p>
    <w:p w:rsidR="008D0BDF" w:rsidRDefault="008D0BDF" w:rsidP="00205034">
      <w:pPr>
        <w:pStyle w:val="NoSpacing"/>
        <w:rPr>
          <w:b/>
        </w:rPr>
      </w:pPr>
      <w:r w:rsidRPr="00205034">
        <w:rPr>
          <w:b/>
        </w:rPr>
        <w:t xml:space="preserve">4) Yukarıdaki geometrik cisimlerden hangilerinin </w:t>
      </w:r>
      <w:r w:rsidRPr="00205034">
        <w:rPr>
          <w:b/>
          <w:u w:val="single"/>
        </w:rPr>
        <w:t>bütün yüzeyleri</w:t>
      </w:r>
      <w:r w:rsidRPr="00205034">
        <w:rPr>
          <w:b/>
        </w:rPr>
        <w:t xml:space="preserve"> düzlemsel şekildir?</w:t>
      </w:r>
    </w:p>
    <w:p w:rsidR="008D0BDF" w:rsidRPr="00205034" w:rsidRDefault="008D0BDF" w:rsidP="00205034">
      <w:pPr>
        <w:pStyle w:val="NoSpacing"/>
        <w:rPr>
          <w:b/>
        </w:rPr>
      </w:pPr>
    </w:p>
    <w:p w:rsidR="008D0BDF" w:rsidRDefault="008D0BDF" w:rsidP="00205034">
      <w:pPr>
        <w:pStyle w:val="NoSpacing"/>
      </w:pPr>
      <w:r w:rsidRPr="00205034">
        <w:rPr>
          <w:b/>
        </w:rPr>
        <w:t>A)</w:t>
      </w:r>
      <w:r>
        <w:t xml:space="preserve">1 ve 2            </w:t>
      </w:r>
      <w:r w:rsidRPr="00205034">
        <w:rPr>
          <w:b/>
        </w:rPr>
        <w:t>B)</w:t>
      </w:r>
      <w:r>
        <w:rPr>
          <w:b/>
        </w:rPr>
        <w:t xml:space="preserve"> </w:t>
      </w:r>
      <w:r>
        <w:t xml:space="preserve">2 ve 3          </w:t>
      </w:r>
      <w:r w:rsidRPr="00205034">
        <w:rPr>
          <w:b/>
        </w:rPr>
        <w:t>C)</w:t>
      </w:r>
      <w:r>
        <w:t xml:space="preserve"> 3 ve 4 </w:t>
      </w:r>
    </w:p>
    <w:p w:rsidR="008D0BDF" w:rsidRDefault="008D0BDF" w:rsidP="00510F24">
      <w:pPr>
        <w:tabs>
          <w:tab w:val="left" w:pos="1050"/>
        </w:tabs>
        <w:jc w:val="center"/>
        <w:rPr>
          <w:szCs w:val="24"/>
        </w:rPr>
      </w:pPr>
      <w:r w:rsidRPr="00185008">
        <w:rPr>
          <w:rFonts w:ascii="Century Gothic" w:hAnsi="Century Gothic"/>
          <w:b/>
          <w:noProof/>
          <w:szCs w:val="24"/>
          <w:lang w:eastAsia="tr-TR"/>
        </w:rPr>
        <w:pict>
          <v:shape id="Resim 5" o:spid="_x0000_i1048" type="#_x0000_t75" style="width:219.75pt;height:240pt;visibility:visible">
            <v:imagedata r:id="rId36" o:title="" gain="273067f" blacklevel="-19005f" grayscale="t" bilevel="t"/>
          </v:shape>
        </w:pict>
      </w:r>
    </w:p>
    <w:p w:rsidR="008D0BDF" w:rsidRDefault="008D0BDF" w:rsidP="00510F24">
      <w:pPr>
        <w:pStyle w:val="NoSpacing"/>
        <w:rPr>
          <w:b/>
        </w:rPr>
      </w:pPr>
      <w:r w:rsidRPr="00510F24">
        <w:rPr>
          <w:b/>
        </w:rPr>
        <w:t xml:space="preserve">5) Selim, toplama  ve çıkarma  işlemlerinin  sonuçlarını  Romen rakamlarıyla yazmıştır. Selim   kaç tane  </w:t>
      </w:r>
      <w:r w:rsidRPr="00510F24">
        <w:rPr>
          <w:b/>
          <w:u w:val="single"/>
        </w:rPr>
        <w:t>yanlış  sonuç</w:t>
      </w:r>
      <w:r w:rsidRPr="00510F24">
        <w:rPr>
          <w:b/>
        </w:rPr>
        <w:t xml:space="preserve">  bulmuştur?</w:t>
      </w:r>
    </w:p>
    <w:p w:rsidR="008D0BDF" w:rsidRPr="00510F24" w:rsidRDefault="008D0BDF" w:rsidP="00510F24">
      <w:pPr>
        <w:pStyle w:val="NoSpacing"/>
        <w:rPr>
          <w:b/>
          <w:lang w:eastAsia="tr-TR"/>
        </w:rPr>
      </w:pPr>
    </w:p>
    <w:p w:rsidR="008D0BDF" w:rsidRPr="00540454" w:rsidRDefault="008D0BDF" w:rsidP="00510F24">
      <w:pPr>
        <w:pStyle w:val="NoSpacing"/>
      </w:pPr>
      <w:r w:rsidRPr="00F84BC2">
        <w:rPr>
          <w:b/>
        </w:rPr>
        <w:t>A)</w:t>
      </w:r>
      <w:r>
        <w:t xml:space="preserve"> 5                      </w:t>
      </w:r>
      <w:r w:rsidRPr="00F84BC2">
        <w:rPr>
          <w:b/>
        </w:rPr>
        <w:t>B)</w:t>
      </w:r>
      <w:r>
        <w:t xml:space="preserve"> </w:t>
      </w:r>
      <w:r w:rsidRPr="00540454">
        <w:t xml:space="preserve">7               </w:t>
      </w:r>
      <w:r>
        <w:t xml:space="preserve">          </w:t>
      </w:r>
      <w:r w:rsidRPr="00F84BC2">
        <w:rPr>
          <w:b/>
        </w:rPr>
        <w:t>C)</w:t>
      </w:r>
      <w:r>
        <w:t xml:space="preserve"> 4</w:t>
      </w:r>
    </w:p>
    <w:p w:rsidR="008D0BDF" w:rsidRDefault="008D0BDF" w:rsidP="00205034">
      <w:pPr>
        <w:pStyle w:val="NoSpacing"/>
      </w:pPr>
    </w:p>
    <w:p w:rsidR="008D0BDF" w:rsidRDefault="008D0BDF" w:rsidP="00F84BC2">
      <w:pPr>
        <w:pStyle w:val="NoSpacing"/>
        <w:rPr>
          <w:b/>
        </w:rPr>
      </w:pPr>
      <w:r w:rsidRPr="00915C24">
        <w:rPr>
          <w:b/>
        </w:rPr>
        <w:t xml:space="preserve">6) Aşağıdaki saatlerden hangisi </w:t>
      </w:r>
    </w:p>
    <w:p w:rsidR="008D0BDF" w:rsidRPr="00915C24" w:rsidRDefault="008D0BDF" w:rsidP="00F84BC2">
      <w:pPr>
        <w:pStyle w:val="NoSpacing"/>
        <w:rPr>
          <w:b/>
        </w:rPr>
      </w:pPr>
      <w:r w:rsidRPr="00915C24">
        <w:rPr>
          <w:b/>
          <w:u w:val="single"/>
        </w:rPr>
        <w:t>“üçe on var”</w:t>
      </w:r>
      <w:r>
        <w:rPr>
          <w:b/>
        </w:rPr>
        <w:t xml:space="preserve"> </w:t>
      </w:r>
      <w:r w:rsidRPr="00915C24">
        <w:rPr>
          <w:b/>
        </w:rPr>
        <w:t>şeklinde okunur?</w:t>
      </w:r>
    </w:p>
    <w:p w:rsidR="008D0BDF" w:rsidRDefault="008D0BDF" w:rsidP="00F84BC2">
      <w:pPr>
        <w:pStyle w:val="NoSpacing"/>
      </w:pPr>
    </w:p>
    <w:p w:rsidR="008D0BDF" w:rsidRPr="00F84BC2" w:rsidRDefault="008D0BDF" w:rsidP="00F84BC2">
      <w:pPr>
        <w:pStyle w:val="NoSpacing"/>
      </w:pPr>
    </w:p>
    <w:p w:rsidR="008D0BDF" w:rsidRPr="00915C24" w:rsidRDefault="008D0BDF" w:rsidP="00F84BC2">
      <w:pPr>
        <w:pStyle w:val="NoSpacing"/>
        <w:rPr>
          <w:b/>
        </w:rPr>
      </w:pPr>
      <w:r w:rsidRPr="00915C24">
        <w:rPr>
          <w:b/>
        </w:rPr>
        <w:t xml:space="preserve">A) </w:t>
      </w:r>
      <w:r w:rsidRPr="00185008">
        <w:rPr>
          <w:b/>
          <w:noProof/>
          <w:lang w:eastAsia="tr-TR"/>
        </w:rPr>
        <w:pict>
          <v:shape id="Resim 7" o:spid="_x0000_i1049" type="#_x0000_t75" alt="q47763-c1" style="width:70.5pt;height:67.5pt;visibility:visible">
            <v:imagedata r:id="rId37" o:title=""/>
          </v:shape>
        </w:pict>
      </w:r>
      <w:r w:rsidRPr="00915C24">
        <w:rPr>
          <w:b/>
        </w:rPr>
        <w:t xml:space="preserve">  </w:t>
      </w:r>
      <w:r w:rsidRPr="00915C24">
        <w:rPr>
          <w:b/>
        </w:rPr>
        <w:tab/>
      </w:r>
      <w:r w:rsidRPr="00915C24">
        <w:rPr>
          <w:b/>
        </w:rPr>
        <w:tab/>
        <w:t xml:space="preserve"> B) </w:t>
      </w:r>
      <w:r w:rsidRPr="00185008">
        <w:rPr>
          <w:b/>
          <w:noProof/>
          <w:lang w:eastAsia="tr-TR"/>
        </w:rPr>
        <w:pict>
          <v:shape id="_x0000_i1050" type="#_x0000_t75" alt="q47763-c2" style="width:70.5pt;height:66.75pt;visibility:visible">
            <v:imagedata r:id="rId38" o:title=""/>
          </v:shape>
        </w:pict>
      </w:r>
      <w:r w:rsidRPr="00915C24">
        <w:rPr>
          <w:b/>
        </w:rPr>
        <w:t xml:space="preserve"> </w:t>
      </w:r>
    </w:p>
    <w:p w:rsidR="008D0BDF" w:rsidRPr="00F84BC2" w:rsidRDefault="008D0BDF" w:rsidP="00F84BC2">
      <w:pPr>
        <w:pStyle w:val="NoSpacing"/>
      </w:pPr>
      <w:r w:rsidRPr="00915C24">
        <w:rPr>
          <w:b/>
        </w:rPr>
        <w:t xml:space="preserve">                 C)</w:t>
      </w:r>
      <w:r w:rsidRPr="00F84BC2">
        <w:t xml:space="preserve"> </w:t>
      </w:r>
      <w:r w:rsidRPr="00135C24">
        <w:rPr>
          <w:noProof/>
          <w:lang w:eastAsia="tr-TR"/>
        </w:rPr>
        <w:pict>
          <v:shape id="Resim 13" o:spid="_x0000_i1051" type="#_x0000_t75" alt="q47764-c2" style="width:73.5pt;height:70.5pt;visibility:visible">
            <v:imagedata r:id="rId39" o:title=""/>
          </v:shape>
        </w:pict>
      </w:r>
    </w:p>
    <w:p w:rsidR="008D0BDF" w:rsidRDefault="008D0BDF" w:rsidP="00205034">
      <w:pPr>
        <w:pStyle w:val="NoSpacing"/>
      </w:pPr>
    </w:p>
    <w:p w:rsidR="008D0BDF" w:rsidRDefault="008D0BDF" w:rsidP="0073347A">
      <w:pPr>
        <w:pStyle w:val="NoSpacing"/>
        <w:sectPr w:rsidR="008D0BDF" w:rsidSect="00386BF6">
          <w:headerReference w:type="default" r:id="rId40"/>
          <w:footerReference w:type="default" r:id="rId41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8D0BDF" w:rsidRDefault="008D0BDF" w:rsidP="00D42850">
      <w:pPr>
        <w:pStyle w:val="NoSpacing"/>
        <w:rPr>
          <w:b/>
        </w:rPr>
      </w:pPr>
      <w:r>
        <w:rPr>
          <w:b/>
        </w:rPr>
        <w:t>7</w:t>
      </w:r>
      <w:r w:rsidRPr="00D42850">
        <w:rPr>
          <w:b/>
        </w:rPr>
        <w:t xml:space="preserve">) Okulumuzun bahçesinde 243 adet çam, 455 adet </w:t>
      </w:r>
      <w:r>
        <w:rPr>
          <w:b/>
        </w:rPr>
        <w:t>çı</w:t>
      </w:r>
      <w:r w:rsidRPr="00D42850">
        <w:rPr>
          <w:b/>
        </w:rPr>
        <w:t>nar ağacı vardır. Ba</w:t>
      </w:r>
      <w:r>
        <w:rPr>
          <w:b/>
        </w:rPr>
        <w:t xml:space="preserve">hçemizde </w:t>
      </w:r>
      <w:r w:rsidRPr="00CA4F81">
        <w:rPr>
          <w:b/>
          <w:u w:val="single"/>
        </w:rPr>
        <w:t>toplam</w:t>
      </w:r>
      <w:r>
        <w:rPr>
          <w:b/>
        </w:rPr>
        <w:t xml:space="preserve"> kaç ağaç vardır?</w:t>
      </w:r>
    </w:p>
    <w:p w:rsidR="008D0BDF" w:rsidRPr="00D42850" w:rsidRDefault="008D0BDF" w:rsidP="00D42850">
      <w:pPr>
        <w:pStyle w:val="NoSpacing"/>
        <w:rPr>
          <w:b/>
        </w:rPr>
      </w:pPr>
    </w:p>
    <w:p w:rsidR="008D0BDF" w:rsidRPr="00D42850" w:rsidRDefault="008D0BDF" w:rsidP="00D42850">
      <w:pPr>
        <w:pStyle w:val="NoSpacing"/>
      </w:pPr>
      <w:r w:rsidRPr="00135C24">
        <w:rPr>
          <w:noProof/>
          <w:lang w:eastAsia="tr-TR"/>
        </w:rPr>
        <w:pict>
          <v:shape id="Resim 123" o:spid="_x0000_i1052" type="#_x0000_t75" alt="http://3.bp.blogspot.com/-UXEKrCKLp8Y/TvWPyk1-uBI/AAAAAAAAKtk/Cr6tQC1wdBU/s1600/5.gif" style="width:57pt;height:77.25pt;visibility:visible">
            <v:imagedata r:id="rId42" o:title="" gain="2147483647f" blacklevel="-30802f"/>
          </v:shape>
        </w:pict>
      </w:r>
      <w:r w:rsidRPr="00D42850">
        <w:rPr>
          <w:szCs w:val="26"/>
        </w:rPr>
        <w:sym w:font="Wingdings" w:char="F0E0"/>
      </w:r>
      <w:r>
        <w:t xml:space="preserve">243      </w:t>
      </w:r>
      <w:r w:rsidRPr="00D42850">
        <w:t xml:space="preserve"> </w:t>
      </w:r>
      <w:r w:rsidRPr="00135C24">
        <w:rPr>
          <w:noProof/>
          <w:lang w:eastAsia="tr-TR"/>
        </w:rPr>
        <w:pict>
          <v:shape id="27 Resim" o:spid="_x0000_i1053" type="#_x0000_t75" alt="çam.jpg" style="width:69.75pt;height:87pt;visibility:visible">
            <v:imagedata r:id="rId43" o:title="" gain="2147483647f" blacklevel="-30802f"/>
          </v:shape>
        </w:pict>
      </w:r>
      <w:r w:rsidRPr="00D42850">
        <w:rPr>
          <w:szCs w:val="26"/>
        </w:rPr>
        <w:sym w:font="Wingdings" w:char="F0E0"/>
      </w:r>
      <w:r>
        <w:t xml:space="preserve"> </w:t>
      </w:r>
      <w:r w:rsidRPr="00D42850">
        <w:t xml:space="preserve">455     </w:t>
      </w:r>
    </w:p>
    <w:p w:rsidR="008D0BDF" w:rsidRDefault="008D0BDF" w:rsidP="00D42850">
      <w:pPr>
        <w:pStyle w:val="NoSpacing"/>
      </w:pPr>
      <w:r w:rsidRPr="00D42850">
        <w:t xml:space="preserve"> </w:t>
      </w:r>
    </w:p>
    <w:p w:rsidR="008D0BDF" w:rsidRDefault="008D0BDF" w:rsidP="00D42850">
      <w:pPr>
        <w:pStyle w:val="NoSpacing"/>
      </w:pPr>
      <w:r w:rsidRPr="00CA4F81">
        <w:rPr>
          <w:b/>
        </w:rPr>
        <w:t xml:space="preserve"> A)</w:t>
      </w:r>
      <w:r w:rsidRPr="00D42850">
        <w:t xml:space="preserve"> 672</w:t>
      </w:r>
      <w:r>
        <w:t xml:space="preserve">                 </w:t>
      </w:r>
      <w:r w:rsidRPr="00CA4F81">
        <w:rPr>
          <w:b/>
        </w:rPr>
        <w:t>B)</w:t>
      </w:r>
      <w:r>
        <w:t xml:space="preserve"> 798        </w:t>
      </w:r>
      <w:r w:rsidRPr="00D42850">
        <w:t xml:space="preserve">        </w:t>
      </w:r>
      <w:r w:rsidRPr="00CA4F81">
        <w:rPr>
          <w:b/>
        </w:rPr>
        <w:t>C)</w:t>
      </w:r>
      <w:r w:rsidRPr="00D42850">
        <w:t xml:space="preserve"> 698</w:t>
      </w: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Default="008D0BDF" w:rsidP="0055087F">
      <w:pPr>
        <w:pStyle w:val="NoSpacing"/>
        <w:rPr>
          <w:b/>
          <w:sz w:val="24"/>
          <w:szCs w:val="24"/>
        </w:rPr>
      </w:pPr>
      <w:r w:rsidRPr="00135C24">
        <w:rPr>
          <w:noProof/>
          <w:lang w:eastAsia="tr-TR"/>
        </w:rPr>
        <w:pict>
          <v:shape id="_x0000_i1054" type="#_x0000_t75" style="width:243pt;height:310.5pt;visibility:visible">
            <v:imagedata r:id="rId44" o:title=""/>
          </v:shape>
        </w:pict>
      </w:r>
      <w:r>
        <w:rPr>
          <w:b/>
          <w:sz w:val="24"/>
          <w:szCs w:val="24"/>
        </w:rPr>
        <w:t>8</w:t>
      </w:r>
      <w:r w:rsidRPr="0055087F">
        <w:rPr>
          <w:b/>
          <w:sz w:val="24"/>
          <w:szCs w:val="24"/>
        </w:rPr>
        <w:t xml:space="preserve">) </w:t>
      </w:r>
      <w:r>
        <w:rPr>
          <w:b/>
          <w:sz w:val="24"/>
          <w:szCs w:val="24"/>
        </w:rPr>
        <w:t xml:space="preserve">Yukarıdaki </w:t>
      </w:r>
      <w:r w:rsidRPr="0055087F">
        <w:rPr>
          <w:b/>
          <w:sz w:val="24"/>
          <w:szCs w:val="24"/>
        </w:rPr>
        <w:t xml:space="preserve">sayıları </w:t>
      </w:r>
      <w:r w:rsidRPr="0055087F">
        <w:rPr>
          <w:b/>
          <w:sz w:val="24"/>
          <w:szCs w:val="24"/>
          <w:u w:val="single"/>
        </w:rPr>
        <w:t>küçükten büyüğe  doğru</w:t>
      </w:r>
      <w:r w:rsidRPr="0055087F">
        <w:rPr>
          <w:b/>
          <w:sz w:val="24"/>
          <w:szCs w:val="24"/>
        </w:rPr>
        <w:t xml:space="preserve"> sıraladığımızda doğru  sıralama  aşağıdakilerden  hangisidir?</w:t>
      </w:r>
    </w:p>
    <w:p w:rsidR="008D0BDF" w:rsidRPr="0055087F" w:rsidRDefault="008D0BDF" w:rsidP="0055087F">
      <w:pPr>
        <w:pStyle w:val="NoSpacing"/>
        <w:rPr>
          <w:b/>
          <w:szCs w:val="24"/>
        </w:rPr>
      </w:pPr>
    </w:p>
    <w:p w:rsidR="008D0BDF" w:rsidRDefault="008D0BDF" w:rsidP="0055087F">
      <w:pPr>
        <w:pStyle w:val="NoSpacing"/>
        <w:rPr>
          <w:szCs w:val="24"/>
        </w:rPr>
      </w:pPr>
      <w:r w:rsidRPr="0055087F">
        <w:rPr>
          <w:b/>
          <w:szCs w:val="24"/>
        </w:rPr>
        <w:t>A)</w:t>
      </w:r>
      <w:r w:rsidRPr="0055087F">
        <w:rPr>
          <w:szCs w:val="24"/>
        </w:rPr>
        <w:t xml:space="preserve"> 909 &gt; 870 &gt;633 &gt; 542 &gt; 204</w:t>
      </w:r>
    </w:p>
    <w:p w:rsidR="008D0BDF" w:rsidRPr="0055087F" w:rsidRDefault="008D0BDF" w:rsidP="0055087F">
      <w:pPr>
        <w:pStyle w:val="NoSpacing"/>
        <w:rPr>
          <w:szCs w:val="24"/>
        </w:rPr>
      </w:pPr>
    </w:p>
    <w:p w:rsidR="008D0BDF" w:rsidRDefault="008D0BDF" w:rsidP="0055087F">
      <w:pPr>
        <w:pStyle w:val="NoSpacing"/>
        <w:rPr>
          <w:szCs w:val="24"/>
        </w:rPr>
      </w:pPr>
      <w:r w:rsidRPr="0055087F">
        <w:rPr>
          <w:b/>
          <w:szCs w:val="24"/>
        </w:rPr>
        <w:t>B)</w:t>
      </w:r>
      <w:r w:rsidRPr="0055087F">
        <w:rPr>
          <w:szCs w:val="24"/>
        </w:rPr>
        <w:t xml:space="preserve">  204 &lt; 542 &lt; 633 &lt; 870 &lt; 909</w:t>
      </w:r>
    </w:p>
    <w:p w:rsidR="008D0BDF" w:rsidRPr="0055087F" w:rsidRDefault="008D0BDF" w:rsidP="0055087F">
      <w:pPr>
        <w:pStyle w:val="NoSpacing"/>
        <w:rPr>
          <w:szCs w:val="24"/>
        </w:rPr>
      </w:pPr>
    </w:p>
    <w:p w:rsidR="008D0BDF" w:rsidRPr="0055087F" w:rsidRDefault="008D0BDF" w:rsidP="0055087F">
      <w:pPr>
        <w:pStyle w:val="NoSpacing"/>
        <w:rPr>
          <w:szCs w:val="24"/>
        </w:rPr>
      </w:pPr>
      <w:r w:rsidRPr="0055087F">
        <w:rPr>
          <w:b/>
          <w:szCs w:val="24"/>
        </w:rPr>
        <w:t>C)</w:t>
      </w:r>
      <w:r w:rsidRPr="0055087F">
        <w:rPr>
          <w:szCs w:val="24"/>
        </w:rPr>
        <w:t xml:space="preserve">  204 &lt; 633  &lt; 542 &lt; 909 &lt; 870</w:t>
      </w:r>
    </w:p>
    <w:p w:rsidR="008D0BDF" w:rsidRDefault="008D0BDF" w:rsidP="00D42850">
      <w:pPr>
        <w:pStyle w:val="NoSpacing"/>
      </w:pPr>
    </w:p>
    <w:p w:rsidR="008D0BDF" w:rsidRPr="00AB05C1" w:rsidRDefault="008D0BDF" w:rsidP="0055087F">
      <w:pPr>
        <w:pStyle w:val="NoSpacing"/>
        <w:rPr>
          <w:b/>
        </w:rPr>
      </w:pPr>
      <w:r>
        <w:rPr>
          <w:b/>
          <w:noProof/>
          <w:szCs w:val="24"/>
          <w:lang w:eastAsia="tr-TR"/>
        </w:rPr>
        <w:t>9</w:t>
      </w:r>
      <w:r w:rsidRPr="00AB05C1">
        <w:rPr>
          <w:b/>
          <w:noProof/>
          <w:szCs w:val="24"/>
          <w:lang w:eastAsia="tr-TR"/>
        </w:rPr>
        <w:t xml:space="preserve">) </w:t>
      </w:r>
      <w:r w:rsidRPr="00AB05C1">
        <w:rPr>
          <w:b/>
        </w:rPr>
        <w:t xml:space="preserve">Aşağıdaki sayıların hangisinde onluğa yuvarlama yapılırken </w:t>
      </w:r>
      <w:r w:rsidRPr="00AB05C1">
        <w:rPr>
          <w:b/>
          <w:u w:val="single"/>
        </w:rPr>
        <w:t>yanlışlık yapılmıştır?</w:t>
      </w:r>
    </w:p>
    <w:p w:rsidR="008D0BDF" w:rsidRPr="009D2209" w:rsidRDefault="008D0BDF" w:rsidP="0055087F">
      <w:pPr>
        <w:pStyle w:val="NoSpacing"/>
      </w:pPr>
      <w:r>
        <w:rPr>
          <w:noProof/>
          <w:lang w:eastAsia="tr-TR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Akış Çizelgesi: Delikli Teyp 12" o:spid="_x0000_s1056" type="#_x0000_t122" style="position:absolute;margin-left:16.7pt;margin-top:7.8pt;width:97.3pt;height:34.4pt;z-index:-251648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" strokecolor="#f79646" strokeweight="2pt"/>
        </w:pict>
      </w:r>
      <w:r>
        <w:rPr>
          <w:noProof/>
          <w:lang w:eastAsia="tr-TR"/>
        </w:rPr>
        <w:pict>
          <v:shape id="Akış Çizelgesi: Delikli Teyp 19" o:spid="_x0000_s1057" type="#_x0000_t122" style="position:absolute;margin-left:161.25pt;margin-top:5.15pt;width:97.5pt;height:37.05pt;z-index:-25164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" fillcolor="window" strokecolor="#f79646" strokeweight="2pt"/>
        </w:pict>
      </w:r>
    </w:p>
    <w:p w:rsidR="008D0BDF" w:rsidRPr="00773662" w:rsidRDefault="008D0BDF" w:rsidP="0055087F">
      <w:pPr>
        <w:pStyle w:val="NoSpacing"/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6" o:spid="_x0000_s1058" type="#_x0000_t32" style="position:absolute;margin-left:195.6pt;margin-top:7.95pt;width:16.5pt;height:0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">
            <v:stroke endarrow="block"/>
          </v:shape>
        </w:pict>
      </w:r>
      <w:r>
        <w:rPr>
          <w:noProof/>
          <w:lang w:eastAsia="tr-TR"/>
        </w:rPr>
        <w:pict>
          <v:shape id="AutoShape 17" o:spid="_x0000_s1059" type="#_x0000_t32" style="position:absolute;margin-left:60.6pt;margin-top:7.95pt;width:16.5pt;height:0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">
            <v:stroke endarrow="block"/>
          </v:shape>
        </w:pict>
      </w:r>
      <w:r w:rsidRPr="009D2209">
        <w:t>A)</w:t>
      </w:r>
      <w:r w:rsidRPr="00773662">
        <w:t xml:space="preserve">     </w:t>
      </w:r>
      <w:r>
        <w:t xml:space="preserve">415       </w:t>
      </w:r>
      <w:r w:rsidRPr="009D2209">
        <w:t xml:space="preserve"> 410</w:t>
      </w:r>
      <w:r>
        <w:t xml:space="preserve">           </w:t>
      </w:r>
      <w:r w:rsidRPr="009D2209">
        <w:t>B)</w:t>
      </w:r>
      <w:r w:rsidRPr="00773662">
        <w:t xml:space="preserve">   </w:t>
      </w:r>
      <w:r>
        <w:t xml:space="preserve"> 491     </w:t>
      </w:r>
      <w:r w:rsidRPr="009D2209">
        <w:t xml:space="preserve">   490</w:t>
      </w:r>
    </w:p>
    <w:p w:rsidR="008D0BDF" w:rsidRPr="009D2209" w:rsidRDefault="008D0BDF" w:rsidP="0055087F">
      <w:pPr>
        <w:pStyle w:val="NoSpacing"/>
      </w:pPr>
    </w:p>
    <w:p w:rsidR="008D0BDF" w:rsidRPr="00773662" w:rsidRDefault="008D0BDF" w:rsidP="0055087F">
      <w:pPr>
        <w:pStyle w:val="NoSpacing"/>
      </w:pPr>
      <w:r>
        <w:rPr>
          <w:noProof/>
          <w:lang w:eastAsia="tr-TR"/>
        </w:rPr>
        <w:pict>
          <v:shape id="Akış Çizelgesi: Delikli Teyp 21" o:spid="_x0000_s1060" type="#_x0000_t122" style="position:absolute;margin-left:83.85pt;margin-top:9.4pt;width:99.9pt;height:32.7pt;z-index:-251646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" fillcolor="window" strokecolor="#f79646" strokeweight="2pt"/>
        </w:pict>
      </w:r>
    </w:p>
    <w:p w:rsidR="008D0BDF" w:rsidRPr="00773662" w:rsidRDefault="008D0BDF" w:rsidP="00AB05C1">
      <w:pPr>
        <w:pStyle w:val="NoSpacing"/>
        <w:jc w:val="center"/>
      </w:pPr>
      <w:r>
        <w:rPr>
          <w:noProof/>
          <w:lang w:eastAsia="tr-TR"/>
        </w:rPr>
        <w:pict>
          <v:shape id="AutoShape 18" o:spid="_x0000_s1061" type="#_x0000_t32" style="position:absolute;left:0;text-align:left;margin-left:126.75pt;margin-top:9.25pt;width:16.5pt;height:0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">
            <v:stroke endarrow="block"/>
          </v:shape>
        </w:pict>
      </w:r>
      <w:r w:rsidRPr="009D2209">
        <w:t>C)</w:t>
      </w:r>
      <w:r w:rsidRPr="00773662">
        <w:t xml:space="preserve">   </w:t>
      </w:r>
      <w:r>
        <w:t xml:space="preserve">347  </w:t>
      </w:r>
      <w:r w:rsidRPr="009D2209">
        <w:t xml:space="preserve">      </w:t>
      </w:r>
      <w:r w:rsidRPr="00773662">
        <w:t xml:space="preserve"> </w:t>
      </w:r>
      <w:r>
        <w:t xml:space="preserve"> </w:t>
      </w:r>
      <w:r w:rsidRPr="009D2209">
        <w:t xml:space="preserve"> 350</w:t>
      </w: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Default="008D0BDF" w:rsidP="00D42850">
      <w:pPr>
        <w:pStyle w:val="NoSpacing"/>
      </w:pPr>
    </w:p>
    <w:p w:rsidR="008D0BDF" w:rsidRPr="00E86BAD" w:rsidRDefault="008D0BDF" w:rsidP="00E86BAD">
      <w:pPr>
        <w:pStyle w:val="NoSpacing"/>
        <w:rPr>
          <w:b/>
        </w:rPr>
      </w:pPr>
      <w:r>
        <w:rPr>
          <w:noProof/>
          <w:lang w:eastAsia="tr-TR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545" o:spid="_x0000_s1062" type="#_x0000_t84" style="position:absolute;margin-left:14.3pt;margin-top:53.05pt;width:196.5pt;height:129.75pt;z-index:-2516454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" strokecolor="#f79646" strokeweight="2pt"/>
        </w:pict>
      </w:r>
      <w:r>
        <w:rPr>
          <w:b/>
        </w:rPr>
        <w:t>10</w:t>
      </w:r>
      <w:r w:rsidRPr="00E86BAD">
        <w:rPr>
          <w:b/>
        </w:rPr>
        <w:t xml:space="preserve">) </w:t>
      </w:r>
      <w:r>
        <w:rPr>
          <w:b/>
        </w:rPr>
        <w:t xml:space="preserve">Ç : </w:t>
      </w:r>
      <w:r w:rsidRPr="00E86BAD">
        <w:rPr>
          <w:b/>
        </w:rPr>
        <w:t>Çift sayıları; T : Tek sayı</w:t>
      </w:r>
      <w:r w:rsidRPr="00E86BAD">
        <w:rPr>
          <w:b/>
        </w:rPr>
        <w:softHyphen/>
        <w:t xml:space="preserve">ları gösterdiğine göre aşağıdakilerden hangisi </w:t>
      </w:r>
      <w:r w:rsidRPr="00E86BAD">
        <w:rPr>
          <w:b/>
          <w:u w:val="single"/>
        </w:rPr>
        <w:t>yanlıştır?</w:t>
      </w:r>
    </w:p>
    <w:p w:rsidR="008D0BDF" w:rsidRDefault="008D0BDF" w:rsidP="00E86BAD">
      <w:pPr>
        <w:pStyle w:val="NoSpacing"/>
      </w:pPr>
    </w:p>
    <w:p w:rsidR="008D0BDF" w:rsidRDefault="008D0BDF" w:rsidP="00E86BAD">
      <w:pPr>
        <w:pStyle w:val="NoSpacing"/>
      </w:pPr>
    </w:p>
    <w:p w:rsidR="008D0BDF" w:rsidRPr="00E86BAD" w:rsidRDefault="008D0BDF" w:rsidP="00E86BAD">
      <w:pPr>
        <w:pStyle w:val="NoSpacing"/>
      </w:pPr>
      <w:r>
        <w:t xml:space="preserve">            A)    </w:t>
      </w:r>
      <w:r w:rsidRPr="00E86BAD">
        <w:t xml:space="preserve">Ç  +   Ç   =   Ç </w:t>
      </w:r>
      <w:r w:rsidRPr="00E86BAD">
        <w:tab/>
      </w:r>
    </w:p>
    <w:p w:rsidR="008D0BDF" w:rsidRPr="00E86BAD" w:rsidRDefault="008D0BDF" w:rsidP="00E86BAD">
      <w:pPr>
        <w:pStyle w:val="NoSpacing"/>
      </w:pPr>
    </w:p>
    <w:p w:rsidR="008D0BDF" w:rsidRPr="00E86BAD" w:rsidRDefault="008D0BDF" w:rsidP="00E86BAD">
      <w:pPr>
        <w:pStyle w:val="NoSpacing"/>
      </w:pPr>
      <w:r w:rsidRPr="00E86BAD">
        <w:t xml:space="preserve">            B)     T   +   Ç   =   T</w:t>
      </w:r>
    </w:p>
    <w:p w:rsidR="008D0BDF" w:rsidRPr="00E86BAD" w:rsidRDefault="008D0BDF" w:rsidP="00E86BAD">
      <w:pPr>
        <w:pStyle w:val="NoSpacing"/>
      </w:pPr>
    </w:p>
    <w:p w:rsidR="008D0BDF" w:rsidRPr="00E86BAD" w:rsidRDefault="008D0BDF" w:rsidP="00E86BAD">
      <w:pPr>
        <w:pStyle w:val="NoSpacing"/>
      </w:pPr>
      <w:r w:rsidRPr="00E86BAD">
        <w:t xml:space="preserve">            C)     T   +   T    =  T</w:t>
      </w:r>
    </w:p>
    <w:p w:rsidR="008D0BDF" w:rsidRPr="00E86BAD" w:rsidRDefault="008D0BDF" w:rsidP="00E86BAD">
      <w:pPr>
        <w:pStyle w:val="NoSpacing"/>
      </w:pPr>
    </w:p>
    <w:p w:rsidR="008D0BDF" w:rsidRPr="00E86BAD" w:rsidRDefault="008D0BDF" w:rsidP="00E86BAD">
      <w:pPr>
        <w:pStyle w:val="NoSpacing"/>
        <w:rPr>
          <w:szCs w:val="24"/>
        </w:rPr>
      </w:pPr>
    </w:p>
    <w:p w:rsidR="008D0BDF" w:rsidRPr="00D42850" w:rsidRDefault="008D0BDF" w:rsidP="00D42850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Pr="00773662" w:rsidRDefault="008D0BDF" w:rsidP="003F1AF3">
      <w:pPr>
        <w:tabs>
          <w:tab w:val="left" w:pos="1245"/>
        </w:tabs>
        <w:rPr>
          <w:rFonts w:ascii="Century Gothic" w:hAnsi="Century Gothic"/>
          <w:b/>
          <w:szCs w:val="24"/>
          <w:lang w:eastAsia="tr-TR"/>
        </w:rPr>
      </w:pPr>
      <w:r w:rsidRPr="00185008">
        <w:rPr>
          <w:rFonts w:ascii="Century Gothic" w:hAnsi="Century Gothic"/>
          <w:b/>
          <w:noProof/>
          <w:szCs w:val="24"/>
          <w:lang w:eastAsia="tr-TR"/>
        </w:rPr>
        <w:pict>
          <v:shape id="_x0000_i1055" type="#_x0000_t75" style="width:243pt;height:185.25pt;visibility:visible">
            <v:imagedata r:id="rId45" o:title=""/>
          </v:shape>
        </w:pict>
      </w:r>
    </w:p>
    <w:p w:rsidR="008D0BDF" w:rsidRPr="003F1AF3" w:rsidRDefault="008D0BDF" w:rsidP="003F1AF3">
      <w:pPr>
        <w:pStyle w:val="NoSpacing"/>
        <w:rPr>
          <w:b/>
          <w:szCs w:val="24"/>
        </w:rPr>
      </w:pPr>
      <w:r>
        <w:rPr>
          <w:b/>
          <w:szCs w:val="24"/>
        </w:rPr>
        <w:t>11</w:t>
      </w:r>
      <w:r w:rsidRPr="003F1AF3">
        <w:rPr>
          <w:b/>
          <w:szCs w:val="24"/>
        </w:rPr>
        <w:t xml:space="preserve">) </w:t>
      </w:r>
      <w:r>
        <w:rPr>
          <w:b/>
          <w:szCs w:val="24"/>
        </w:rPr>
        <w:t xml:space="preserve">Yukarıdaki </w:t>
      </w:r>
      <w:r w:rsidRPr="003F1AF3">
        <w:rPr>
          <w:b/>
          <w:szCs w:val="24"/>
        </w:rPr>
        <w:t>sayı</w:t>
      </w:r>
      <w:r>
        <w:rPr>
          <w:b/>
          <w:szCs w:val="24"/>
        </w:rPr>
        <w:t xml:space="preserve"> çarkında tek ve çift </w:t>
      </w:r>
      <w:r w:rsidRPr="003F1AF3">
        <w:rPr>
          <w:b/>
          <w:szCs w:val="24"/>
        </w:rPr>
        <w:t xml:space="preserve">sayıların kaçar tane olduğu hangi  seçenekte  </w:t>
      </w:r>
      <w:r w:rsidRPr="003F1AF3">
        <w:rPr>
          <w:b/>
          <w:szCs w:val="24"/>
          <w:u w:val="single"/>
        </w:rPr>
        <w:t>doğru olarak verilmiştir?</w:t>
      </w:r>
      <w:r w:rsidRPr="003F1AF3">
        <w:rPr>
          <w:b/>
          <w:szCs w:val="24"/>
        </w:rPr>
        <w:t xml:space="preserve"> </w:t>
      </w:r>
    </w:p>
    <w:p w:rsidR="008D0BDF" w:rsidRDefault="008D0BDF" w:rsidP="003F1AF3">
      <w:pPr>
        <w:pStyle w:val="NoSpacing"/>
        <w:rPr>
          <w:szCs w:val="24"/>
        </w:rPr>
      </w:pPr>
      <w:r w:rsidRPr="003F1AF3">
        <w:rPr>
          <w:szCs w:val="24"/>
        </w:rPr>
        <w:t xml:space="preserve">                      </w:t>
      </w:r>
    </w:p>
    <w:p w:rsidR="008D0BDF" w:rsidRPr="003F1AF3" w:rsidRDefault="008D0BDF" w:rsidP="003F1AF3">
      <w:pPr>
        <w:pStyle w:val="NoSpacing"/>
        <w:rPr>
          <w:szCs w:val="24"/>
        </w:rPr>
      </w:pPr>
      <w:r w:rsidRPr="003F1AF3">
        <w:rPr>
          <w:b/>
          <w:szCs w:val="24"/>
        </w:rPr>
        <w:t>A)</w:t>
      </w:r>
      <w:r>
        <w:rPr>
          <w:szCs w:val="24"/>
        </w:rPr>
        <w:t xml:space="preserve">   </w:t>
      </w:r>
      <w:r w:rsidRPr="003F1AF3">
        <w:rPr>
          <w:szCs w:val="24"/>
        </w:rPr>
        <w:t>6  TEK      -    5  ÇİFT</w:t>
      </w:r>
    </w:p>
    <w:p w:rsidR="008D0BDF" w:rsidRDefault="008D0BDF" w:rsidP="003F1AF3">
      <w:pPr>
        <w:pStyle w:val="NoSpacing"/>
        <w:rPr>
          <w:szCs w:val="24"/>
        </w:rPr>
      </w:pPr>
    </w:p>
    <w:p w:rsidR="008D0BDF" w:rsidRPr="003F1AF3" w:rsidRDefault="008D0BDF" w:rsidP="003F1AF3">
      <w:pPr>
        <w:pStyle w:val="NoSpacing"/>
        <w:rPr>
          <w:szCs w:val="24"/>
        </w:rPr>
      </w:pPr>
      <w:r w:rsidRPr="003F1AF3">
        <w:rPr>
          <w:b/>
          <w:szCs w:val="24"/>
        </w:rPr>
        <w:t>B)</w:t>
      </w:r>
      <w:r>
        <w:rPr>
          <w:szCs w:val="24"/>
        </w:rPr>
        <w:t xml:space="preserve">   </w:t>
      </w:r>
      <w:r w:rsidRPr="003F1AF3">
        <w:rPr>
          <w:szCs w:val="24"/>
        </w:rPr>
        <w:t xml:space="preserve">6 ÇİFT      -   5  TEK </w:t>
      </w:r>
    </w:p>
    <w:p w:rsidR="008D0BDF" w:rsidRDefault="008D0BDF" w:rsidP="003F1AF3">
      <w:pPr>
        <w:pStyle w:val="NoSpacing"/>
        <w:rPr>
          <w:szCs w:val="24"/>
        </w:rPr>
      </w:pPr>
    </w:p>
    <w:p w:rsidR="008D0BDF" w:rsidRPr="00E27CA4" w:rsidRDefault="008D0BDF" w:rsidP="004A31AE">
      <w:pPr>
        <w:pStyle w:val="NoSpacing"/>
        <w:rPr>
          <w:szCs w:val="24"/>
        </w:rPr>
        <w:sectPr w:rsidR="008D0BDF" w:rsidRPr="00E27CA4" w:rsidSect="00386BF6">
          <w:footerReference w:type="default" r:id="rId4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  <w:r w:rsidRPr="003F1AF3">
        <w:rPr>
          <w:b/>
          <w:szCs w:val="24"/>
        </w:rPr>
        <w:t>C)</w:t>
      </w:r>
      <w:r>
        <w:rPr>
          <w:b/>
          <w:szCs w:val="24"/>
        </w:rPr>
        <w:t xml:space="preserve"> </w:t>
      </w:r>
      <w:r>
        <w:rPr>
          <w:szCs w:val="24"/>
        </w:rPr>
        <w:t xml:space="preserve"> </w:t>
      </w:r>
      <w:r w:rsidRPr="003F1AF3">
        <w:rPr>
          <w:szCs w:val="24"/>
        </w:rPr>
        <w:t>4  TEK      -    7  ÇİFT</w:t>
      </w:r>
    </w:p>
    <w:p w:rsidR="008D0BDF" w:rsidRDefault="008D0BDF" w:rsidP="00806EDA">
      <w:pPr>
        <w:rPr>
          <w:rStyle w:val="NoSpacingChar"/>
          <w:rFonts w:eastAsia="Calibri"/>
          <w:b/>
          <w:sz w:val="26"/>
        </w:rPr>
      </w:pPr>
    </w:p>
    <w:p w:rsidR="008D0BDF" w:rsidRPr="001633B7" w:rsidRDefault="008D0BDF" w:rsidP="00E27CA4">
      <w:pPr>
        <w:pStyle w:val="NoSpacing"/>
        <w:rPr>
          <w:b/>
        </w:rPr>
      </w:pPr>
      <w:r>
        <w:rPr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569" o:spid="_x0000_s1063" type="#_x0000_t97" style="position:absolute;margin-left:18.95pt;margin-top:2.7pt;width:207pt;height:51.75pt;z-index:-251625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" strokecolor="#f79646" strokeweight="2pt"/>
        </w:pict>
      </w:r>
      <w:r w:rsidRPr="001633B7">
        <w:rPr>
          <w:b/>
        </w:rPr>
        <w:t>1</w:t>
      </w:r>
      <w:r>
        <w:rPr>
          <w:b/>
        </w:rPr>
        <w:t>2</w:t>
      </w:r>
      <w:r w:rsidRPr="001633B7">
        <w:rPr>
          <w:b/>
        </w:rPr>
        <w:t xml:space="preserve">)    </w:t>
      </w:r>
    </w:p>
    <w:p w:rsidR="008D0BDF" w:rsidRPr="001633B7" w:rsidRDefault="008D0BDF" w:rsidP="00E27CA4">
      <w:pPr>
        <w:pStyle w:val="NoSpacing"/>
      </w:pPr>
      <w:r w:rsidRPr="001633B7">
        <w:t xml:space="preserve">          </w:t>
      </w:r>
      <w:r>
        <w:t>5  tane   yüzeyim var</w:t>
      </w:r>
      <w:r w:rsidRPr="001633B7">
        <w:t>.</w:t>
      </w:r>
      <w:r>
        <w:t xml:space="preserve"> </w:t>
      </w:r>
      <w:r w:rsidRPr="001633B7">
        <w:t xml:space="preserve">Ama  </w:t>
      </w:r>
    </w:p>
    <w:p w:rsidR="008D0BDF" w:rsidRPr="001633B7" w:rsidRDefault="008D0BDF" w:rsidP="00E27CA4">
      <w:pPr>
        <w:pStyle w:val="NoSpacing"/>
      </w:pPr>
      <w:r>
        <w:t xml:space="preserve">          </w:t>
      </w:r>
      <w:r w:rsidRPr="001633B7">
        <w:t>hiç</w:t>
      </w:r>
      <w:r>
        <w:t xml:space="preserve"> </w:t>
      </w:r>
      <w:r w:rsidRPr="001633B7">
        <w:t xml:space="preserve">biri  karesel  bölge  değil. </w:t>
      </w:r>
    </w:p>
    <w:p w:rsidR="008D0BDF" w:rsidRDefault="008D0BDF" w:rsidP="00E27CA4">
      <w:pPr>
        <w:pStyle w:val="NoSpacing"/>
      </w:pPr>
      <w:r w:rsidRPr="001633B7">
        <w:t xml:space="preserve"> </w:t>
      </w:r>
    </w:p>
    <w:p w:rsidR="008D0BDF" w:rsidRPr="001633B7" w:rsidRDefault="008D0BDF" w:rsidP="00E27CA4">
      <w:pPr>
        <w:pStyle w:val="NoSpacing"/>
        <w:rPr>
          <w:b/>
        </w:rPr>
      </w:pPr>
      <w:r w:rsidRPr="001633B7">
        <w:rPr>
          <w:b/>
        </w:rPr>
        <w:t>Kendini bize tanıtan geometrik cisim aşağıdakilerden hangisidir?</w:t>
      </w:r>
    </w:p>
    <w:p w:rsidR="008D0BDF" w:rsidRPr="001633B7" w:rsidRDefault="008D0BDF" w:rsidP="00E27CA4">
      <w:pPr>
        <w:pStyle w:val="NoSpacing"/>
        <w:rPr>
          <w:szCs w:val="36"/>
        </w:rPr>
      </w:pPr>
      <w:r w:rsidRPr="001633B7">
        <w:rPr>
          <w:b/>
          <w:szCs w:val="36"/>
        </w:rPr>
        <w:t xml:space="preserve">A) </w:t>
      </w:r>
      <w:r w:rsidRPr="00185008">
        <w:rPr>
          <w:b/>
          <w:noProof/>
          <w:szCs w:val="36"/>
          <w:lang w:eastAsia="tr-TR"/>
        </w:rPr>
        <w:pict>
          <v:shape id="Resim 566" o:spid="_x0000_i1056" type="#_x0000_t75" style="width:38.25pt;height:60pt;visibility:visible">
            <v:imagedata r:id="rId47" o:title=""/>
          </v:shape>
        </w:pict>
      </w:r>
      <w:r w:rsidRPr="001633B7">
        <w:rPr>
          <w:b/>
          <w:szCs w:val="36"/>
        </w:rPr>
        <w:t xml:space="preserve">  B)     </w:t>
      </w:r>
      <w:r w:rsidRPr="00185008">
        <w:rPr>
          <w:b/>
          <w:noProof/>
          <w:szCs w:val="36"/>
          <w:lang w:eastAsia="tr-TR"/>
        </w:rPr>
        <w:pict>
          <v:shape id="Resim 567" o:spid="_x0000_i1057" type="#_x0000_t75" style="width:45.75pt;height:48.75pt;visibility:visible">
            <v:imagedata r:id="rId48" o:title=""/>
          </v:shape>
        </w:pict>
      </w:r>
      <w:r w:rsidRPr="001633B7">
        <w:rPr>
          <w:b/>
          <w:szCs w:val="36"/>
        </w:rPr>
        <w:t xml:space="preserve">    C)</w:t>
      </w:r>
      <w:r w:rsidRPr="001633B7">
        <w:rPr>
          <w:szCs w:val="36"/>
        </w:rPr>
        <w:t xml:space="preserve">  </w:t>
      </w:r>
      <w:r w:rsidRPr="00185008">
        <w:rPr>
          <w:noProof/>
          <w:szCs w:val="36"/>
          <w:lang w:eastAsia="tr-TR"/>
        </w:rPr>
        <w:pict>
          <v:shape id="Resim 568" o:spid="_x0000_i1058" type="#_x0000_t75" style="width:39.75pt;height:61.5pt;visibility:visible">
            <v:imagedata r:id="rId49" o:title=""/>
          </v:shape>
        </w:pict>
      </w:r>
    </w:p>
    <w:p w:rsidR="008D0BDF" w:rsidRDefault="008D0BDF" w:rsidP="00806EDA">
      <w:pPr>
        <w:rPr>
          <w:rStyle w:val="NoSpacingChar"/>
          <w:rFonts w:eastAsia="Calibri"/>
          <w:b/>
          <w:sz w:val="26"/>
        </w:rPr>
      </w:pPr>
    </w:p>
    <w:p w:rsidR="008D0BDF" w:rsidRDefault="008D0BDF" w:rsidP="00806EDA">
      <w:pPr>
        <w:rPr>
          <w:rStyle w:val="NoSpacingChar"/>
          <w:rFonts w:eastAsia="Calibri"/>
          <w:b/>
          <w:sz w:val="26"/>
        </w:rPr>
      </w:pPr>
    </w:p>
    <w:p w:rsidR="008D0BDF" w:rsidRDefault="008D0BDF" w:rsidP="00806EDA">
      <w:pPr>
        <w:rPr>
          <w:rStyle w:val="NoSpacingChar"/>
          <w:rFonts w:eastAsia="Calibri"/>
          <w:b/>
          <w:sz w:val="26"/>
        </w:rPr>
      </w:pPr>
    </w:p>
    <w:p w:rsidR="008D0BDF" w:rsidRDefault="008D0BDF" w:rsidP="00806EDA">
      <w:pPr>
        <w:rPr>
          <w:rStyle w:val="NoSpacingChar"/>
          <w:rFonts w:eastAsia="Calibri"/>
          <w:b/>
          <w:sz w:val="26"/>
        </w:rPr>
      </w:pPr>
    </w:p>
    <w:p w:rsidR="008D0BDF" w:rsidRDefault="008D0BDF" w:rsidP="00806EDA">
      <w:pPr>
        <w:rPr>
          <w:rStyle w:val="NoSpacingChar"/>
          <w:rFonts w:eastAsia="Calibri"/>
          <w:b/>
          <w:sz w:val="26"/>
        </w:rPr>
      </w:pPr>
    </w:p>
    <w:p w:rsidR="008D0BDF" w:rsidRPr="00773662" w:rsidRDefault="008D0BDF" w:rsidP="00806EDA">
      <w:pPr>
        <w:rPr>
          <w:b/>
          <w:szCs w:val="36"/>
        </w:rPr>
      </w:pPr>
      <w:r>
        <w:rPr>
          <w:noProof/>
          <w:lang w:eastAsia="tr-TR"/>
        </w:rPr>
        <w:pict>
          <v:shape id="Köşeleri Yuvarlanmış Dikdörtgen Belirtme Çizgisi 67" o:spid="_x0000_s1064" type="#_x0000_t62" style="position:absolute;margin-left:111.2pt;margin-top:-3.75pt;width:137.05pt;height:73.5pt;z-index:251673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" adj="-4642,5804" strokecolor="#f79646" strokeweight="2pt">
            <v:textbox>
              <w:txbxContent>
                <w:p w:rsidR="008D0BDF" w:rsidRPr="00806EDA" w:rsidRDefault="008D0BDF" w:rsidP="00806EDA">
                  <w:pPr>
                    <w:pStyle w:val="NoSpacing"/>
                    <w:rPr>
                      <w:b/>
                      <w:sz w:val="24"/>
                      <w:szCs w:val="24"/>
                    </w:rPr>
                  </w:pPr>
                  <w:r w:rsidRPr="00806EDA">
                    <w:rPr>
                      <w:b/>
                      <w:sz w:val="24"/>
                      <w:szCs w:val="24"/>
                    </w:rPr>
                    <w:t>Sevgili arkadaşlar, hangisi  düzlem modelidir?</w:t>
                  </w:r>
                </w:p>
              </w:txbxContent>
            </v:textbox>
          </v:shape>
        </w:pict>
      </w:r>
      <w:r w:rsidRPr="00806EDA">
        <w:rPr>
          <w:rStyle w:val="NoSpacingChar"/>
          <w:rFonts w:eastAsia="Calibri"/>
          <w:b/>
          <w:sz w:val="26"/>
        </w:rPr>
        <w:t>1</w:t>
      </w:r>
      <w:r>
        <w:rPr>
          <w:rStyle w:val="NoSpacingChar"/>
          <w:rFonts w:eastAsia="Calibri"/>
          <w:b/>
          <w:sz w:val="26"/>
        </w:rPr>
        <w:t>3</w:t>
      </w:r>
      <w:r w:rsidRPr="00806EDA">
        <w:rPr>
          <w:rStyle w:val="NoSpacingChar"/>
          <w:rFonts w:eastAsia="Calibri"/>
          <w:b/>
          <w:sz w:val="26"/>
        </w:rPr>
        <w:t>)</w:t>
      </w:r>
      <w:r>
        <w:rPr>
          <w:b/>
          <w:szCs w:val="36"/>
        </w:rPr>
        <w:t xml:space="preserve"> </w:t>
      </w:r>
      <w:r w:rsidRPr="00185008">
        <w:rPr>
          <w:b/>
          <w:noProof/>
          <w:sz w:val="28"/>
          <w:lang w:eastAsia="tr-TR"/>
        </w:rPr>
        <w:pict>
          <v:shape id="Resim 570" o:spid="_x0000_i1059" type="#_x0000_t75" alt="imagesCA200SXA" style="width:62.25pt;height:62.25pt;visibility:visible">
            <v:imagedata r:id="rId50" o:title=""/>
          </v:shape>
        </w:pict>
      </w:r>
      <w:r w:rsidRPr="00773662">
        <w:rPr>
          <w:b/>
          <w:szCs w:val="36"/>
        </w:rPr>
        <w:t xml:space="preserve">        </w:t>
      </w:r>
    </w:p>
    <w:p w:rsidR="008D0BDF" w:rsidRPr="009D2B13" w:rsidRDefault="008D0BDF" w:rsidP="00806EDA">
      <w:pPr>
        <w:pStyle w:val="NoSpacing"/>
      </w:pPr>
      <w:r w:rsidRPr="002F511E">
        <w:rPr>
          <w:b/>
        </w:rPr>
        <w:t>A)</w:t>
      </w:r>
      <w:r w:rsidRPr="009D2B13">
        <w:t xml:space="preserve"> Portakalın yüzeyi</w:t>
      </w:r>
    </w:p>
    <w:p w:rsidR="008D0BDF" w:rsidRPr="009D2B13" w:rsidRDefault="008D0BDF" w:rsidP="00806EDA">
      <w:pPr>
        <w:pStyle w:val="NoSpacing"/>
      </w:pPr>
      <w:r w:rsidRPr="002F511E">
        <w:rPr>
          <w:b/>
        </w:rPr>
        <w:t>B)</w:t>
      </w:r>
      <w:r w:rsidRPr="00773662">
        <w:t xml:space="preserve">  </w:t>
      </w:r>
      <w:r w:rsidRPr="009D2B13">
        <w:t xml:space="preserve">Sehpanın yüzeyi </w:t>
      </w:r>
    </w:p>
    <w:p w:rsidR="008D0BDF" w:rsidRDefault="008D0BDF" w:rsidP="00806EDA">
      <w:pPr>
        <w:pStyle w:val="NoSpacing"/>
      </w:pPr>
      <w:r w:rsidRPr="002F511E">
        <w:rPr>
          <w:b/>
        </w:rPr>
        <w:t>C)</w:t>
      </w:r>
      <w:r w:rsidRPr="009D2B13">
        <w:t xml:space="preserve"> Çorba kâsesi</w:t>
      </w: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  <w:r>
        <w:rPr>
          <w:noProof/>
          <w:lang w:eastAsia="tr-TR"/>
        </w:rPr>
        <w:pict>
          <v:shape id="Bulut Belirtme Çizgisi 65" o:spid="_x0000_s1065" type="#_x0000_t62" style="position:absolute;margin-left:90pt;margin-top:7.45pt;width:164.95pt;height:92.25pt;z-index:251672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" adj="-3765,7973" strokecolor="#f79646" strokeweight="2pt">
            <v:textbox>
              <w:txbxContent>
                <w:p w:rsidR="008D0BDF" w:rsidRPr="007D4408" w:rsidRDefault="008D0BDF" w:rsidP="007D4408">
                  <w:pPr>
                    <w:pStyle w:val="NoSpacing"/>
                    <w:rPr>
                      <w:b/>
                      <w:sz w:val="24"/>
                      <w:szCs w:val="24"/>
                    </w:rPr>
                  </w:pPr>
                  <w:r w:rsidRPr="007D4408">
                    <w:rPr>
                      <w:b/>
                      <w:sz w:val="24"/>
                      <w:szCs w:val="24"/>
                    </w:rPr>
                    <w:t>635  sayısının onlar ve   birler basamağındaki rakam</w:t>
                  </w:r>
                  <w:r>
                    <w:rPr>
                      <w:b/>
                      <w:sz w:val="24"/>
                      <w:szCs w:val="24"/>
                    </w:rPr>
                    <w:t>lar</w:t>
                  </w:r>
                  <w:r w:rsidRPr="007D4408">
                    <w:rPr>
                      <w:b/>
                      <w:sz w:val="24"/>
                      <w:szCs w:val="24"/>
                    </w:rPr>
                    <w:t xml:space="preserve">ın </w:t>
                  </w:r>
                  <w:r w:rsidRPr="007D4408">
                    <w:rPr>
                      <w:b/>
                      <w:sz w:val="24"/>
                      <w:szCs w:val="24"/>
                      <w:u w:val="single"/>
                    </w:rPr>
                    <w:t>basamak ve sayı değerleri  toplamı</w:t>
                  </w:r>
                  <w:r w:rsidRPr="007D4408">
                    <w:rPr>
                      <w:b/>
                      <w:sz w:val="24"/>
                      <w:szCs w:val="24"/>
                    </w:rPr>
                    <w:t xml:space="preserve"> kaçtır?</w:t>
                  </w:r>
                </w:p>
              </w:txbxContent>
            </v:textbox>
          </v:shape>
        </w:pict>
      </w:r>
    </w:p>
    <w:p w:rsidR="008D0BDF" w:rsidRPr="007D4408" w:rsidRDefault="008D0BDF" w:rsidP="007D4408">
      <w:pPr>
        <w:pStyle w:val="NoSpacing"/>
        <w:rPr>
          <w:b/>
          <w:color w:val="1122CC"/>
          <w:sz w:val="27"/>
          <w:szCs w:val="27"/>
        </w:rPr>
      </w:pPr>
      <w:r w:rsidRPr="007D4408">
        <w:rPr>
          <w:b/>
        </w:rPr>
        <w:t>1</w:t>
      </w:r>
      <w:r>
        <w:rPr>
          <w:b/>
        </w:rPr>
        <w:t>4</w:t>
      </w:r>
      <w:r w:rsidRPr="007D4408">
        <w:rPr>
          <w:b/>
        </w:rPr>
        <w:t>)</w:t>
      </w:r>
      <w:r w:rsidRPr="007D4408">
        <w:rPr>
          <w:b/>
          <w:color w:val="1122CC"/>
          <w:sz w:val="27"/>
          <w:szCs w:val="27"/>
        </w:rPr>
        <w:t xml:space="preserve"> </w:t>
      </w:r>
    </w:p>
    <w:p w:rsidR="008D0BDF" w:rsidRPr="009D2B13" w:rsidRDefault="008D0BDF" w:rsidP="007D4408">
      <w:pPr>
        <w:rPr>
          <w:b/>
          <w:color w:val="1122CC"/>
          <w:sz w:val="27"/>
          <w:szCs w:val="27"/>
        </w:rPr>
      </w:pPr>
      <w:r w:rsidRPr="00185008">
        <w:rPr>
          <w:b/>
          <w:noProof/>
          <w:color w:val="1122CC"/>
          <w:sz w:val="27"/>
          <w:szCs w:val="27"/>
          <w:lang w:eastAsia="tr-TR"/>
        </w:rPr>
        <w:pict>
          <v:shape id="Resim 572" o:spid="_x0000_i1060" type="#_x0000_t75" style="width:68.25pt;height:68.25pt;visibility:visible">
            <v:imagedata r:id="rId51" o:title=""/>
          </v:shape>
        </w:pict>
      </w:r>
    </w:p>
    <w:p w:rsidR="008D0BDF" w:rsidRPr="00773662" w:rsidRDefault="008D0BDF" w:rsidP="007D4408">
      <w:pPr>
        <w:jc w:val="center"/>
        <w:rPr>
          <w:b/>
          <w:sz w:val="28"/>
        </w:rPr>
      </w:pPr>
    </w:p>
    <w:p w:rsidR="008D0BDF" w:rsidRPr="007D4408" w:rsidRDefault="008D0BDF" w:rsidP="007D4408">
      <w:pPr>
        <w:pStyle w:val="NoSpacing"/>
        <w:rPr>
          <w:b/>
        </w:rPr>
      </w:pPr>
      <w:r>
        <w:rPr>
          <w:noProof/>
          <w:lang w:eastAsia="tr-TR"/>
        </w:rPr>
        <w:pict>
          <v:rect id="Rectangle 65" o:spid="_x0000_s1066" style="position:absolute;margin-left:202.5pt;margin-top:51.45pt;width:41.25pt;height:23.25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">
            <v:textbox>
              <w:txbxContent>
                <w:p w:rsidR="008D0BDF" w:rsidRPr="007D4408" w:rsidRDefault="008D0BDF" w:rsidP="007D4408">
                  <w:pPr>
                    <w:pStyle w:val="NoSpacing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64" o:spid="_x0000_s1067" style="position:absolute;margin-left:119.1pt;margin-top:51.45pt;width:42.75pt;height:23.25pt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">
            <v:textbox>
              <w:txbxContent>
                <w:p w:rsidR="008D0BDF" w:rsidRPr="007D4408" w:rsidRDefault="008D0BDF" w:rsidP="007D4408">
                  <w:pPr>
                    <w:pStyle w:val="NoSpacing"/>
                    <w:jc w:val="center"/>
                    <w:rPr>
                      <w:b/>
                    </w:rPr>
                  </w:pPr>
                  <w:r w:rsidRPr="007D4408">
                    <w:rPr>
                      <w:b/>
                    </w:rPr>
                    <w:t>6</w:t>
                  </w: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Rectangle 63" o:spid="_x0000_s1068" style="position:absolute;margin-left:25.2pt;margin-top:51.45pt;width:44.4pt;height:23.25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">
            <v:textbox>
              <w:txbxContent>
                <w:p w:rsidR="008D0BDF" w:rsidRPr="007D4408" w:rsidRDefault="008D0BDF" w:rsidP="007D4408">
                  <w:pPr>
                    <w:pStyle w:val="NoSpacing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5</w:t>
                  </w:r>
                  <w:r w:rsidRPr="007D4408"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Pr="007D4408">
        <w:rPr>
          <w:b/>
        </w:rPr>
        <w:t xml:space="preserve">A) </w:t>
      </w:r>
      <w:r w:rsidRPr="00185008">
        <w:rPr>
          <w:b/>
          <w:noProof/>
          <w:lang w:eastAsia="tr-TR"/>
        </w:rPr>
        <w:pict>
          <v:shape id="Resim 573" o:spid="_x0000_i1061" type="#_x0000_t75" style="width:57.75pt;height:51.75pt;visibility:visible">
            <v:imagedata r:id="rId52" o:title=""/>
          </v:shape>
        </w:pict>
      </w:r>
      <w:r w:rsidRPr="007D4408">
        <w:rPr>
          <w:b/>
        </w:rPr>
        <w:t xml:space="preserve">  </w:t>
      </w:r>
      <w:r>
        <w:rPr>
          <w:b/>
        </w:rPr>
        <w:t xml:space="preserve"> </w:t>
      </w:r>
      <w:r w:rsidRPr="007D4408">
        <w:rPr>
          <w:b/>
        </w:rPr>
        <w:t>B)</w:t>
      </w:r>
      <w:r w:rsidRPr="00185008">
        <w:rPr>
          <w:b/>
          <w:noProof/>
          <w:lang w:eastAsia="tr-TR"/>
        </w:rPr>
        <w:pict>
          <v:shape id="Resim 574" o:spid="_x0000_i1062" type="#_x0000_t75" style="width:58.5pt;height:50.25pt;visibility:visible">
            <v:imagedata r:id="rId53" o:title=""/>
          </v:shape>
        </w:pict>
      </w:r>
      <w:r w:rsidRPr="007D4408">
        <w:rPr>
          <w:b/>
        </w:rPr>
        <w:t xml:space="preserve">  </w:t>
      </w:r>
      <w:r>
        <w:rPr>
          <w:b/>
        </w:rPr>
        <w:t xml:space="preserve">   C)</w:t>
      </w:r>
      <w:r w:rsidRPr="007D4408">
        <w:rPr>
          <w:b/>
        </w:rPr>
        <w:t xml:space="preserve">   </w:t>
      </w:r>
      <w:r w:rsidRPr="00185008">
        <w:rPr>
          <w:b/>
          <w:noProof/>
          <w:lang w:eastAsia="tr-TR"/>
        </w:rPr>
        <w:pict>
          <v:shape id="_x0000_i1063" type="#_x0000_t75" style="width:35.25pt;height:48.75pt;visibility:visible">
            <v:imagedata r:id="rId54" o:title=""/>
          </v:shape>
        </w:pict>
      </w:r>
      <w:r w:rsidRPr="007D4408">
        <w:rPr>
          <w:b/>
        </w:rPr>
        <w:t xml:space="preserve"> </w:t>
      </w: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  <w:r>
        <w:rPr>
          <w:noProof/>
          <w:lang w:eastAsia="tr-TR"/>
        </w:rPr>
        <w:pict>
          <v:shape id="Oval Belirtme Çizgisi 68" o:spid="_x0000_s1069" type="#_x0000_t63" style="position:absolute;margin-left:129.05pt;margin-top:0;width:125.25pt;height:74.15pt;z-index:251689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" adj="-9373,12730" strokecolor="#f79646" strokeweight="2pt">
            <v:textbox>
              <w:txbxContent>
                <w:p w:rsidR="008D0BDF" w:rsidRPr="00A004FF" w:rsidRDefault="008D0BDF" w:rsidP="00A004FF">
                  <w:pPr>
                    <w:pStyle w:val="NoSpacing"/>
                    <w:rPr>
                      <w:b/>
                      <w:sz w:val="24"/>
                      <w:szCs w:val="24"/>
                    </w:rPr>
                  </w:pPr>
                  <w:r w:rsidRPr="00A004FF">
                    <w:rPr>
                      <w:b/>
                      <w:sz w:val="24"/>
                      <w:szCs w:val="24"/>
                    </w:rPr>
                    <w:t>Abaküste  gösterilen sayı kaçtır?</w:t>
                  </w:r>
                </w:p>
              </w:txbxContent>
            </v:textbox>
          </v:shape>
        </w:pict>
      </w:r>
    </w:p>
    <w:p w:rsidR="008D0BDF" w:rsidRDefault="008D0BDF" w:rsidP="00806EDA">
      <w:pPr>
        <w:pStyle w:val="NoSpacing"/>
      </w:pPr>
    </w:p>
    <w:p w:rsidR="008D0BDF" w:rsidRPr="00A004FF" w:rsidRDefault="008D0BDF" w:rsidP="00A004FF">
      <w:pPr>
        <w:pStyle w:val="NoSpacing"/>
      </w:pPr>
      <w:r>
        <w:rPr>
          <w:noProof/>
          <w:lang w:eastAsia="tr-TR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82" o:spid="_x0000_s1070" type="#_x0000_t120" style="position:absolute;margin-left:189.05pt;margin-top:73.35pt;width:15pt;height:3.55pt;z-index:25168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" fillcolor="#4f81bd" strokecolor="#385d8a" strokeweight="2pt"/>
        </w:pict>
      </w:r>
      <w:r>
        <w:rPr>
          <w:noProof/>
          <w:lang w:eastAsia="tr-TR"/>
        </w:rPr>
        <w:pict>
          <v:shape id="Akış Çizelgesi: Bağlayıcı 83" o:spid="_x0000_s1071" type="#_x0000_t120" style="position:absolute;margin-left:189.05pt;margin-top:84.8pt;width:15pt;height:3.55pt;z-index:25168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" fillcolor="#4f81bd" strokecolor="#385d8a" strokeweight="2pt"/>
        </w:pict>
      </w:r>
      <w:r>
        <w:rPr>
          <w:noProof/>
          <w:lang w:eastAsia="tr-TR"/>
        </w:rPr>
        <w:pict>
          <v:shape id="Akış Çizelgesi: Bağlayıcı 81" o:spid="_x0000_s1072" type="#_x0000_t120" style="position:absolute;margin-left:189.05pt;margin-top:96.8pt;width:15pt;height:3.55pt;z-index:25168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" fillcolor="#4f81bd" strokecolor="#385d8a" strokeweight="2pt"/>
        </w:pict>
      </w:r>
      <w:r>
        <w:rPr>
          <w:noProof/>
          <w:lang w:eastAsia="tr-TR"/>
        </w:rPr>
        <w:pict>
          <v:shape id="Akış Çizelgesi: Bağlayıcı 80" o:spid="_x0000_s1073" type="#_x0000_t120" style="position:absolute;margin-left:189.05pt;margin-top:109.55pt;width:15pt;height:3.55pt;z-index:25168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" fillcolor="#4f81bd" strokecolor="#385d8a" strokeweight="2pt"/>
        </w:pict>
      </w:r>
      <w:r>
        <w:rPr>
          <w:noProof/>
          <w:lang w:eastAsia="tr-TR"/>
        </w:rPr>
        <w:pict>
          <v:shape id="Akış Çizelgesi: Bağlayıcı 79" o:spid="_x0000_s1074" type="#_x0000_t120" style="position:absolute;margin-left:129.05pt;margin-top:111.05pt;width:15pt;height:3.55pt;z-index:251684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" fillcolor="#4f81bd" strokecolor="#385d8a" strokeweight="2pt"/>
        </w:pict>
      </w:r>
      <w:r>
        <w:rPr>
          <w:noProof/>
          <w:lang w:eastAsia="tr-TR"/>
        </w:rPr>
        <w:pict>
          <v:shape id="Akış Çizelgesi: Bağlayıcı 78" o:spid="_x0000_s1075" type="#_x0000_t120" style="position:absolute;margin-left:81.05pt;margin-top:88.35pt;width:15pt;height:3.55pt;z-index:25168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" fillcolor="#4f81bd" strokecolor="#385d8a" strokeweight="2pt"/>
        </w:pict>
      </w:r>
      <w:r>
        <w:rPr>
          <w:noProof/>
          <w:lang w:eastAsia="tr-TR"/>
        </w:rPr>
        <w:pict>
          <v:shape id="Akış Çizelgesi: Bağlayıcı 74" o:spid="_x0000_s1076" type="#_x0000_t120" style="position:absolute;margin-left:81.05pt;margin-top:114.6pt;width:15pt;height:3.55pt;z-index:25168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" fillcolor="#4f81bd" strokecolor="#385d8a" strokeweight="2pt"/>
        </w:pict>
      </w:r>
      <w:r>
        <w:rPr>
          <w:noProof/>
          <w:lang w:eastAsia="tr-TR"/>
        </w:rPr>
        <w:pict>
          <v:shape id="Akış Çizelgesi: Bağlayıcı 75" o:spid="_x0000_s1077" type="#_x0000_t120" style="position:absolute;margin-left:81.05pt;margin-top:100.35pt;width:15pt;height:3.55pt;z-index:251682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" fillcolor="#4f81bd" strokecolor="#385d8a" strokeweight="2pt"/>
        </w:pict>
      </w:r>
      <w:r>
        <w:rPr>
          <w:noProof/>
          <w:lang w:eastAsia="tr-TR"/>
        </w:rPr>
        <w:pict>
          <v:line id="Düz Bağlayıcı 73" o:spid="_x0000_s1078" style="position:absolute;flip:x;z-index:251680256;visibility:visible" from="197.3pt,61.35pt" to="198.8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" strokecolor="#4a7ebb"/>
        </w:pict>
      </w:r>
      <w:r>
        <w:rPr>
          <w:noProof/>
          <w:lang w:eastAsia="tr-TR"/>
        </w:rPr>
        <w:pict>
          <v:line id="Düz Bağlayıcı 72" o:spid="_x0000_s1079" style="position:absolute;z-index:251679232;visibility:visible" from="138.05pt,61.35pt" to="138.05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" strokecolor="#4a7ebb"/>
        </w:pict>
      </w:r>
      <w:r>
        <w:rPr>
          <w:noProof/>
          <w:lang w:eastAsia="tr-TR"/>
        </w:rPr>
        <w:pict>
          <v:line id="Düz Bağlayıcı 71" o:spid="_x0000_s1080" style="position:absolute;z-index:251678208;visibility:visible" from="88.55pt,61.35pt" to="88.55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" strokecolor="#4a7ebb"/>
        </w:pict>
      </w:r>
      <w:r>
        <w:rPr>
          <w:noProof/>
          <w:lang w:eastAsia="tr-TR"/>
        </w:rPr>
        <w:pict>
          <v:line id="Düz Bağlayıcı 70" o:spid="_x0000_s1081" style="position:absolute;z-index:251677184;visibility:visible" from="88.55pt,122.1pt" to="198.05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" strokecolor="#4a7ebb"/>
        </w:pict>
      </w:r>
      <w:r w:rsidRPr="00A004FF">
        <w:rPr>
          <w:b/>
        </w:rPr>
        <w:t>1</w:t>
      </w:r>
      <w:r>
        <w:rPr>
          <w:b/>
        </w:rPr>
        <w:t>5</w:t>
      </w:r>
      <w:r w:rsidRPr="00A004FF">
        <w:rPr>
          <w:b/>
        </w:rPr>
        <w:t>)</w:t>
      </w:r>
      <w:r w:rsidRPr="00A004FF">
        <w:t xml:space="preserve"> </w:t>
      </w:r>
      <w:r w:rsidRPr="00135C24">
        <w:rPr>
          <w:noProof/>
          <w:lang w:eastAsia="tr-TR"/>
        </w:rPr>
        <w:pict>
          <v:shape id="Resim 69" o:spid="_x0000_i1064" type="#_x0000_t75" alt="7" style="width:57pt;height:120.75pt;visibility:visible">
            <v:imagedata r:id="rId55" o:title=""/>
            <o:lock v:ext="edit" cropping="t"/>
          </v:shape>
        </w:pict>
      </w:r>
      <w:r w:rsidRPr="00A004FF">
        <w:t xml:space="preserve">       </w:t>
      </w:r>
    </w:p>
    <w:p w:rsidR="008D0BDF" w:rsidRDefault="008D0BDF" w:rsidP="00A004FF">
      <w:pPr>
        <w:pStyle w:val="NoSpacing"/>
      </w:pPr>
      <w:r>
        <w:t xml:space="preserve">                  </w:t>
      </w:r>
      <w:r w:rsidRPr="00A004FF">
        <w:t xml:space="preserve">  </w:t>
      </w:r>
      <w:r>
        <w:t xml:space="preserve">Yüzler   </w:t>
      </w:r>
      <w:r w:rsidRPr="00A004FF">
        <w:t xml:space="preserve"> </w:t>
      </w:r>
      <w:r>
        <w:t xml:space="preserve">Onlar       </w:t>
      </w:r>
      <w:r w:rsidRPr="00A004FF">
        <w:t>Birler</w:t>
      </w:r>
    </w:p>
    <w:p w:rsidR="008D0BDF" w:rsidRDefault="008D0BDF" w:rsidP="00A004FF">
      <w:pPr>
        <w:pStyle w:val="NoSpacing"/>
      </w:pPr>
    </w:p>
    <w:p w:rsidR="008D0BDF" w:rsidRPr="00A004FF" w:rsidRDefault="008D0BDF" w:rsidP="00A004FF">
      <w:pPr>
        <w:pStyle w:val="NoSpacing"/>
      </w:pPr>
      <w:r w:rsidRPr="00A004FF">
        <w:rPr>
          <w:b/>
        </w:rPr>
        <w:t>A)</w:t>
      </w:r>
      <w:r w:rsidRPr="00A004FF">
        <w:t xml:space="preserve"> </w:t>
      </w:r>
      <w:r>
        <w:t>134</w:t>
      </w:r>
      <w:r>
        <w:tab/>
        <w:t xml:space="preserve">        </w:t>
      </w:r>
      <w:r w:rsidRPr="00A004FF">
        <w:rPr>
          <w:b/>
        </w:rPr>
        <w:t>B)</w:t>
      </w:r>
      <w:r w:rsidRPr="00A004FF">
        <w:t xml:space="preserve"> 314</w:t>
      </w:r>
      <w:r>
        <w:tab/>
      </w:r>
      <w:r>
        <w:tab/>
        <w:t xml:space="preserve">      </w:t>
      </w:r>
      <w:r w:rsidRPr="00A004FF">
        <w:rPr>
          <w:b/>
        </w:rPr>
        <w:t>C)</w:t>
      </w:r>
      <w:r w:rsidRPr="00A004FF">
        <w:t xml:space="preserve"> 413</w:t>
      </w: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806EDA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  <w:r>
        <w:rPr>
          <w:noProof/>
          <w:lang w:eastAsia="tr-TR"/>
        </w:rPr>
        <w:pict>
          <v:rect id="_x0000_s1082" style="position:absolute;margin-left:-1.4pt;margin-top:12.3pt;width:256.35pt;height:98.7pt;z-index:-251671040;mso-wrap-distance-left:17.85pt;mso-wrap-distance-top:7.2pt;mso-wrap-distance-right:7.2pt;mso-wrap-distance-bottom:7.2pt;v-text-anchor:middle" o:allowincell="f" stroked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082" inset="16.56pt,7.2pt,16.56pt,7.2pt">
              <w:txbxContent>
                <w:p w:rsidR="008D0BDF" w:rsidRPr="0027624C" w:rsidRDefault="008D0BDF" w:rsidP="00D74AEC">
                  <w:pPr>
                    <w:pStyle w:val="NoSpacing"/>
                    <w:shd w:val="clear" w:color="auto" w:fill="C6D9F1"/>
                    <w:rPr>
                      <w:b/>
                      <w:szCs w:val="26"/>
                    </w:rPr>
                  </w:pPr>
                  <w:r>
                    <w:rPr>
                      <w:b/>
                      <w:szCs w:val="26"/>
                    </w:rPr>
                    <w:t>Matematik bölümünü bitirdin. Cevaplarını forma doğru kodlayıp kodlamadığını kontrol ettikten sonra Hayat Bilgisi bölümüne geçebilirsin.</w:t>
                  </w:r>
                </w:p>
              </w:txbxContent>
            </v:textbox>
          </v:rect>
        </w:pict>
      </w: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</w:pPr>
    </w:p>
    <w:p w:rsidR="008D0BDF" w:rsidRDefault="008D0BDF" w:rsidP="004A31AE">
      <w:pPr>
        <w:pStyle w:val="NoSpacing"/>
        <w:sectPr w:rsidR="008D0BDF" w:rsidSect="00386BF6">
          <w:footerReference w:type="default" r:id="rId5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8D0BDF" w:rsidRDefault="008D0BDF" w:rsidP="004A31AE">
      <w:pPr>
        <w:pStyle w:val="NoSpacing"/>
        <w:rPr>
          <w:szCs w:val="26"/>
        </w:rPr>
      </w:pPr>
      <w:r>
        <w:rPr>
          <w:noProof/>
          <w:lang w:eastAsia="tr-TR"/>
        </w:rPr>
      </w:r>
      <w:r w:rsidRPr="006C4E6D">
        <w:rPr>
          <w:szCs w:val="26"/>
        </w:rPr>
        <w:pict>
          <v:rect id="_x0000_s1083" style="width:247pt;height:80.5pt;mso-wrap-distance-left:18pt;mso-wrap-distance-top:7.2pt;mso-wrap-distance-right:7.2pt;mso-wrap-distance-bottom:7.2pt;mso-position-horizontal-relative:char;mso-position-vertical-relative:line;v-text-anchor:middle" o:allowincell="f" stroked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083" inset="16.56pt,7.2pt,16.56pt,7.2pt">
              <w:txbxContent>
                <w:p w:rsidR="008D0BDF" w:rsidRPr="00C535C7" w:rsidRDefault="008D0BDF" w:rsidP="00F32557">
                  <w:pPr>
                    <w:pStyle w:val="NoSpacing"/>
                    <w:shd w:val="clear" w:color="auto" w:fill="C6D9F1"/>
                    <w:rPr>
                      <w:b/>
                      <w:color w:val="FFFFFF"/>
                      <w:szCs w:val="26"/>
                    </w:rPr>
                  </w:pPr>
                  <w:r w:rsidRPr="00C535C7">
                    <w:rPr>
                      <w:b/>
                      <w:szCs w:val="26"/>
                    </w:rPr>
                    <w:t>Bu bölümde Hayat Bilgisi dersinden 15 soru sorulmuştur. Bu soruları formda Hayat Bilgisi bölümüne işaretlemelisin.</w:t>
                  </w:r>
                </w:p>
              </w:txbxContent>
            </v:textbox>
            <w10:anchorlock/>
          </v:rect>
        </w:pict>
      </w:r>
    </w:p>
    <w:p w:rsidR="008D0BDF" w:rsidRDefault="008D0BDF" w:rsidP="004A31AE">
      <w:pPr>
        <w:pStyle w:val="NoSpacing"/>
        <w:rPr>
          <w:szCs w:val="26"/>
        </w:rPr>
      </w:pPr>
    </w:p>
    <w:p w:rsidR="008D0BDF" w:rsidRPr="00F32557" w:rsidRDefault="008D0BDF" w:rsidP="00F32557">
      <w:pPr>
        <w:pStyle w:val="NoSpacing"/>
        <w:rPr>
          <w:noProof/>
          <w:lang w:eastAsia="tr-TR"/>
        </w:rPr>
      </w:pPr>
      <w:r w:rsidRPr="00F32557">
        <w:rPr>
          <w:b/>
        </w:rPr>
        <w:t>1)</w:t>
      </w:r>
      <w:r w:rsidRPr="007F6999">
        <w:t xml:space="preserve"> </w:t>
      </w:r>
      <w:r w:rsidRPr="007F6999">
        <w:rPr>
          <w:lang w:eastAsia="tr-TR"/>
        </w:rPr>
        <w:t>İzzet, milli bayramlarımızı niçin kutladığımızı merak ediyor ve öğrenmek istiyor.</w:t>
      </w:r>
      <w:r>
        <w:rPr>
          <w:noProof/>
          <w:lang w:eastAsia="tr-TR"/>
        </w:rPr>
        <w:t xml:space="preserve"> </w:t>
      </w:r>
      <w:r w:rsidRPr="00F32557">
        <w:rPr>
          <w:b/>
          <w:noProof/>
          <w:lang w:eastAsia="tr-TR"/>
        </w:rPr>
        <w:t xml:space="preserve">Aşağıdaki </w:t>
      </w:r>
      <w:r w:rsidRPr="00F32557">
        <w:rPr>
          <w:b/>
          <w:lang w:eastAsia="tr-TR"/>
        </w:rPr>
        <w:t xml:space="preserve">arkadaşlarından hangisinin söylediği bilgi doğru </w:t>
      </w:r>
      <w:r w:rsidRPr="00F32557">
        <w:rPr>
          <w:b/>
          <w:u w:val="single"/>
          <w:lang w:eastAsia="tr-TR"/>
        </w:rPr>
        <w:t>değildir?</w:t>
      </w:r>
    </w:p>
    <w:p w:rsidR="008D0BDF" w:rsidRDefault="008D0BDF" w:rsidP="00F32557">
      <w:pPr>
        <w:pStyle w:val="NoSpacing"/>
        <w:rPr>
          <w:lang w:eastAsia="tr-TR"/>
        </w:rPr>
      </w:pPr>
      <w:r>
        <w:rPr>
          <w:noProof/>
          <w:lang w:eastAsia="tr-TR"/>
        </w:rPr>
        <w:pict>
          <v:shape id="_x0000_s1084" type="#_x0000_t62" style="position:absolute;margin-left:-9pt;margin-top:8.1pt;width:264.75pt;height:50.25pt;z-index:251646464" adj="3210,30498">
            <v:textbox>
              <w:txbxContent>
                <w:p w:rsidR="008D0BDF" w:rsidRPr="00F32557" w:rsidRDefault="008D0BDF" w:rsidP="00F32557">
                  <w:pPr>
                    <w:pStyle w:val="NoSpacing"/>
                    <w:rPr>
                      <w:b/>
                      <w:sz w:val="22"/>
                      <w:lang w:eastAsia="tr-TR"/>
                    </w:rPr>
                  </w:pPr>
                  <w:r w:rsidRPr="00F32557">
                    <w:rPr>
                      <w:b/>
                      <w:sz w:val="22"/>
                      <w:lang w:eastAsia="tr-TR"/>
                    </w:rPr>
                    <w:t xml:space="preserve">29 Ekim 1923 yılında Cumhuriyet ilan edilmiştir. Her yıl 29 Ekim günü, Cumhuriyet Bayramı’nı kutlarız. </w:t>
                  </w:r>
                </w:p>
                <w:p w:rsidR="008D0BDF" w:rsidRPr="00F32557" w:rsidRDefault="008D0BDF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  <w:r w:rsidRPr="00135C24">
        <w:rPr>
          <w:noProof/>
          <w:lang w:eastAsia="tr-TR"/>
        </w:rPr>
        <w:pict>
          <v:shape id="69 Resim" o:spid="_x0000_i1066" type="#_x0000_t75" alt="woman_18033_md.gif" style="width:77.25pt;height:81.75pt;visibility:visible">
            <v:imagedata r:id="rId31" o:title=""/>
          </v:shape>
        </w:pict>
      </w:r>
    </w:p>
    <w:p w:rsidR="008D0BDF" w:rsidRDefault="008D0BDF" w:rsidP="00F32557">
      <w:pPr>
        <w:pStyle w:val="NoSpacing"/>
        <w:rPr>
          <w:lang w:eastAsia="tr-TR"/>
        </w:rPr>
      </w:pPr>
      <w:r>
        <w:rPr>
          <w:noProof/>
          <w:lang w:eastAsia="tr-TR"/>
        </w:rPr>
        <w:pict>
          <v:shape id="_x0000_s1085" type="#_x0000_t62" style="position:absolute;margin-left:-17.25pt;margin-top:2.95pt;width:273pt;height:1in;z-index:251647488" adj="3825,31860">
            <v:textbox>
              <w:txbxContent>
                <w:p w:rsidR="008D0BDF" w:rsidRPr="00F32557" w:rsidRDefault="008D0BDF" w:rsidP="00F32557">
                  <w:pPr>
                    <w:pStyle w:val="NoSpacing"/>
                    <w:rPr>
                      <w:b/>
                      <w:sz w:val="22"/>
                    </w:rPr>
                  </w:pPr>
                  <w:r w:rsidRPr="00F32557">
                    <w:rPr>
                      <w:b/>
                      <w:sz w:val="22"/>
                      <w:lang w:eastAsia="tr-TR"/>
                    </w:rPr>
                    <w:t>19 Mayıs 1919 günü, T.B.M.M açılmış ve bu günü Atatürk, çocuklara armağan etmiştir.</w:t>
                  </w:r>
                  <w:r>
                    <w:rPr>
                      <w:b/>
                      <w:sz w:val="22"/>
                      <w:lang w:eastAsia="tr-TR"/>
                    </w:rPr>
                    <w:t xml:space="preserve"> </w:t>
                  </w:r>
                  <w:r w:rsidRPr="00F32557">
                    <w:rPr>
                      <w:b/>
                      <w:sz w:val="22"/>
                      <w:lang w:eastAsia="tr-TR"/>
                    </w:rPr>
                    <w:t>Bu nedenle her yıl 19 Mayıs günü, Ulusal Egemenlik ve Çocuk Bayramını kutlarız.</w:t>
                  </w:r>
                </w:p>
              </w:txbxContent>
            </v:textbox>
          </v:shape>
        </w:pict>
      </w:r>
    </w:p>
    <w:p w:rsidR="008D0BDF" w:rsidRPr="007F6999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  <w:r w:rsidRPr="007F6999">
        <w:rPr>
          <w:lang w:eastAsia="tr-TR"/>
        </w:rPr>
        <w:t xml:space="preserve">  </w:t>
      </w: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  <w:r w:rsidRPr="00135C24">
        <w:rPr>
          <w:noProof/>
          <w:lang w:eastAsia="tr-TR"/>
        </w:rPr>
        <w:pict>
          <v:shape id="70 Resim" o:spid="_x0000_i1067" type="#_x0000_t75" alt="draft_lens17760060module159902472photo_1340376535_a_.jpg" style="width:1in;height:69.75pt;visibility:visible">
            <v:imagedata r:id="rId57" o:title=""/>
          </v:shape>
        </w:pict>
      </w:r>
    </w:p>
    <w:p w:rsidR="008D0BDF" w:rsidRDefault="008D0BDF" w:rsidP="00F32557">
      <w:pPr>
        <w:pStyle w:val="NoSpacing"/>
        <w:rPr>
          <w:lang w:eastAsia="tr-TR"/>
        </w:rPr>
      </w:pPr>
      <w:r>
        <w:rPr>
          <w:noProof/>
          <w:lang w:eastAsia="tr-TR"/>
        </w:rPr>
        <w:pict>
          <v:shape id="_x0000_s1086" type="#_x0000_t62" style="position:absolute;margin-left:-17.25pt;margin-top:6.15pt;width:273pt;height:64.5pt;z-index:251648512" adj="4063,26272">
            <v:textbox>
              <w:txbxContent>
                <w:p w:rsidR="008D0BDF" w:rsidRPr="00F32557" w:rsidRDefault="008D0BDF" w:rsidP="00F32557">
                  <w:pPr>
                    <w:pStyle w:val="NoSpacing"/>
                    <w:rPr>
                      <w:b/>
                      <w:sz w:val="22"/>
                      <w:lang w:eastAsia="tr-TR"/>
                    </w:rPr>
                  </w:pPr>
                  <w:r w:rsidRPr="00F32557">
                    <w:rPr>
                      <w:b/>
                      <w:sz w:val="22"/>
                      <w:lang w:eastAsia="tr-TR"/>
                    </w:rPr>
                    <w:t xml:space="preserve">30 Ağustos 1922 yılında Kurtuluş Savaşı zaferle sonuçlanmıştır. Bu nedenle her yıl 30 Ağustos günü, 30 Ağustos Zafer Bayramı </w:t>
                  </w:r>
                  <w:r>
                    <w:rPr>
                      <w:b/>
                      <w:sz w:val="22"/>
                      <w:lang w:eastAsia="tr-TR"/>
                    </w:rPr>
                    <w:t xml:space="preserve">‘nı </w:t>
                  </w:r>
                  <w:r w:rsidRPr="00F32557">
                    <w:rPr>
                      <w:b/>
                      <w:sz w:val="22"/>
                      <w:lang w:eastAsia="tr-TR"/>
                    </w:rPr>
                    <w:t>kutlarız.</w:t>
                  </w:r>
                </w:p>
              </w:txbxContent>
            </v:textbox>
          </v:shape>
        </w:pict>
      </w: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</w:p>
    <w:p w:rsidR="008D0BDF" w:rsidRDefault="008D0BDF" w:rsidP="00F32557">
      <w:pPr>
        <w:pStyle w:val="NoSpacing"/>
        <w:rPr>
          <w:lang w:eastAsia="tr-TR"/>
        </w:rPr>
      </w:pPr>
      <w:r w:rsidRPr="00135C24">
        <w:rPr>
          <w:noProof/>
          <w:lang w:eastAsia="tr-TR"/>
        </w:rPr>
        <w:pict>
          <v:shape id="71 Resim" o:spid="_x0000_i1068" type="#_x0000_t75" alt="draft_lens17760060module159891370photo_1340334249a_a_.jpg" style="width:66.75pt;height:76.5pt;visibility:visible">
            <v:imagedata r:id="rId58" o:title=""/>
          </v:shape>
        </w:pict>
      </w:r>
    </w:p>
    <w:p w:rsidR="008D0BDF" w:rsidRPr="007F6999" w:rsidRDefault="008D0BDF" w:rsidP="00F32557">
      <w:pPr>
        <w:pStyle w:val="NoSpacing"/>
        <w:rPr>
          <w:lang w:eastAsia="tr-TR"/>
        </w:rPr>
      </w:pPr>
    </w:p>
    <w:p w:rsidR="008D0BDF" w:rsidRPr="007F6999" w:rsidRDefault="008D0BDF" w:rsidP="00F32557">
      <w:pPr>
        <w:pStyle w:val="NoSpacing"/>
        <w:rPr>
          <w:lang w:eastAsia="tr-TR"/>
        </w:rPr>
      </w:pPr>
      <w:r w:rsidRPr="00C13CF0">
        <w:rPr>
          <w:b/>
          <w:lang w:eastAsia="tr-TR"/>
        </w:rPr>
        <w:t>A)</w:t>
      </w:r>
      <w:r w:rsidRPr="007F6999">
        <w:rPr>
          <w:lang w:eastAsia="tr-TR"/>
        </w:rPr>
        <w:t xml:space="preserve"> </w:t>
      </w:r>
      <w:r w:rsidRPr="00135C24">
        <w:rPr>
          <w:noProof/>
          <w:lang w:eastAsia="tr-TR"/>
        </w:rPr>
        <w:pict>
          <v:shape id="_x0000_i1069" type="#_x0000_t75" alt="draft_lens17760060module159902472photo_1340376535_a_.jpg" style="width:48.75pt;height:60.75pt;visibility:visible">
            <v:imagedata r:id="rId59" o:title=""/>
          </v:shape>
        </w:pict>
      </w:r>
      <w:r>
        <w:rPr>
          <w:lang w:eastAsia="tr-TR"/>
        </w:rPr>
        <w:t xml:space="preserve"> </w:t>
      </w:r>
      <w:r w:rsidRPr="007F6999">
        <w:rPr>
          <w:lang w:eastAsia="tr-TR"/>
        </w:rPr>
        <w:t xml:space="preserve"> </w:t>
      </w:r>
      <w:r>
        <w:rPr>
          <w:lang w:eastAsia="tr-TR"/>
        </w:rPr>
        <w:t xml:space="preserve"> </w:t>
      </w:r>
      <w:r w:rsidRPr="007F6999">
        <w:rPr>
          <w:lang w:eastAsia="tr-TR"/>
        </w:rPr>
        <w:t xml:space="preserve"> </w:t>
      </w:r>
      <w:r w:rsidRPr="00C13CF0">
        <w:rPr>
          <w:b/>
          <w:lang w:eastAsia="tr-TR"/>
        </w:rPr>
        <w:t>B)</w:t>
      </w:r>
      <w:r w:rsidRPr="00C13CF0">
        <w:rPr>
          <w:lang w:eastAsia="tr-TR"/>
        </w:rPr>
        <w:t xml:space="preserve"> </w:t>
      </w:r>
      <w:r w:rsidRPr="00135C24">
        <w:rPr>
          <w:noProof/>
          <w:lang w:eastAsia="tr-TR"/>
        </w:rPr>
        <w:pict>
          <v:shape id="_x0000_i1070" type="#_x0000_t75" alt="woman_18033_md.gif" style="width:51.75pt;height:52.5pt;visibility:visible">
            <v:imagedata r:id="rId31" o:title=""/>
          </v:shape>
        </w:pict>
      </w:r>
      <w:r>
        <w:rPr>
          <w:lang w:eastAsia="tr-TR"/>
        </w:rPr>
        <w:t xml:space="preserve">    </w:t>
      </w:r>
      <w:r w:rsidRPr="00C13CF0">
        <w:rPr>
          <w:b/>
          <w:lang w:eastAsia="tr-TR"/>
        </w:rPr>
        <w:t>C)</w:t>
      </w:r>
      <w:r>
        <w:rPr>
          <w:lang w:eastAsia="tr-TR"/>
        </w:rPr>
        <w:t xml:space="preserve"> </w:t>
      </w:r>
      <w:r w:rsidRPr="00135C24">
        <w:rPr>
          <w:noProof/>
          <w:lang w:eastAsia="tr-TR"/>
        </w:rPr>
        <w:pict>
          <v:shape id="_x0000_i1071" type="#_x0000_t75" alt="draft_lens17760060module159891370photo_1340334249a_a_.jpg" style="width:54pt;height:61.5pt;visibility:visible">
            <v:imagedata r:id="rId60" o:title=""/>
          </v:shape>
        </w:pict>
      </w:r>
    </w:p>
    <w:p w:rsidR="008D0BDF" w:rsidRPr="007353CB" w:rsidRDefault="008D0BDF" w:rsidP="007353CB">
      <w:pPr>
        <w:pStyle w:val="NoSpacing"/>
        <w:rPr>
          <w:szCs w:val="24"/>
        </w:rPr>
      </w:pPr>
      <w:r w:rsidRPr="007353CB">
        <w:rPr>
          <w:b/>
          <w:szCs w:val="24"/>
        </w:rPr>
        <w:t>2 )</w:t>
      </w:r>
      <w:r w:rsidRPr="007353CB">
        <w:rPr>
          <w:szCs w:val="24"/>
        </w:rPr>
        <w:t>“Çocukluğundan beri askerliğe büyük bir ilgi duyan Mustafa Kemal, askeri okula gitmes</w:t>
      </w:r>
      <w:r>
        <w:rPr>
          <w:szCs w:val="24"/>
        </w:rPr>
        <w:t xml:space="preserve">ini istemeyen annesinden gizli </w:t>
      </w:r>
      <w:r w:rsidRPr="007353CB">
        <w:rPr>
          <w:szCs w:val="24"/>
        </w:rPr>
        <w:t xml:space="preserve">sınavlara hazırlanıyor, bir yandan da sınavı kazanırsa annesini üzmeden bunu ona nasıl söyleyeceğini düşünüyordu.”            </w:t>
      </w:r>
    </w:p>
    <w:p w:rsidR="008D0BDF" w:rsidRPr="007353CB" w:rsidRDefault="008D0BDF" w:rsidP="007353CB">
      <w:pPr>
        <w:pStyle w:val="NoSpacing"/>
        <w:rPr>
          <w:b/>
          <w:szCs w:val="24"/>
        </w:rPr>
      </w:pPr>
      <w:r w:rsidRPr="007353CB">
        <w:rPr>
          <w:b/>
          <w:szCs w:val="24"/>
        </w:rPr>
        <w:t xml:space="preserve">Yukarıdaki metinde Atatürk </w:t>
      </w:r>
      <w:r w:rsidRPr="007353CB">
        <w:rPr>
          <w:b/>
          <w:szCs w:val="24"/>
          <w:u w:val="single"/>
        </w:rPr>
        <w:t>hangi okulu kazanmak için</w:t>
      </w:r>
      <w:r w:rsidRPr="007353CB">
        <w:rPr>
          <w:b/>
          <w:szCs w:val="24"/>
        </w:rPr>
        <w:t xml:space="preserve"> sınava hazırlanmaktadır?</w:t>
      </w:r>
    </w:p>
    <w:p w:rsidR="008D0BDF" w:rsidRPr="007353CB" w:rsidRDefault="008D0BDF" w:rsidP="007353CB">
      <w:pPr>
        <w:pStyle w:val="NoSpacing"/>
        <w:rPr>
          <w:szCs w:val="24"/>
        </w:rPr>
      </w:pPr>
    </w:p>
    <w:p w:rsidR="008D0BDF" w:rsidRPr="007353CB" w:rsidRDefault="008D0BDF" w:rsidP="007353CB">
      <w:pPr>
        <w:pStyle w:val="NoSpacing"/>
        <w:rPr>
          <w:szCs w:val="24"/>
        </w:rPr>
      </w:pPr>
      <w:r w:rsidRPr="007353CB">
        <w:rPr>
          <w:b/>
          <w:szCs w:val="24"/>
        </w:rPr>
        <w:t>A)</w:t>
      </w:r>
      <w:r w:rsidRPr="007353CB">
        <w:rPr>
          <w:szCs w:val="24"/>
        </w:rPr>
        <w:t xml:space="preserve"> Şemsi Efendi Okulu</w:t>
      </w:r>
    </w:p>
    <w:p w:rsidR="008D0BDF" w:rsidRPr="007353CB" w:rsidRDefault="008D0BDF" w:rsidP="007353CB">
      <w:pPr>
        <w:pStyle w:val="NoSpacing"/>
        <w:rPr>
          <w:szCs w:val="24"/>
        </w:rPr>
      </w:pPr>
      <w:r w:rsidRPr="007353CB">
        <w:rPr>
          <w:b/>
          <w:szCs w:val="24"/>
        </w:rPr>
        <w:t>B)</w:t>
      </w:r>
      <w:r w:rsidRPr="007353CB">
        <w:rPr>
          <w:szCs w:val="24"/>
        </w:rPr>
        <w:t xml:space="preserve"> Selanik Askeri Rüştiyesi</w:t>
      </w:r>
    </w:p>
    <w:p w:rsidR="008D0BDF" w:rsidRPr="007353CB" w:rsidRDefault="008D0BDF" w:rsidP="007353CB">
      <w:pPr>
        <w:pStyle w:val="NoSpacing"/>
        <w:rPr>
          <w:szCs w:val="24"/>
        </w:rPr>
      </w:pPr>
      <w:r w:rsidRPr="007353CB">
        <w:rPr>
          <w:b/>
          <w:szCs w:val="24"/>
        </w:rPr>
        <w:t>C)</w:t>
      </w:r>
      <w:r w:rsidRPr="007353CB">
        <w:rPr>
          <w:szCs w:val="24"/>
        </w:rPr>
        <w:t xml:space="preserve"> Mahalle Mektebi</w:t>
      </w:r>
    </w:p>
    <w:p w:rsidR="008D0BDF" w:rsidRPr="007353CB" w:rsidRDefault="008D0BDF" w:rsidP="007353CB">
      <w:pPr>
        <w:pStyle w:val="NoSpacing"/>
        <w:rPr>
          <w:szCs w:val="24"/>
        </w:rPr>
      </w:pPr>
    </w:p>
    <w:p w:rsidR="008D0BDF" w:rsidRDefault="008D0BDF" w:rsidP="007353CB">
      <w:pPr>
        <w:pStyle w:val="NoSpacing"/>
        <w:rPr>
          <w:szCs w:val="24"/>
        </w:rPr>
      </w:pPr>
      <w:r w:rsidRPr="007353CB">
        <w:rPr>
          <w:b/>
          <w:szCs w:val="24"/>
        </w:rPr>
        <w:t>3)</w:t>
      </w:r>
      <w:r w:rsidRPr="007353CB">
        <w:rPr>
          <w:szCs w:val="24"/>
        </w:rPr>
        <w:t xml:space="preserve">  Ali, Emir ve Serhan kendi aralarında yemekte ne yiyeceklerine karar vermeye çalışıyorlar. </w:t>
      </w:r>
      <w:r w:rsidRPr="007353CB">
        <w:rPr>
          <w:b/>
          <w:szCs w:val="24"/>
        </w:rPr>
        <w:t xml:space="preserve">Sağlıklı beslenmeye </w:t>
      </w:r>
      <w:r w:rsidRPr="007353CB">
        <w:rPr>
          <w:b/>
          <w:szCs w:val="24"/>
          <w:u w:val="single"/>
        </w:rPr>
        <w:t>en uygun</w:t>
      </w:r>
      <w:r w:rsidRPr="007353CB">
        <w:rPr>
          <w:b/>
          <w:szCs w:val="24"/>
        </w:rPr>
        <w:t xml:space="preserve"> fikri hangisi ortaya koymuştur?</w:t>
      </w:r>
      <w:r w:rsidRPr="007353CB">
        <w:rPr>
          <w:b/>
          <w:szCs w:val="24"/>
        </w:rPr>
        <w:br/>
      </w:r>
    </w:p>
    <w:p w:rsidR="008D0BDF" w:rsidRDefault="008D0BDF" w:rsidP="007353CB">
      <w:pPr>
        <w:pStyle w:val="NoSpacing"/>
        <w:rPr>
          <w:szCs w:val="24"/>
        </w:rPr>
      </w:pPr>
      <w:r w:rsidRPr="007353CB">
        <w:rPr>
          <w:b/>
          <w:szCs w:val="24"/>
        </w:rPr>
        <w:t>A)</w:t>
      </w:r>
      <w:r w:rsidRPr="007353CB">
        <w:rPr>
          <w:szCs w:val="24"/>
        </w:rPr>
        <w:t xml:space="preserve"> </w:t>
      </w:r>
      <w:r>
        <w:rPr>
          <w:szCs w:val="24"/>
        </w:rPr>
        <w:t xml:space="preserve">Serhan: </w:t>
      </w:r>
      <w:r w:rsidRPr="007353CB">
        <w:rPr>
          <w:szCs w:val="24"/>
        </w:rPr>
        <w:t>Sebze yemeği ve ayran   </w:t>
      </w:r>
      <w:r>
        <w:rPr>
          <w:szCs w:val="24"/>
        </w:rPr>
        <w:t>   </w:t>
      </w:r>
      <w:r>
        <w:rPr>
          <w:szCs w:val="24"/>
        </w:rPr>
        <w:br/>
      </w:r>
      <w:r w:rsidRPr="007353CB">
        <w:rPr>
          <w:b/>
          <w:szCs w:val="24"/>
        </w:rPr>
        <w:t>B)</w:t>
      </w:r>
      <w:r>
        <w:rPr>
          <w:szCs w:val="24"/>
        </w:rPr>
        <w:t xml:space="preserve"> Emir:  Hamburger ve kola</w:t>
      </w:r>
    </w:p>
    <w:p w:rsidR="008D0BDF" w:rsidRPr="007353CB" w:rsidRDefault="008D0BDF" w:rsidP="007353CB">
      <w:pPr>
        <w:pStyle w:val="NoSpacing"/>
        <w:rPr>
          <w:szCs w:val="24"/>
        </w:rPr>
      </w:pPr>
      <w:r w:rsidRPr="007353CB">
        <w:rPr>
          <w:b/>
          <w:szCs w:val="24"/>
        </w:rPr>
        <w:t>C)</w:t>
      </w:r>
      <w:r w:rsidRPr="007353CB">
        <w:rPr>
          <w:szCs w:val="24"/>
        </w:rPr>
        <w:t xml:space="preserve"> </w:t>
      </w:r>
      <w:r>
        <w:rPr>
          <w:szCs w:val="24"/>
        </w:rPr>
        <w:t xml:space="preserve">Ali: </w:t>
      </w:r>
      <w:r w:rsidRPr="007353CB">
        <w:rPr>
          <w:szCs w:val="24"/>
        </w:rPr>
        <w:t xml:space="preserve"> Sucuklu tost ve gazoz </w:t>
      </w:r>
    </w:p>
    <w:p w:rsidR="008D0BDF" w:rsidRDefault="008D0BDF" w:rsidP="00F32557">
      <w:pPr>
        <w:pStyle w:val="NoSpacing"/>
      </w:pPr>
    </w:p>
    <w:p w:rsidR="008D0BDF" w:rsidRPr="008938E8" w:rsidRDefault="008D0BDF" w:rsidP="008938E8">
      <w:pPr>
        <w:pStyle w:val="NoSpacing"/>
        <w:rPr>
          <w:szCs w:val="24"/>
        </w:rPr>
      </w:pPr>
      <w:r w:rsidRPr="008938E8">
        <w:rPr>
          <w:b/>
          <w:szCs w:val="24"/>
        </w:rPr>
        <w:t>4)</w:t>
      </w:r>
      <w:r w:rsidRPr="008938E8">
        <w:rPr>
          <w:szCs w:val="24"/>
        </w:rPr>
        <w:t xml:space="preserve">  Merve, sınıf başkanı olan arkadaşı Filiz’in bazı yakın arkadaşlarına ayrıc</w:t>
      </w:r>
      <w:r>
        <w:rPr>
          <w:szCs w:val="24"/>
        </w:rPr>
        <w:t>a</w:t>
      </w:r>
      <w:r w:rsidRPr="008938E8">
        <w:rPr>
          <w:szCs w:val="24"/>
        </w:rPr>
        <w:t>lıklı davranmasından rahatsız olmaktadır.</w:t>
      </w:r>
      <w:r>
        <w:rPr>
          <w:szCs w:val="24"/>
        </w:rPr>
        <w:t xml:space="preserve"> </w:t>
      </w:r>
      <w:r w:rsidRPr="008938E8">
        <w:rPr>
          <w:b/>
          <w:szCs w:val="24"/>
        </w:rPr>
        <w:t xml:space="preserve">Merve’nin, bu durumda yapacağı </w:t>
      </w:r>
      <w:r w:rsidRPr="008938E8">
        <w:rPr>
          <w:b/>
          <w:szCs w:val="24"/>
          <w:u w:val="single"/>
        </w:rPr>
        <w:t>en uygun davranış</w:t>
      </w:r>
      <w:r w:rsidRPr="008938E8">
        <w:rPr>
          <w:b/>
          <w:szCs w:val="24"/>
        </w:rPr>
        <w:t xml:space="preserve"> aşağıdakilerden hangisidir?</w:t>
      </w:r>
    </w:p>
    <w:p w:rsidR="008D0BDF" w:rsidRPr="008938E8" w:rsidRDefault="008D0BDF" w:rsidP="008938E8">
      <w:pPr>
        <w:pStyle w:val="NoSpacing"/>
        <w:rPr>
          <w:szCs w:val="24"/>
        </w:rPr>
      </w:pPr>
      <w:r w:rsidRPr="008938E8">
        <w:rPr>
          <w:szCs w:val="24"/>
        </w:rPr>
        <w:t>.</w:t>
      </w:r>
    </w:p>
    <w:p w:rsidR="008D0BDF" w:rsidRPr="008938E8" w:rsidRDefault="008D0BDF" w:rsidP="008938E8">
      <w:pPr>
        <w:pStyle w:val="NoSpacing"/>
        <w:rPr>
          <w:szCs w:val="24"/>
        </w:rPr>
      </w:pPr>
      <w:r w:rsidRPr="00185008">
        <w:rPr>
          <w:noProof/>
          <w:szCs w:val="24"/>
          <w:lang w:eastAsia="tr-TR"/>
        </w:rPr>
        <w:pict>
          <v:shape id="Resim 112" o:spid="_x0000_i1072" type="#_x0000_t75" alt="219728572c1ec8a930c7f83ecfe3f97a-girl-face-clip-art" style="width:40.5pt;height:20.25pt;visibility:visible">
            <v:imagedata r:id="rId61" o:title=""/>
          </v:shape>
        </w:pict>
      </w:r>
      <w:r w:rsidRPr="008938E8">
        <w:rPr>
          <w:szCs w:val="24"/>
        </w:rPr>
        <w:t xml:space="preserve">   Filiz’i hemen öğretmenine şikayet etmelidir.</w:t>
      </w:r>
    </w:p>
    <w:p w:rsidR="008D0BDF" w:rsidRPr="008938E8" w:rsidRDefault="008D0BDF" w:rsidP="008938E8">
      <w:pPr>
        <w:pStyle w:val="NoSpacing"/>
        <w:rPr>
          <w:szCs w:val="24"/>
        </w:rPr>
      </w:pPr>
    </w:p>
    <w:p w:rsidR="008D0BDF" w:rsidRPr="008938E8" w:rsidRDefault="008D0BDF" w:rsidP="008938E8">
      <w:pPr>
        <w:pStyle w:val="NoSpacing"/>
        <w:rPr>
          <w:szCs w:val="24"/>
        </w:rPr>
      </w:pPr>
      <w:r w:rsidRPr="00185008">
        <w:rPr>
          <w:noProof/>
          <w:szCs w:val="24"/>
          <w:lang w:eastAsia="tr-TR"/>
        </w:rPr>
        <w:pict>
          <v:shape id="Resim 111" o:spid="_x0000_i1073" type="#_x0000_t75" alt="1195444712973371681Gerald_G_Boy_Face_Cartoon_4" style="width:32.25pt;height:24.75pt;visibility:visible">
            <v:imagedata r:id="rId62" o:title=""/>
          </v:shape>
        </w:pict>
      </w:r>
      <w:r w:rsidRPr="008938E8">
        <w:rPr>
          <w:szCs w:val="24"/>
        </w:rPr>
        <w:t xml:space="preserve">     Filiz ve ayrıcalıklı davrandığı arkadaşlarıyla bir daha konuşmamalıdır.</w:t>
      </w:r>
    </w:p>
    <w:p w:rsidR="008D0BDF" w:rsidRPr="008938E8" w:rsidRDefault="008D0BDF" w:rsidP="008938E8">
      <w:pPr>
        <w:pStyle w:val="NoSpacing"/>
        <w:rPr>
          <w:szCs w:val="24"/>
        </w:rPr>
      </w:pPr>
    </w:p>
    <w:p w:rsidR="008D0BDF" w:rsidRPr="008938E8" w:rsidRDefault="008D0BDF" w:rsidP="008938E8">
      <w:pPr>
        <w:pStyle w:val="NoSpacing"/>
        <w:rPr>
          <w:szCs w:val="24"/>
        </w:rPr>
      </w:pPr>
      <w:r w:rsidRPr="00185008">
        <w:rPr>
          <w:noProof/>
          <w:szCs w:val="24"/>
          <w:lang w:eastAsia="tr-TR"/>
        </w:rPr>
        <w:pict>
          <v:shape id="Resim 110" o:spid="_x0000_i1074" type="#_x0000_t75" alt="11954448501086497047Gerald_G_Girl_Face_Cartoon_2" style="width:32.25pt;height:27pt;visibility:visible">
            <v:imagedata r:id="rId63" o:title=""/>
          </v:shape>
        </w:pict>
      </w:r>
      <w:r w:rsidRPr="008938E8">
        <w:rPr>
          <w:szCs w:val="24"/>
        </w:rPr>
        <w:t xml:space="preserve">   Filiz’i önce uyarmalı, yaptığının yanlış olduğunu ve haksızlık yaptığını söylemelidir.</w:t>
      </w:r>
    </w:p>
    <w:p w:rsidR="008D0BDF" w:rsidRPr="008938E8" w:rsidRDefault="008D0BDF" w:rsidP="008938E8">
      <w:pPr>
        <w:pStyle w:val="NoSpacing"/>
        <w:rPr>
          <w:szCs w:val="24"/>
        </w:rPr>
      </w:pPr>
    </w:p>
    <w:p w:rsidR="008D0BDF" w:rsidRPr="008938E8" w:rsidRDefault="008D0BDF" w:rsidP="008938E8">
      <w:pPr>
        <w:pStyle w:val="NoSpacing"/>
        <w:rPr>
          <w:szCs w:val="24"/>
        </w:rPr>
      </w:pPr>
      <w:r w:rsidRPr="008938E8">
        <w:rPr>
          <w:b/>
          <w:szCs w:val="24"/>
        </w:rPr>
        <w:t>A)</w:t>
      </w:r>
      <w:r w:rsidRPr="008938E8">
        <w:rPr>
          <w:szCs w:val="24"/>
        </w:rPr>
        <w:t xml:space="preserve"> </w:t>
      </w:r>
      <w:r w:rsidRPr="00185008">
        <w:rPr>
          <w:noProof/>
          <w:szCs w:val="24"/>
          <w:lang w:eastAsia="tr-TR"/>
        </w:rPr>
        <w:pict>
          <v:shape id="Resim 109" o:spid="_x0000_i1075" type="#_x0000_t75" alt="1195444712973371681Gerald_G_Boy_Face_Cartoon_4" style="width:32.25pt;height:23.25pt;visibility:visible">
            <v:imagedata r:id="rId64" o:title=""/>
          </v:shape>
        </w:pict>
      </w:r>
      <w:r w:rsidRPr="008938E8">
        <w:rPr>
          <w:szCs w:val="24"/>
        </w:rPr>
        <w:t xml:space="preserve">         </w:t>
      </w:r>
      <w:r w:rsidRPr="008938E8">
        <w:rPr>
          <w:b/>
          <w:szCs w:val="24"/>
        </w:rPr>
        <w:t>B)</w:t>
      </w:r>
      <w:r w:rsidRPr="008938E8">
        <w:rPr>
          <w:szCs w:val="24"/>
        </w:rPr>
        <w:t xml:space="preserve"> </w:t>
      </w:r>
      <w:r w:rsidRPr="00185008">
        <w:rPr>
          <w:noProof/>
          <w:szCs w:val="24"/>
          <w:lang w:eastAsia="tr-TR"/>
        </w:rPr>
        <w:pict>
          <v:shape id="Resim 108" o:spid="_x0000_i1076" type="#_x0000_t75" alt="219728572c1ec8a930c7f83ecfe3f97a-girl-face-clip-art" style="width:40.5pt;height:24pt;visibility:visible">
            <v:imagedata r:id="rId65" o:title=""/>
          </v:shape>
        </w:pict>
      </w:r>
      <w:r w:rsidRPr="008938E8">
        <w:rPr>
          <w:szCs w:val="24"/>
        </w:rPr>
        <w:t xml:space="preserve">           </w:t>
      </w:r>
      <w:r w:rsidRPr="008938E8">
        <w:rPr>
          <w:b/>
          <w:szCs w:val="24"/>
        </w:rPr>
        <w:t>C)</w:t>
      </w:r>
      <w:r w:rsidRPr="008938E8">
        <w:rPr>
          <w:szCs w:val="24"/>
        </w:rPr>
        <w:t xml:space="preserve"> </w:t>
      </w:r>
      <w:r w:rsidRPr="00185008">
        <w:rPr>
          <w:noProof/>
          <w:szCs w:val="24"/>
          <w:lang w:eastAsia="tr-TR"/>
        </w:rPr>
        <w:pict>
          <v:shape id="Resim 107" o:spid="_x0000_i1077" type="#_x0000_t75" alt="11954448501086497047Gerald_G_Girl_Face_Cartoon_2" style="width:32.25pt;height:25.5pt;visibility:visible">
            <v:imagedata r:id="rId66" o:title=""/>
          </v:shape>
        </w:pict>
      </w:r>
    </w:p>
    <w:p w:rsidR="008D0BDF" w:rsidRDefault="008D0BDF" w:rsidP="00F32557">
      <w:pPr>
        <w:pStyle w:val="NoSpacing"/>
        <w:sectPr w:rsidR="008D0BDF" w:rsidSect="00386BF6">
          <w:headerReference w:type="default" r:id="rId67"/>
          <w:footerReference w:type="default" r:id="rId68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8D0BDF" w:rsidRPr="003C72AF" w:rsidRDefault="008D0BDF" w:rsidP="003C72AF">
      <w:pPr>
        <w:pStyle w:val="NoSpacing"/>
        <w:rPr>
          <w:b/>
          <w:szCs w:val="24"/>
        </w:rPr>
      </w:pPr>
      <w:r w:rsidRPr="003C72AF">
        <w:rPr>
          <w:b/>
          <w:szCs w:val="24"/>
        </w:rPr>
        <w:t xml:space="preserve">5) Aşağıdakilerden hangisi yakınlarımızın özel günlerini kutlama nedenimiz </w:t>
      </w:r>
      <w:r w:rsidRPr="003C72AF">
        <w:rPr>
          <w:b/>
          <w:szCs w:val="24"/>
          <w:u w:val="single"/>
        </w:rPr>
        <w:t>olamaz?</w:t>
      </w:r>
    </w:p>
    <w:p w:rsidR="008D0BDF" w:rsidRPr="003C72AF" w:rsidRDefault="008D0BDF" w:rsidP="003C72AF">
      <w:pPr>
        <w:pStyle w:val="NoSpacing"/>
        <w:rPr>
          <w:szCs w:val="24"/>
        </w:rPr>
      </w:pPr>
    </w:p>
    <w:p w:rsidR="008D0BDF" w:rsidRPr="003C72AF" w:rsidRDefault="008D0BDF" w:rsidP="003C72AF">
      <w:pPr>
        <w:pStyle w:val="NoSpacing"/>
      </w:pPr>
      <w:r w:rsidRPr="003C72AF">
        <w:rPr>
          <w:b/>
          <w:szCs w:val="24"/>
        </w:rPr>
        <w:t>A)</w:t>
      </w:r>
      <w:r>
        <w:rPr>
          <w:szCs w:val="24"/>
        </w:rPr>
        <w:t xml:space="preserve"> </w:t>
      </w:r>
      <w:r w:rsidRPr="003C72AF">
        <w:rPr>
          <w:szCs w:val="24"/>
        </w:rPr>
        <w:t>Mutluluklarını paylaşmak</w:t>
      </w:r>
    </w:p>
    <w:p w:rsidR="008D0BDF" w:rsidRDefault="008D0BDF" w:rsidP="003C72AF">
      <w:pPr>
        <w:pStyle w:val="NoSpacing"/>
      </w:pPr>
      <w:r w:rsidRPr="003C72AF">
        <w:rPr>
          <w:b/>
          <w:szCs w:val="24"/>
        </w:rPr>
        <w:t>B)</w:t>
      </w:r>
      <w:r>
        <w:rPr>
          <w:szCs w:val="24"/>
        </w:rPr>
        <w:t xml:space="preserve"> </w:t>
      </w:r>
      <w:r w:rsidRPr="003C72AF">
        <w:rPr>
          <w:szCs w:val="24"/>
        </w:rPr>
        <w:t xml:space="preserve">Bol bol yemek yemek </w:t>
      </w:r>
    </w:p>
    <w:p w:rsidR="008D0BDF" w:rsidRDefault="008D0BDF" w:rsidP="003C72AF">
      <w:pPr>
        <w:pStyle w:val="NoSpacing"/>
        <w:rPr>
          <w:szCs w:val="24"/>
        </w:rPr>
      </w:pPr>
      <w:r w:rsidRPr="003C72AF">
        <w:rPr>
          <w:b/>
        </w:rPr>
        <w:t>C)</w:t>
      </w:r>
      <w:r w:rsidRPr="003C72AF">
        <w:rPr>
          <w:szCs w:val="24"/>
        </w:rPr>
        <w:t xml:space="preserve"> Sevgi ve saygımızı göstermek</w:t>
      </w:r>
    </w:p>
    <w:p w:rsidR="008D0BDF" w:rsidRDefault="008D0BDF" w:rsidP="003C72AF">
      <w:pPr>
        <w:pStyle w:val="NoSpacing"/>
      </w:pPr>
    </w:p>
    <w:p w:rsidR="008D0BDF" w:rsidRDefault="008D0BDF" w:rsidP="003C72AF">
      <w:pPr>
        <w:pStyle w:val="NoSpacing"/>
      </w:pPr>
    </w:p>
    <w:p w:rsidR="008D0BDF" w:rsidRPr="003C72AF" w:rsidRDefault="008D0BDF" w:rsidP="003C72AF">
      <w:pPr>
        <w:pStyle w:val="NoSpacing"/>
      </w:pPr>
    </w:p>
    <w:p w:rsidR="008D0BDF" w:rsidRDefault="008D0BDF" w:rsidP="003C72AF">
      <w:pPr>
        <w:pStyle w:val="NoSpacing"/>
      </w:pPr>
    </w:p>
    <w:p w:rsidR="008D0BDF" w:rsidRPr="003C72AF" w:rsidRDefault="008D0BDF" w:rsidP="003C72AF">
      <w:pPr>
        <w:pStyle w:val="NoSpacing"/>
        <w:rPr>
          <w:b/>
          <w:szCs w:val="24"/>
        </w:rPr>
      </w:pPr>
      <w:r w:rsidRPr="003C72AF">
        <w:rPr>
          <w:b/>
          <w:szCs w:val="24"/>
        </w:rPr>
        <w:t xml:space="preserve">6 )Aşağıdakilerden hangisi, okul sayesinde kazandığımız </w:t>
      </w:r>
      <w:r w:rsidRPr="000A1A69">
        <w:rPr>
          <w:b/>
          <w:szCs w:val="24"/>
          <w:u w:val="single"/>
        </w:rPr>
        <w:t>iyimser</w:t>
      </w:r>
      <w:r w:rsidRPr="003C72AF">
        <w:rPr>
          <w:b/>
          <w:szCs w:val="24"/>
        </w:rPr>
        <w:t xml:space="preserve"> bir bakış açısını yansıtır?</w:t>
      </w:r>
    </w:p>
    <w:p w:rsidR="008D0BDF" w:rsidRDefault="008D0BDF" w:rsidP="003C72AF">
      <w:pPr>
        <w:pStyle w:val="NoSpacing"/>
        <w:rPr>
          <w:szCs w:val="24"/>
        </w:rPr>
      </w:pPr>
      <w:r w:rsidRPr="003C72AF">
        <w:rPr>
          <w:szCs w:val="24"/>
        </w:rPr>
        <w:br/>
      </w:r>
      <w:r w:rsidRPr="003C72AF">
        <w:rPr>
          <w:b/>
          <w:szCs w:val="24"/>
        </w:rPr>
        <w:t>A)</w:t>
      </w:r>
      <w:r w:rsidRPr="003C72AF">
        <w:rPr>
          <w:szCs w:val="24"/>
        </w:rPr>
        <w:t xml:space="preserve">  Okula zamanında gelmeyenleri uyarmalıyız.</w:t>
      </w:r>
      <w:r w:rsidRPr="003C72AF">
        <w:rPr>
          <w:szCs w:val="24"/>
        </w:rPr>
        <w:br/>
      </w:r>
      <w:r w:rsidRPr="003C72AF">
        <w:rPr>
          <w:b/>
          <w:szCs w:val="24"/>
        </w:rPr>
        <w:t>B)</w:t>
      </w:r>
      <w:r w:rsidRPr="003C72AF">
        <w:rPr>
          <w:szCs w:val="24"/>
        </w:rPr>
        <w:t xml:space="preserve">  Bazı öğrenciler okul kurallarına uymuyor.</w:t>
      </w:r>
      <w:r w:rsidRPr="003C72AF">
        <w:rPr>
          <w:szCs w:val="24"/>
        </w:rPr>
        <w:br/>
      </w:r>
      <w:r w:rsidRPr="003C72AF">
        <w:rPr>
          <w:b/>
          <w:szCs w:val="24"/>
        </w:rPr>
        <w:t>C)</w:t>
      </w:r>
      <w:r w:rsidRPr="003C72AF">
        <w:rPr>
          <w:szCs w:val="24"/>
        </w:rPr>
        <w:t xml:space="preserve">  Okul bizim ikinci yuvamızdır.</w:t>
      </w:r>
    </w:p>
    <w:p w:rsidR="008D0BDF" w:rsidRDefault="008D0BDF" w:rsidP="003C72AF">
      <w:pPr>
        <w:pStyle w:val="NoSpacing"/>
        <w:rPr>
          <w:szCs w:val="24"/>
        </w:rPr>
      </w:pPr>
    </w:p>
    <w:p w:rsidR="008D0BDF" w:rsidRPr="003C72AF" w:rsidRDefault="008D0BDF" w:rsidP="003C72AF">
      <w:pPr>
        <w:pStyle w:val="NoSpacing"/>
        <w:rPr>
          <w:szCs w:val="24"/>
        </w:rPr>
      </w:pPr>
    </w:p>
    <w:p w:rsidR="008D0BDF" w:rsidRDefault="008D0BDF" w:rsidP="003C72AF">
      <w:pPr>
        <w:pStyle w:val="NoSpacing"/>
      </w:pPr>
    </w:p>
    <w:p w:rsidR="008D0BDF" w:rsidRDefault="008D0BDF" w:rsidP="003C72AF">
      <w:pPr>
        <w:pStyle w:val="NoSpacing"/>
        <w:rPr>
          <w:b/>
          <w:szCs w:val="24"/>
          <w:u w:val="single"/>
        </w:rPr>
      </w:pPr>
      <w:r w:rsidRPr="003C72AF">
        <w:rPr>
          <w:b/>
          <w:szCs w:val="24"/>
        </w:rPr>
        <w:t xml:space="preserve">7) Bulutların üzerinde yazılı olan bilgilerden hangisi </w:t>
      </w:r>
      <w:r w:rsidRPr="003C72AF">
        <w:rPr>
          <w:b/>
          <w:szCs w:val="24"/>
          <w:u w:val="single"/>
        </w:rPr>
        <w:t>yanlıştır?</w:t>
      </w:r>
    </w:p>
    <w:p w:rsidR="008D0BDF" w:rsidRPr="003C72AF" w:rsidRDefault="008D0BDF" w:rsidP="003C72AF">
      <w:pPr>
        <w:pStyle w:val="NoSpacing"/>
        <w:rPr>
          <w:b/>
          <w:szCs w:val="24"/>
        </w:rPr>
      </w:pPr>
    </w:p>
    <w:p w:rsidR="008D0BDF" w:rsidRDefault="008D0BDF" w:rsidP="003C72AF">
      <w:pPr>
        <w:pStyle w:val="NoSpacing"/>
        <w:rPr>
          <w:noProof/>
          <w:lang w:eastAsia="tr-TR"/>
        </w:rPr>
      </w:pPr>
      <w:r>
        <w:rPr>
          <w:noProof/>
          <w:lang w:eastAsia="tr-TR"/>
        </w:rPr>
        <w:pict>
          <v:shape id="_x0000_s1087" type="#_x0000_t202" style="position:absolute;margin-left:-3.85pt;margin-top:197.4pt;width:39.1pt;height:23.4pt;z-index:251654656" strokecolor="white">
            <v:textbox>
              <w:txbxContent>
                <w:p w:rsidR="008D0BDF" w:rsidRPr="00491EBD" w:rsidRDefault="008D0BDF" w:rsidP="001A092F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b/>
                    </w:rPr>
                    <w:t>C)</w:t>
                  </w:r>
                </w:p>
                <w:p w:rsidR="008D0BDF" w:rsidRPr="003C72AF" w:rsidRDefault="008D0BDF" w:rsidP="001A092F">
                  <w:pPr>
                    <w:pStyle w:val="NoSpacing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-3.85pt;margin-top:98.25pt;width:39.1pt;height:23.4pt;z-index:251653632" strokecolor="white">
            <v:textbox>
              <w:txbxContent>
                <w:p w:rsidR="008D0BDF" w:rsidRPr="00491EBD" w:rsidRDefault="008D0BDF" w:rsidP="001A092F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b/>
                    </w:rPr>
                    <w:t>B)</w:t>
                  </w:r>
                </w:p>
                <w:p w:rsidR="008D0BDF" w:rsidRPr="003C72AF" w:rsidRDefault="008D0BDF" w:rsidP="001A092F">
                  <w:pPr>
                    <w:pStyle w:val="NoSpacing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-3.85pt;margin-top:6.75pt;width:39.1pt;height:23.4pt;z-index:251652608" strokecolor="white">
            <v:textbox>
              <w:txbxContent>
                <w:p w:rsidR="008D0BDF" w:rsidRPr="00491EBD" w:rsidRDefault="008D0BDF" w:rsidP="003C72AF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b/>
                    </w:rPr>
                    <w:t>A)</w:t>
                  </w:r>
                </w:p>
                <w:p w:rsidR="008D0BDF" w:rsidRPr="003C72AF" w:rsidRDefault="008D0BDF" w:rsidP="003C72AF">
                  <w:pPr>
                    <w:pStyle w:val="NoSpacing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48.75pt;margin-top:225.9pt;width:154.5pt;height:37.5pt;z-index:251650560" strokecolor="white">
            <v:textbox>
              <w:txbxContent>
                <w:p w:rsidR="008D0BDF" w:rsidRPr="00491EBD" w:rsidRDefault="008D0BDF" w:rsidP="003C72AF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491EBD">
                    <w:rPr>
                      <w:b/>
                    </w:rPr>
                    <w:t>Zamanında yapılan ilk yardım hayat kurtarır.</w:t>
                  </w:r>
                </w:p>
                <w:p w:rsidR="008D0BDF" w:rsidRPr="003C72AF" w:rsidRDefault="008D0BDF" w:rsidP="003C72AF">
                  <w:pPr>
                    <w:pStyle w:val="NoSpacing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1" type="#_x0000_t202" style="position:absolute;margin-left:45pt;margin-top:121.65pt;width:150pt;height:50.25pt;z-index:251651584" strokecolor="white">
            <v:textbox>
              <w:txbxContent>
                <w:p w:rsidR="008D0BDF" w:rsidRPr="00491EBD" w:rsidRDefault="008D0BDF" w:rsidP="003C72AF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491EBD">
                    <w:rPr>
                      <w:b/>
                    </w:rPr>
                    <w:t>Kaza anında yapılan ilk müdahaleye, ilk yardım denir.</w:t>
                  </w:r>
                </w:p>
                <w:p w:rsidR="008D0BDF" w:rsidRPr="003C72AF" w:rsidRDefault="008D0BDF" w:rsidP="003C72AF">
                  <w:pPr>
                    <w:pStyle w:val="NoSpacing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48.75pt;margin-top:30.15pt;width:154.5pt;height:37.5pt;z-index:251649536" strokecolor="white">
            <v:textbox>
              <w:txbxContent>
                <w:p w:rsidR="008D0BDF" w:rsidRPr="003C72AF" w:rsidRDefault="008D0BDF" w:rsidP="003C72AF">
                  <w:pPr>
                    <w:pStyle w:val="NoSpacing"/>
                    <w:jc w:val="center"/>
                    <w:rPr>
                      <w:b/>
                      <w:sz w:val="22"/>
                    </w:rPr>
                  </w:pPr>
                  <w:r w:rsidRPr="003C72AF">
                    <w:rPr>
                      <w:b/>
                      <w:sz w:val="22"/>
                    </w:rPr>
                    <w:t>Her okulun bahçesinde büyük bir eczane bulunur.</w:t>
                  </w:r>
                </w:p>
                <w:p w:rsidR="008D0BDF" w:rsidRPr="003C72AF" w:rsidRDefault="008D0BDF" w:rsidP="003C72AF">
                  <w:pPr>
                    <w:pStyle w:val="NoSpacing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 w:rsidRPr="00135C24">
        <w:rPr>
          <w:noProof/>
          <w:lang w:eastAsia="tr-TR"/>
        </w:rPr>
        <w:pict>
          <v:shape id="Resim 263" o:spid="_x0000_i1078" type="#_x0000_t75" alt="http://www.gsx.com/Portals/38080/images/cloud.gif" style="width:237.75pt;height:87pt;visibility:visible">
            <v:imagedata r:id="rId69" o:title=""/>
          </v:shape>
        </w:pict>
      </w:r>
      <w:r w:rsidRPr="00135C24">
        <w:rPr>
          <w:noProof/>
          <w:lang w:eastAsia="tr-TR"/>
        </w:rPr>
        <w:pict>
          <v:shape id="_x0000_i1079" type="#_x0000_t75" alt="http://www.gsx.com/Portals/38080/images/cloud.gif" style="width:237.75pt;height:102pt;visibility:visible">
            <v:imagedata r:id="rId69" o:title=""/>
          </v:shape>
        </w:pict>
      </w:r>
    </w:p>
    <w:p w:rsidR="008D0BDF" w:rsidRDefault="008D0BDF" w:rsidP="003C72AF">
      <w:pPr>
        <w:pStyle w:val="NoSpacing"/>
        <w:rPr>
          <w:noProof/>
          <w:lang w:eastAsia="tr-TR"/>
        </w:rPr>
      </w:pPr>
      <w:r w:rsidRPr="00135C24">
        <w:rPr>
          <w:noProof/>
          <w:lang w:eastAsia="tr-TR"/>
        </w:rPr>
        <w:pict>
          <v:shape id="_x0000_i1080" type="#_x0000_t75" alt="http://www.gsx.com/Portals/38080/images/cloud.gif" style="width:237.75pt;height:87pt;visibility:visible">
            <v:imagedata r:id="rId69" o:title=""/>
          </v:shape>
        </w:pict>
      </w:r>
    </w:p>
    <w:p w:rsidR="008D0BDF" w:rsidRDefault="008D0BDF" w:rsidP="003C72AF">
      <w:pPr>
        <w:pStyle w:val="NoSpacing"/>
      </w:pPr>
    </w:p>
    <w:p w:rsidR="008D0BDF" w:rsidRDefault="008D0BDF" w:rsidP="003C72AF">
      <w:pPr>
        <w:pStyle w:val="NoSpacing"/>
      </w:pPr>
    </w:p>
    <w:p w:rsidR="008D0BDF" w:rsidRDefault="008D0BDF" w:rsidP="00623838">
      <w:pPr>
        <w:spacing w:after="0" w:line="240" w:lineRule="auto"/>
        <w:rPr>
          <w:rFonts w:ascii="Century Gothic" w:hAnsi="Century Gothic"/>
          <w:b/>
          <w:sz w:val="24"/>
          <w:szCs w:val="24"/>
          <w:lang w:eastAsia="tr-TR"/>
        </w:rPr>
      </w:pPr>
    </w:p>
    <w:p w:rsidR="008D0BDF" w:rsidRDefault="008D0BDF" w:rsidP="00623838">
      <w:pPr>
        <w:spacing w:after="0" w:line="240" w:lineRule="auto"/>
        <w:rPr>
          <w:rFonts w:ascii="Century Gothic" w:hAnsi="Century Gothic"/>
          <w:b/>
          <w:sz w:val="24"/>
          <w:szCs w:val="24"/>
          <w:lang w:eastAsia="tr-TR"/>
        </w:rPr>
      </w:pPr>
    </w:p>
    <w:p w:rsidR="008D0BDF" w:rsidRPr="00623838" w:rsidRDefault="008D0BDF" w:rsidP="00623838">
      <w:pPr>
        <w:pStyle w:val="NoSpacing"/>
        <w:rPr>
          <w:szCs w:val="24"/>
        </w:rPr>
      </w:pPr>
      <w:r>
        <w:rPr>
          <w:noProof/>
          <w:lang w:eastAsia="tr-TR"/>
        </w:rPr>
        <w:pict>
          <v:shape id="_x0000_s1093" type="#_x0000_t62" style="position:absolute;margin-left:52.9pt;margin-top:51.75pt;width:201pt;height:48.95pt;z-index:251656704" adj="-1752,5406">
            <v:textbox>
              <w:txbxContent>
                <w:p w:rsidR="008D0BDF" w:rsidRPr="00623838" w:rsidRDefault="008D0BDF" w:rsidP="00623838">
                  <w:pPr>
                    <w:pStyle w:val="NoSpacing"/>
                    <w:rPr>
                      <w:b/>
                      <w:sz w:val="22"/>
                    </w:rPr>
                  </w:pPr>
                  <w:r w:rsidRPr="00623838">
                    <w:rPr>
                      <w:b/>
                      <w:sz w:val="22"/>
                    </w:rPr>
                    <w:t>Alışverişlerimizde her zaman çok ucuz olan ürünleri tercih etmeliyiz.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62" style="position:absolute;margin-left:52.9pt;margin-top:-2.25pt;width:201pt;height:41.25pt;z-index:251655680" adj="-1187,4556">
            <v:textbox>
              <w:txbxContent>
                <w:p w:rsidR="008D0BDF" w:rsidRPr="00623838" w:rsidRDefault="008D0BDF" w:rsidP="00623838">
                  <w:pPr>
                    <w:pStyle w:val="NoSpacing"/>
                    <w:rPr>
                      <w:b/>
                      <w:sz w:val="22"/>
                    </w:rPr>
                  </w:pPr>
                  <w:r w:rsidRPr="00623838">
                    <w:rPr>
                      <w:b/>
                      <w:sz w:val="22"/>
                    </w:rPr>
                    <w:t>Alışverişte her zaman ihtiyacımız olan ürünleri almalıyız.</w:t>
                  </w:r>
                </w:p>
              </w:txbxContent>
            </v:textbox>
          </v:shape>
        </w:pict>
      </w:r>
      <w:r w:rsidRPr="00185008">
        <w:rPr>
          <w:noProof/>
          <w:szCs w:val="24"/>
          <w:lang w:eastAsia="tr-TR"/>
        </w:rPr>
        <w:pict>
          <v:shape id="Resim 124" o:spid="_x0000_i1081" type="#_x0000_t75" style="width:51pt;height:53.25pt;visibility:visible">
            <v:imagedata r:id="rId70" o:title=""/>
          </v:shape>
        </w:pict>
      </w:r>
    </w:p>
    <w:p w:rsidR="008D0BDF" w:rsidRPr="00623838" w:rsidRDefault="008D0BDF" w:rsidP="00623838">
      <w:pPr>
        <w:pStyle w:val="NoSpacing"/>
        <w:rPr>
          <w:szCs w:val="24"/>
        </w:rPr>
      </w:pPr>
      <w:r w:rsidRPr="00185008">
        <w:rPr>
          <w:noProof/>
          <w:szCs w:val="24"/>
          <w:lang w:eastAsia="tr-TR"/>
        </w:rPr>
        <w:pict>
          <v:shape id="_x0000_i1082" type="#_x0000_t75" style="width:41.25pt;height:51.75pt;visibility:visible">
            <v:imagedata r:id="rId71" o:title="" gain="2147483647f" blacklevel="-26214f"/>
          </v:shape>
        </w:pict>
      </w:r>
      <w:r w:rsidRPr="00623838">
        <w:rPr>
          <w:szCs w:val="24"/>
        </w:rPr>
        <w:t xml:space="preserve">  .</w:t>
      </w:r>
    </w:p>
    <w:p w:rsidR="008D0BDF" w:rsidRPr="00623838" w:rsidRDefault="008D0BDF" w:rsidP="00623838">
      <w:pPr>
        <w:pStyle w:val="NoSpacing"/>
        <w:rPr>
          <w:szCs w:val="24"/>
        </w:rPr>
      </w:pPr>
      <w:r>
        <w:rPr>
          <w:noProof/>
          <w:lang w:eastAsia="tr-TR"/>
        </w:rPr>
        <w:pict>
          <v:shape id="_x0000_s1095" type="#_x0000_t62" style="position:absolute;margin-left:52.9pt;margin-top:6.7pt;width:201pt;height:48.75pt;z-index:251657728" adj="-1187,3855">
            <v:textbox>
              <w:txbxContent>
                <w:p w:rsidR="008D0BDF" w:rsidRPr="00623838" w:rsidRDefault="008D0BDF" w:rsidP="00623838">
                  <w:pPr>
                    <w:pStyle w:val="NoSpacing"/>
                    <w:rPr>
                      <w:b/>
                      <w:sz w:val="22"/>
                    </w:rPr>
                  </w:pPr>
                  <w:r w:rsidRPr="00623838">
                    <w:rPr>
                      <w:b/>
                      <w:sz w:val="22"/>
                    </w:rPr>
                    <w:t>Yiyecek ve içecek alırken son kullanma tarihlerine dikkat etmeliyiz</w:t>
                  </w:r>
                </w:p>
              </w:txbxContent>
            </v:textbox>
          </v:shape>
        </w:pict>
      </w:r>
      <w:r w:rsidRPr="00185008">
        <w:rPr>
          <w:noProof/>
          <w:szCs w:val="24"/>
          <w:lang w:eastAsia="tr-TR"/>
        </w:rPr>
        <w:pict>
          <v:shape id="Resim 122" o:spid="_x0000_i1083" type="#_x0000_t75" style="width:29.25pt;height:49.5pt;visibility:visible">
            <v:imagedata r:id="rId72" o:title=""/>
          </v:shape>
        </w:pict>
      </w:r>
      <w:r w:rsidRPr="00623838">
        <w:rPr>
          <w:szCs w:val="24"/>
        </w:rPr>
        <w:t>.</w:t>
      </w:r>
    </w:p>
    <w:p w:rsidR="008D0BDF" w:rsidRPr="00623838" w:rsidRDefault="008D0BDF" w:rsidP="00623838">
      <w:pPr>
        <w:pStyle w:val="NoSpacing"/>
        <w:rPr>
          <w:szCs w:val="24"/>
        </w:rPr>
      </w:pPr>
    </w:p>
    <w:p w:rsidR="008D0BDF" w:rsidRPr="00623838" w:rsidRDefault="008D0BDF" w:rsidP="00623838">
      <w:pPr>
        <w:pStyle w:val="NoSpacing"/>
        <w:rPr>
          <w:szCs w:val="24"/>
        </w:rPr>
      </w:pPr>
    </w:p>
    <w:p w:rsidR="008D0BDF" w:rsidRPr="00623838" w:rsidRDefault="008D0BDF" w:rsidP="00623838">
      <w:pPr>
        <w:pStyle w:val="NoSpacing"/>
        <w:rPr>
          <w:szCs w:val="24"/>
        </w:rPr>
      </w:pPr>
      <w:r w:rsidRPr="00926234">
        <w:rPr>
          <w:b/>
          <w:szCs w:val="24"/>
        </w:rPr>
        <w:t>8)</w:t>
      </w:r>
      <w:r>
        <w:rPr>
          <w:szCs w:val="24"/>
        </w:rPr>
        <w:t xml:space="preserve"> </w:t>
      </w:r>
      <w:r w:rsidRPr="00623838">
        <w:rPr>
          <w:szCs w:val="24"/>
        </w:rPr>
        <w:t xml:space="preserve">Yukarıdaki öğrenciler, bilinçli tüketicilik konusu ile </w:t>
      </w:r>
      <w:r>
        <w:rPr>
          <w:szCs w:val="24"/>
        </w:rPr>
        <w:t xml:space="preserve">ilgili bizlere bilgi vermiştir. </w:t>
      </w:r>
      <w:r>
        <w:rPr>
          <w:b/>
          <w:szCs w:val="24"/>
        </w:rPr>
        <w:t>Buna göre hangi öğrencilerin</w:t>
      </w:r>
      <w:r w:rsidRPr="00623838">
        <w:rPr>
          <w:b/>
          <w:szCs w:val="24"/>
        </w:rPr>
        <w:t xml:space="preserve"> konuyla ilgili kurmuş oldukları cümleler doğrudur? </w:t>
      </w:r>
      <w:r w:rsidRPr="00623838">
        <w:rPr>
          <w:szCs w:val="24"/>
        </w:rPr>
        <w:t xml:space="preserve"> </w:t>
      </w:r>
    </w:p>
    <w:p w:rsidR="008D0BDF" w:rsidRDefault="008D0BDF" w:rsidP="00623838">
      <w:pPr>
        <w:pStyle w:val="NoSpacing"/>
        <w:rPr>
          <w:szCs w:val="24"/>
        </w:rPr>
      </w:pPr>
      <w:r w:rsidRPr="00623838">
        <w:rPr>
          <w:b/>
          <w:szCs w:val="24"/>
        </w:rPr>
        <w:t>A)</w:t>
      </w:r>
      <w:r w:rsidRPr="00623838">
        <w:rPr>
          <w:szCs w:val="24"/>
        </w:rPr>
        <w:t xml:space="preserve">  </w:t>
      </w:r>
      <w:r w:rsidRPr="00185008">
        <w:rPr>
          <w:noProof/>
          <w:szCs w:val="24"/>
          <w:lang w:eastAsia="tr-TR"/>
        </w:rPr>
        <w:pict>
          <v:shape id="Resim 121" o:spid="_x0000_i1084" type="#_x0000_t75" style="width:29.25pt;height:49.5pt;visibility:visible">
            <v:imagedata r:id="rId72" o:title=""/>
          </v:shape>
        </w:pict>
      </w:r>
      <w:r w:rsidRPr="00623838">
        <w:rPr>
          <w:szCs w:val="24"/>
        </w:rPr>
        <w:t xml:space="preserve"> </w:t>
      </w:r>
      <w:r w:rsidRPr="00185008">
        <w:rPr>
          <w:noProof/>
          <w:szCs w:val="24"/>
          <w:lang w:eastAsia="tr-TR"/>
        </w:rPr>
        <w:pict>
          <v:shape id="Resim 125" o:spid="_x0000_i1085" type="#_x0000_t75" style="width:36.75pt;height:44.25pt;visibility:visible">
            <v:imagedata r:id="rId73" o:title="" gain="2147483647f" blacklevel="-27525f"/>
          </v:shape>
        </w:pict>
      </w:r>
      <w:r w:rsidRPr="00623838">
        <w:rPr>
          <w:szCs w:val="24"/>
        </w:rPr>
        <w:t xml:space="preserve">       </w:t>
      </w:r>
      <w:r>
        <w:rPr>
          <w:szCs w:val="24"/>
        </w:rPr>
        <w:tab/>
      </w:r>
      <w:r w:rsidRPr="00623838">
        <w:rPr>
          <w:b/>
          <w:szCs w:val="24"/>
        </w:rPr>
        <w:t>B)</w:t>
      </w:r>
      <w:r w:rsidRPr="00623838">
        <w:rPr>
          <w:szCs w:val="24"/>
        </w:rPr>
        <w:t xml:space="preserve"> </w:t>
      </w:r>
      <w:r w:rsidRPr="00185008">
        <w:rPr>
          <w:noProof/>
          <w:szCs w:val="24"/>
          <w:lang w:eastAsia="tr-TR"/>
        </w:rPr>
        <w:pict>
          <v:shape id="Resim 119" o:spid="_x0000_i1086" type="#_x0000_t75" style="width:29.25pt;height:49.5pt;visibility:visible">
            <v:imagedata r:id="rId72" o:title=""/>
          </v:shape>
        </w:pict>
      </w:r>
      <w:r w:rsidRPr="00185008">
        <w:rPr>
          <w:noProof/>
          <w:szCs w:val="24"/>
          <w:lang w:eastAsia="tr-TR"/>
        </w:rPr>
        <w:pict>
          <v:shape id="Resim 126" o:spid="_x0000_i1087" type="#_x0000_t75" style="width:51pt;height:53.25pt;visibility:visible">
            <v:imagedata r:id="rId70" o:title=""/>
          </v:shape>
        </w:pict>
      </w:r>
    </w:p>
    <w:p w:rsidR="008D0BDF" w:rsidRPr="00623838" w:rsidRDefault="008D0BDF" w:rsidP="00623838">
      <w:pPr>
        <w:pStyle w:val="NoSpacing"/>
        <w:rPr>
          <w:szCs w:val="24"/>
        </w:rPr>
      </w:pPr>
    </w:p>
    <w:p w:rsidR="008D0BDF" w:rsidRDefault="008D0BDF" w:rsidP="00623838">
      <w:pPr>
        <w:pStyle w:val="NoSpacing"/>
      </w:pPr>
      <w:r w:rsidRPr="00623838">
        <w:rPr>
          <w:szCs w:val="24"/>
        </w:rPr>
        <w:t xml:space="preserve">   </w:t>
      </w:r>
      <w:r>
        <w:rPr>
          <w:szCs w:val="24"/>
        </w:rPr>
        <w:tab/>
        <w:t xml:space="preserve">     </w:t>
      </w:r>
      <w:r w:rsidRPr="00623838">
        <w:rPr>
          <w:b/>
          <w:szCs w:val="24"/>
        </w:rPr>
        <w:t>C)</w:t>
      </w:r>
      <w:r w:rsidRPr="007F6999">
        <w:t xml:space="preserve"> </w:t>
      </w:r>
      <w:r w:rsidRPr="00135C24">
        <w:rPr>
          <w:noProof/>
          <w:lang w:eastAsia="tr-TR"/>
        </w:rPr>
        <w:pict>
          <v:shape id="_x0000_i1088" type="#_x0000_t75" style="width:51pt;height:53.25pt;visibility:visible">
            <v:imagedata r:id="rId70" o:title=""/>
          </v:shape>
        </w:pict>
      </w:r>
      <w:r w:rsidRPr="00135C24">
        <w:rPr>
          <w:noProof/>
          <w:lang w:eastAsia="tr-TR"/>
        </w:rPr>
        <w:pict>
          <v:shape id="_x0000_i1089" type="#_x0000_t75" style="width:36.75pt;height:44.25pt;visibility:visible">
            <v:imagedata r:id="rId73" o:title="" gain="2147483647f" blacklevel="-27525f"/>
          </v:shape>
        </w:pict>
      </w:r>
    </w:p>
    <w:p w:rsidR="008D0BDF" w:rsidRDefault="008D0BDF" w:rsidP="00623838">
      <w:pPr>
        <w:pStyle w:val="NoSpacing"/>
      </w:pPr>
      <w:r>
        <w:rPr>
          <w:noProof/>
          <w:lang w:eastAsia="tr-TR"/>
        </w:rPr>
        <w:pict>
          <v:shape id="_x0000_s1096" type="#_x0000_t62" style="position:absolute;margin-left:71.25pt;margin-top:8.05pt;width:197.65pt;height:82.5pt;z-index:251660800" adj="-1863,5171">
            <v:textbox>
              <w:txbxContent>
                <w:p w:rsidR="008D0BDF" w:rsidRPr="00734B2E" w:rsidRDefault="008D0BDF" w:rsidP="00734B2E">
                  <w:pPr>
                    <w:pStyle w:val="NoSpacing"/>
                    <w:rPr>
                      <w:b/>
                      <w:sz w:val="22"/>
                    </w:rPr>
                  </w:pPr>
                  <w:r w:rsidRPr="00734B2E">
                    <w:rPr>
                      <w:b/>
                      <w:sz w:val="22"/>
                    </w:rPr>
                    <w:t>Benim adım Ezgi. Arkadaşlarımla birlikte ders çalışmayı seviyorum. Ders  çalışırken müzik dinlemekten hoşlanmıyorum.</w:t>
                  </w:r>
                </w:p>
              </w:txbxContent>
            </v:textbox>
          </v:shape>
        </w:pict>
      </w:r>
    </w:p>
    <w:p w:rsidR="008D0BDF" w:rsidRDefault="008D0BDF" w:rsidP="00926234">
      <w:pPr>
        <w:pStyle w:val="NoSpacing"/>
        <w:rPr>
          <w:szCs w:val="24"/>
        </w:rPr>
      </w:pPr>
      <w:r>
        <w:rPr>
          <w:noProof/>
          <w:lang w:eastAsia="tr-TR"/>
        </w:rPr>
        <w:pict>
          <v:shape id="Dikdörtgen Belirtme Çizgisi 33" o:spid="_x0000_s1097" type="#_x0000_t61" style="position:absolute;margin-left:375pt;margin-top:45.75pt;width:197.25pt;height:87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" adj="-1851,10390">
            <v:textbox>
              <w:txbxContent>
                <w:p w:rsidR="008D0BDF" w:rsidRPr="00532831" w:rsidRDefault="008D0BDF" w:rsidP="00926234">
                  <w:pPr>
                    <w:rPr>
                      <w:rFonts w:ascii="Century Gothic" w:hAnsi="Century Gothic"/>
                    </w:rPr>
                  </w:pPr>
                  <w:r w:rsidRPr="00532831">
                    <w:t>Benim adım Ezgi. Arkadaşlarımla birlikte ders çalışmayı seviyorum. Derse çalışırken müzik dinlemekten hoşlanmıyorum.</w:t>
                  </w:r>
                </w:p>
                <w:p w:rsidR="008D0BDF" w:rsidRDefault="008D0BDF" w:rsidP="00926234"/>
              </w:txbxContent>
            </v:textbox>
          </v:shape>
        </w:pict>
      </w:r>
      <w:r w:rsidRPr="007F6999">
        <w:rPr>
          <w:rFonts w:cs="Calibri"/>
          <w:lang w:eastAsia="tr-TR"/>
        </w:rPr>
        <w:t xml:space="preserve"> </w:t>
      </w:r>
      <w:r w:rsidRPr="00185008">
        <w:rPr>
          <w:rFonts w:cs="Calibri"/>
          <w:noProof/>
          <w:lang w:eastAsia="tr-TR"/>
        </w:rPr>
        <w:pict>
          <v:shape id="98 Resim" o:spid="_x0000_i1090" type="#_x0000_t75" alt="boy-face-outline-hi.png" style="width:64.5pt;height:68.25pt;visibility:visible">
            <v:imagedata r:id="rId74" o:title="" gain="192753f" blacklevel="-.5"/>
          </v:shape>
        </w:pict>
      </w:r>
      <w:r w:rsidRPr="007F6999">
        <w:rPr>
          <w:rFonts w:cs="Calibri"/>
          <w:lang w:eastAsia="tr-TR"/>
        </w:rPr>
        <w:t xml:space="preserve"> </w:t>
      </w:r>
    </w:p>
    <w:p w:rsidR="008D0BDF" w:rsidRPr="00926234" w:rsidRDefault="008D0BDF" w:rsidP="00926234">
      <w:pPr>
        <w:pStyle w:val="NoSpacing"/>
        <w:rPr>
          <w:szCs w:val="24"/>
        </w:rPr>
      </w:pPr>
      <w:r>
        <w:rPr>
          <w:noProof/>
          <w:lang w:eastAsia="tr-TR"/>
        </w:rPr>
        <w:pict>
          <v:shape id="_x0000_s1098" type="#_x0000_t62" style="position:absolute;margin-left:78.75pt;margin-top:9.95pt;width:190.15pt;height:83.8pt;z-index:251661824" adj="-1852,4897">
            <v:textbox>
              <w:txbxContent>
                <w:p w:rsidR="008D0BDF" w:rsidRPr="00734B2E" w:rsidRDefault="008D0BDF" w:rsidP="00734B2E">
                  <w:pPr>
                    <w:pStyle w:val="NoSpacing"/>
                    <w:rPr>
                      <w:b/>
                      <w:sz w:val="22"/>
                    </w:rPr>
                  </w:pPr>
                  <w:r w:rsidRPr="00734B2E">
                    <w:rPr>
                      <w:b/>
                      <w:sz w:val="22"/>
                    </w:rPr>
                    <w:t>Benim adım Fatih. Yalnız başıma ders çalışmayı seviyorum. Müzik dinleyerek ve ritim tutarak ders çalışabiliyorum.</w:t>
                  </w:r>
                </w:p>
              </w:txbxContent>
            </v:textbox>
          </v:shape>
        </w:pict>
      </w:r>
    </w:p>
    <w:p w:rsidR="008D0BDF" w:rsidRPr="00926234" w:rsidRDefault="008D0BDF" w:rsidP="00926234">
      <w:pPr>
        <w:pStyle w:val="NoSpacing"/>
        <w:rPr>
          <w:szCs w:val="24"/>
        </w:rPr>
      </w:pPr>
      <w:r>
        <w:rPr>
          <w:noProof/>
          <w:lang w:eastAsia="tr-TR"/>
        </w:rPr>
        <w:pict>
          <v:shape id="Dikdörtgen Belirtme Çizgisi 34" o:spid="_x0000_s1099" type="#_x0000_t61" style="position:absolute;margin-left:375pt;margin-top:45.75pt;width:197.25pt;height:87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" adj="-1851,10390">
            <v:textbox>
              <w:txbxContent>
                <w:p w:rsidR="008D0BDF" w:rsidRPr="00532831" w:rsidRDefault="008D0BDF" w:rsidP="00926234">
                  <w:pPr>
                    <w:rPr>
                      <w:rFonts w:ascii="Century Gothic" w:hAnsi="Century Gothic"/>
                    </w:rPr>
                  </w:pPr>
                  <w:r w:rsidRPr="00532831">
                    <w:t>Benim adım Ezgi. Arkadaşlarımla birlikte ders çalışmayı seviyorum. Derse çalışırken müzik dinlemekten hoşlanmıyorum.</w:t>
                  </w:r>
                </w:p>
                <w:p w:rsidR="008D0BDF" w:rsidRDefault="008D0BDF" w:rsidP="00926234"/>
              </w:txbxContent>
            </v:textbox>
          </v:shape>
        </w:pict>
      </w:r>
      <w:r w:rsidRPr="00926234">
        <w:rPr>
          <w:szCs w:val="24"/>
        </w:rPr>
        <w:t xml:space="preserve"> </w:t>
      </w:r>
      <w:r w:rsidRPr="00185008">
        <w:rPr>
          <w:noProof/>
          <w:szCs w:val="24"/>
          <w:lang w:eastAsia="tr-TR"/>
        </w:rPr>
        <w:pict>
          <v:shape id="99 Resim" o:spid="_x0000_i1091" type="#_x0000_t75" alt="indir.jpg" style="width:64.5pt;height:74.25pt;visibility:visible">
            <v:imagedata r:id="rId75" o:title="" gain="2147483647f" blacklevel="-26870f"/>
          </v:shape>
        </w:pict>
      </w:r>
    </w:p>
    <w:p w:rsidR="008D0BDF" w:rsidRPr="00926234" w:rsidRDefault="008D0BDF" w:rsidP="00926234">
      <w:pPr>
        <w:pStyle w:val="NoSpacing"/>
        <w:rPr>
          <w:szCs w:val="24"/>
        </w:rPr>
      </w:pPr>
    </w:p>
    <w:p w:rsidR="008D0BDF" w:rsidRPr="00734B2E" w:rsidRDefault="008D0BDF" w:rsidP="00926234">
      <w:pPr>
        <w:pStyle w:val="NoSpacing"/>
        <w:rPr>
          <w:b/>
          <w:szCs w:val="24"/>
        </w:rPr>
      </w:pPr>
      <w:r w:rsidRPr="00734B2E">
        <w:rPr>
          <w:b/>
          <w:szCs w:val="24"/>
        </w:rPr>
        <w:t xml:space="preserve"> 9)   Ezgi ve Fatih’in yukarıdaki konuşmalarına göre aşağıdakilerden hangisini </w:t>
      </w:r>
      <w:r w:rsidRPr="00734B2E">
        <w:rPr>
          <w:b/>
          <w:szCs w:val="24"/>
          <w:u w:val="single"/>
        </w:rPr>
        <w:t>söyleyebiliriz?</w:t>
      </w:r>
    </w:p>
    <w:p w:rsidR="008D0BDF" w:rsidRPr="00926234" w:rsidRDefault="008D0BDF" w:rsidP="00926234">
      <w:pPr>
        <w:pStyle w:val="NoSpacing"/>
        <w:rPr>
          <w:szCs w:val="24"/>
        </w:rPr>
      </w:pPr>
    </w:p>
    <w:p w:rsidR="008D0BDF" w:rsidRPr="00926234" w:rsidRDefault="008D0BDF" w:rsidP="00926234">
      <w:pPr>
        <w:pStyle w:val="NoSpacing"/>
        <w:rPr>
          <w:szCs w:val="24"/>
        </w:rPr>
      </w:pPr>
      <w:r w:rsidRPr="002E4E10">
        <w:rPr>
          <w:b/>
          <w:szCs w:val="24"/>
        </w:rPr>
        <w:t>A)</w:t>
      </w:r>
      <w:r w:rsidRPr="00926234">
        <w:rPr>
          <w:szCs w:val="24"/>
        </w:rPr>
        <w:t xml:space="preserve"> Yetenekleri aynıdır.</w:t>
      </w:r>
    </w:p>
    <w:p w:rsidR="008D0BDF" w:rsidRPr="00926234" w:rsidRDefault="008D0BDF" w:rsidP="00926234">
      <w:pPr>
        <w:pStyle w:val="NoSpacing"/>
        <w:rPr>
          <w:szCs w:val="24"/>
        </w:rPr>
      </w:pPr>
    </w:p>
    <w:p w:rsidR="008D0BDF" w:rsidRPr="00926234" w:rsidRDefault="008D0BDF" w:rsidP="00926234">
      <w:pPr>
        <w:pStyle w:val="NoSpacing"/>
        <w:rPr>
          <w:szCs w:val="24"/>
        </w:rPr>
      </w:pPr>
      <w:r w:rsidRPr="002E4E10">
        <w:rPr>
          <w:b/>
          <w:szCs w:val="24"/>
        </w:rPr>
        <w:t>B)</w:t>
      </w:r>
      <w:r w:rsidRPr="00926234">
        <w:rPr>
          <w:szCs w:val="24"/>
        </w:rPr>
        <w:t xml:space="preserve">  Çok iyi arkadaşlardır.</w:t>
      </w:r>
    </w:p>
    <w:p w:rsidR="008D0BDF" w:rsidRPr="00926234" w:rsidRDefault="008D0BDF" w:rsidP="00926234">
      <w:pPr>
        <w:pStyle w:val="NoSpacing"/>
        <w:rPr>
          <w:szCs w:val="24"/>
        </w:rPr>
      </w:pPr>
    </w:p>
    <w:p w:rsidR="008D0BDF" w:rsidRPr="00926234" w:rsidRDefault="008D0BDF" w:rsidP="00926234">
      <w:pPr>
        <w:pStyle w:val="NoSpacing"/>
        <w:rPr>
          <w:szCs w:val="24"/>
        </w:rPr>
      </w:pPr>
      <w:r w:rsidRPr="002E4E10">
        <w:rPr>
          <w:b/>
          <w:szCs w:val="24"/>
        </w:rPr>
        <w:t>C)</w:t>
      </w:r>
      <w:r w:rsidRPr="00926234">
        <w:rPr>
          <w:szCs w:val="24"/>
        </w:rPr>
        <w:t xml:space="preserve"> Her insanın öğrenme tekniği farklılık gösterebilir.</w:t>
      </w:r>
    </w:p>
    <w:p w:rsidR="008D0BDF" w:rsidRDefault="008D0BDF" w:rsidP="00623838">
      <w:pPr>
        <w:pStyle w:val="NoSpacing"/>
        <w:sectPr w:rsidR="008D0BDF" w:rsidSect="00386BF6">
          <w:footerReference w:type="default" r:id="rId7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8D0BDF" w:rsidRPr="007F6999" w:rsidRDefault="008D0BDF" w:rsidP="002E4E10">
      <w:pPr>
        <w:spacing w:after="0" w:line="240" w:lineRule="auto"/>
        <w:jc w:val="center"/>
        <w:rPr>
          <w:rFonts w:ascii="Century Gothic" w:hAnsi="Century Gothic"/>
          <w:b/>
          <w:sz w:val="24"/>
          <w:szCs w:val="24"/>
          <w:lang w:eastAsia="tr-TR"/>
        </w:rPr>
      </w:pPr>
      <w:r w:rsidRPr="00185008">
        <w:rPr>
          <w:rFonts w:ascii="Century Gothic" w:hAnsi="Century Gothic"/>
          <w:noProof/>
          <w:sz w:val="24"/>
          <w:szCs w:val="24"/>
          <w:lang w:eastAsia="tr-TR"/>
        </w:rPr>
        <w:pict>
          <v:shape id="_x0000_i1092" type="#_x0000_t75" alt="http://www.hamilebilgi.com/b_hastaliklar/su_cicegi.jpg" style="width:204pt;height:129pt;visibility:visible">
            <v:imagedata r:id="rId77" o:title="" gain="2147483647f" blacklevel="-25559f"/>
          </v:shape>
        </w:pict>
      </w:r>
    </w:p>
    <w:p w:rsidR="008D0BDF" w:rsidRPr="002E4E10" w:rsidRDefault="008D0BDF" w:rsidP="002E4E10">
      <w:pPr>
        <w:pStyle w:val="NoSpacing"/>
        <w:rPr>
          <w:b/>
          <w:sz w:val="24"/>
          <w:szCs w:val="24"/>
          <w:u w:val="single"/>
        </w:rPr>
      </w:pPr>
      <w:r w:rsidRPr="002E4E10">
        <w:rPr>
          <w:b/>
          <w:sz w:val="24"/>
          <w:szCs w:val="24"/>
        </w:rPr>
        <w:t xml:space="preserve">10) Grip, suçiçeği, kabakulak vb. bulaşıcı hastalıklardan birine yakalanan bir çocuk aşağıdakilerden </w:t>
      </w:r>
      <w:r w:rsidRPr="002E4E10">
        <w:rPr>
          <w:b/>
          <w:sz w:val="24"/>
          <w:szCs w:val="24"/>
          <w:u w:val="single"/>
        </w:rPr>
        <w:t>hangisine dikkat etmelidir?</w:t>
      </w:r>
    </w:p>
    <w:p w:rsidR="008D0BDF" w:rsidRPr="002E4E10" w:rsidRDefault="008D0BDF" w:rsidP="002E4E10">
      <w:pPr>
        <w:pStyle w:val="NoSpacing"/>
        <w:rPr>
          <w:sz w:val="24"/>
          <w:szCs w:val="24"/>
        </w:rPr>
      </w:pPr>
      <w:r w:rsidRPr="002E4E10">
        <w:rPr>
          <w:sz w:val="24"/>
          <w:szCs w:val="24"/>
        </w:rPr>
        <w:br/>
      </w:r>
      <w:r w:rsidRPr="002E4E10">
        <w:rPr>
          <w:b/>
          <w:sz w:val="24"/>
          <w:szCs w:val="24"/>
        </w:rPr>
        <w:t>A)</w:t>
      </w:r>
      <w:r w:rsidRPr="002E4E10">
        <w:rPr>
          <w:sz w:val="24"/>
          <w:szCs w:val="24"/>
        </w:rPr>
        <w:t xml:space="preserve"> Sokakta arkadaşları ile oynamaya</w:t>
      </w:r>
    </w:p>
    <w:p w:rsidR="008D0BDF" w:rsidRPr="002E4E10" w:rsidRDefault="008D0BDF" w:rsidP="002E4E10">
      <w:pPr>
        <w:pStyle w:val="NoSpacing"/>
        <w:rPr>
          <w:sz w:val="24"/>
          <w:szCs w:val="24"/>
        </w:rPr>
      </w:pPr>
      <w:r w:rsidRPr="002E4E10">
        <w:rPr>
          <w:b/>
          <w:sz w:val="24"/>
          <w:szCs w:val="24"/>
        </w:rPr>
        <w:t>B)</w:t>
      </w:r>
      <w:r w:rsidRPr="002E4E10">
        <w:rPr>
          <w:sz w:val="24"/>
          <w:szCs w:val="24"/>
        </w:rPr>
        <w:t xml:space="preserve"> Sıkıldığı için TV izlemeye</w:t>
      </w:r>
    </w:p>
    <w:p w:rsidR="008D0BDF" w:rsidRDefault="008D0BDF" w:rsidP="002E4E10">
      <w:pPr>
        <w:pStyle w:val="NoSpacing"/>
        <w:rPr>
          <w:sz w:val="24"/>
          <w:szCs w:val="24"/>
        </w:rPr>
      </w:pPr>
      <w:r w:rsidRPr="002E4E10">
        <w:rPr>
          <w:b/>
          <w:sz w:val="24"/>
          <w:szCs w:val="24"/>
        </w:rPr>
        <w:t>C)</w:t>
      </w:r>
      <w:r w:rsidRPr="002E4E10">
        <w:rPr>
          <w:sz w:val="24"/>
          <w:szCs w:val="24"/>
        </w:rPr>
        <w:t xml:space="preserve"> Hastalık geçinceye kadar okula gitmemeye </w:t>
      </w:r>
    </w:p>
    <w:p w:rsidR="008D0BDF" w:rsidRDefault="008D0BDF" w:rsidP="002E4E10">
      <w:pPr>
        <w:pStyle w:val="NoSpacing"/>
        <w:rPr>
          <w:sz w:val="24"/>
          <w:szCs w:val="24"/>
        </w:rPr>
      </w:pPr>
    </w:p>
    <w:p w:rsidR="008D0BDF" w:rsidRPr="00DF4F6B" w:rsidRDefault="008D0BDF" w:rsidP="00DF4F6B">
      <w:pPr>
        <w:pStyle w:val="NoSpacing"/>
        <w:rPr>
          <w:sz w:val="24"/>
          <w:szCs w:val="24"/>
          <w:lang w:eastAsia="tr-TR"/>
        </w:rPr>
      </w:pPr>
      <w:r w:rsidRPr="00DF4F6B">
        <w:rPr>
          <w:b/>
          <w:sz w:val="24"/>
          <w:szCs w:val="24"/>
          <w:lang w:eastAsia="tr-TR"/>
        </w:rPr>
        <w:t>11)</w:t>
      </w:r>
      <w:r w:rsidRPr="00DF4F6B">
        <w:rPr>
          <w:noProof/>
          <w:sz w:val="24"/>
          <w:szCs w:val="24"/>
          <w:lang w:eastAsia="tr-TR"/>
        </w:rPr>
        <w:t xml:space="preserve"> </w:t>
      </w:r>
      <w:r w:rsidRPr="00DF4F6B">
        <w:rPr>
          <w:sz w:val="24"/>
          <w:szCs w:val="24"/>
          <w:lang w:eastAsia="tr-TR"/>
        </w:rPr>
        <w:t>“ Elif akşam yemeğinden sonra elini ve ağzını yıkadı. Dişlerini fırçaladı. İşi bittiğinde lambaları açık bıraktı.” </w:t>
      </w:r>
      <w:r w:rsidRPr="00DF4F6B">
        <w:rPr>
          <w:b/>
          <w:sz w:val="24"/>
          <w:szCs w:val="24"/>
          <w:lang w:eastAsia="tr-TR"/>
        </w:rPr>
        <w:t xml:space="preserve">Metne göre Elif, kişisel bakımını yaparken neye </w:t>
      </w:r>
      <w:r w:rsidRPr="00DF4F6B">
        <w:rPr>
          <w:b/>
          <w:sz w:val="24"/>
          <w:szCs w:val="24"/>
          <w:u w:val="single"/>
          <w:lang w:eastAsia="tr-TR"/>
        </w:rPr>
        <w:t>dikkat etmemiştir?</w:t>
      </w:r>
    </w:p>
    <w:p w:rsidR="008D0BDF" w:rsidRPr="00DF4F6B" w:rsidRDefault="008D0BDF" w:rsidP="00DF4F6B">
      <w:pPr>
        <w:pStyle w:val="NoSpacing"/>
        <w:rPr>
          <w:sz w:val="24"/>
          <w:szCs w:val="24"/>
          <w:lang w:eastAsia="tr-TR"/>
        </w:rPr>
      </w:pPr>
      <w:r w:rsidRPr="00DF4F6B">
        <w:rPr>
          <w:sz w:val="24"/>
          <w:szCs w:val="24"/>
          <w:lang w:eastAsia="tr-TR"/>
        </w:rPr>
        <w:br/>
      </w:r>
      <w:r w:rsidRPr="00DF4F6B">
        <w:rPr>
          <w:b/>
          <w:sz w:val="24"/>
          <w:szCs w:val="24"/>
          <w:lang w:eastAsia="tr-TR"/>
        </w:rPr>
        <w:t>A)</w:t>
      </w:r>
      <w:r w:rsidRPr="00DF4F6B">
        <w:rPr>
          <w:sz w:val="24"/>
          <w:szCs w:val="24"/>
          <w:lang w:eastAsia="tr-TR"/>
        </w:rPr>
        <w:t>Dişlerini fırçalamayı unutmuştur.</w:t>
      </w:r>
      <w:r w:rsidRPr="00DF4F6B">
        <w:rPr>
          <w:sz w:val="24"/>
          <w:szCs w:val="24"/>
          <w:lang w:eastAsia="tr-TR"/>
        </w:rPr>
        <w:br/>
      </w:r>
      <w:r w:rsidRPr="00DF4F6B">
        <w:rPr>
          <w:b/>
          <w:sz w:val="24"/>
          <w:szCs w:val="24"/>
          <w:lang w:eastAsia="tr-TR"/>
        </w:rPr>
        <w:t>B)</w:t>
      </w:r>
      <w:r w:rsidRPr="00DF4F6B">
        <w:rPr>
          <w:sz w:val="24"/>
          <w:szCs w:val="24"/>
          <w:lang w:eastAsia="tr-TR"/>
        </w:rPr>
        <w:t>İşi bittiğinde lambayı açık unutmuştur.</w:t>
      </w:r>
      <w:r w:rsidRPr="00DF4F6B">
        <w:rPr>
          <w:sz w:val="24"/>
          <w:szCs w:val="24"/>
          <w:lang w:eastAsia="tr-TR"/>
        </w:rPr>
        <w:br/>
      </w:r>
      <w:r w:rsidRPr="00DF4F6B">
        <w:rPr>
          <w:b/>
          <w:sz w:val="24"/>
          <w:szCs w:val="24"/>
          <w:lang w:eastAsia="tr-TR"/>
        </w:rPr>
        <w:t>C)</w:t>
      </w:r>
      <w:r w:rsidRPr="00DF4F6B">
        <w:rPr>
          <w:sz w:val="24"/>
          <w:szCs w:val="24"/>
          <w:lang w:eastAsia="tr-TR"/>
        </w:rPr>
        <w:t>Suyu gereğinden fazla kullanmıştır.</w:t>
      </w:r>
    </w:p>
    <w:p w:rsidR="008D0BDF" w:rsidRPr="002E4E10" w:rsidRDefault="008D0BDF" w:rsidP="002E4E10">
      <w:pPr>
        <w:pStyle w:val="NoSpacing"/>
        <w:rPr>
          <w:sz w:val="24"/>
          <w:szCs w:val="24"/>
        </w:rPr>
      </w:pPr>
    </w:p>
    <w:p w:rsidR="008D0BDF" w:rsidRDefault="008D0BDF" w:rsidP="005B217A">
      <w:pPr>
        <w:pStyle w:val="NoSpacing"/>
      </w:pPr>
      <w:r w:rsidRPr="00135C24">
        <w:rPr>
          <w:noProof/>
          <w:lang w:eastAsia="tr-TR"/>
        </w:rPr>
        <w:pict>
          <v:shape id="Resim 37" o:spid="_x0000_i1093" type="#_x0000_t75" alt="bilgi_yarismasi2012" style="width:198.75pt;height:59.25pt;visibility:visible">
            <v:imagedata r:id="rId78" o:title="" grayscale="t"/>
          </v:shape>
        </w:pict>
      </w:r>
      <w:r w:rsidRPr="007F6999">
        <w:t xml:space="preserve"> </w:t>
      </w:r>
    </w:p>
    <w:p w:rsidR="008D0BDF" w:rsidRPr="005B217A" w:rsidRDefault="008D0BDF" w:rsidP="005B217A">
      <w:pPr>
        <w:pStyle w:val="NoSpacing"/>
        <w:rPr>
          <w:b/>
          <w:sz w:val="24"/>
          <w:szCs w:val="24"/>
        </w:rPr>
      </w:pPr>
      <w:r w:rsidRPr="005B217A">
        <w:rPr>
          <w:b/>
        </w:rPr>
        <w:t>12)</w:t>
      </w:r>
      <w:r>
        <w:t xml:space="preserve"> </w:t>
      </w:r>
      <w:r w:rsidRPr="005B217A">
        <w:rPr>
          <w:sz w:val="24"/>
          <w:szCs w:val="24"/>
        </w:rPr>
        <w:t>“3.Sınıflar arasında düzenlenen bilgi yarışmasında 3/ F sınıfı öğrencileri birinci oldu.”</w:t>
      </w:r>
      <w:r w:rsidRPr="005B217A">
        <w:rPr>
          <w:b/>
          <w:sz w:val="24"/>
          <w:szCs w:val="24"/>
        </w:rPr>
        <w:t xml:space="preserve">Buna göre 3/F Sınıfı öğrencilerinin aşağıdaki davranışlarından hangisi </w:t>
      </w:r>
      <w:r w:rsidRPr="005B217A">
        <w:rPr>
          <w:b/>
          <w:sz w:val="24"/>
          <w:szCs w:val="24"/>
          <w:u w:val="single"/>
        </w:rPr>
        <w:t>yanlıştır?</w:t>
      </w:r>
    </w:p>
    <w:p w:rsidR="008D0BDF" w:rsidRPr="005B217A" w:rsidRDefault="008D0BDF" w:rsidP="005B217A">
      <w:pPr>
        <w:pStyle w:val="NoSpacing"/>
        <w:rPr>
          <w:sz w:val="24"/>
          <w:szCs w:val="24"/>
        </w:rPr>
      </w:pPr>
    </w:p>
    <w:p w:rsidR="008D0BDF" w:rsidRPr="005B217A" w:rsidRDefault="008D0BDF" w:rsidP="005B217A">
      <w:pPr>
        <w:pStyle w:val="NoSpacing"/>
        <w:rPr>
          <w:sz w:val="24"/>
          <w:szCs w:val="24"/>
        </w:rPr>
      </w:pPr>
      <w:r w:rsidRPr="005B217A">
        <w:rPr>
          <w:b/>
          <w:sz w:val="24"/>
          <w:szCs w:val="24"/>
        </w:rPr>
        <w:t>A)</w:t>
      </w:r>
      <w:r>
        <w:rPr>
          <w:sz w:val="24"/>
          <w:szCs w:val="24"/>
        </w:rPr>
        <w:t xml:space="preserve"> </w:t>
      </w:r>
      <w:r w:rsidRPr="005B217A">
        <w:rPr>
          <w:sz w:val="24"/>
          <w:szCs w:val="24"/>
        </w:rPr>
        <w:t>Kaybeden arkadaşlarıyla dalga geçerek onlara gülerler.</w:t>
      </w:r>
    </w:p>
    <w:p w:rsidR="008D0BDF" w:rsidRPr="005B217A" w:rsidRDefault="008D0BDF" w:rsidP="005B217A">
      <w:pPr>
        <w:pStyle w:val="NoSpacing"/>
        <w:rPr>
          <w:sz w:val="24"/>
          <w:szCs w:val="24"/>
        </w:rPr>
      </w:pPr>
    </w:p>
    <w:p w:rsidR="008D0BDF" w:rsidRPr="005B217A" w:rsidRDefault="008D0BDF" w:rsidP="005B217A">
      <w:pPr>
        <w:pStyle w:val="NoSpacing"/>
        <w:rPr>
          <w:sz w:val="24"/>
          <w:szCs w:val="24"/>
        </w:rPr>
      </w:pPr>
      <w:r w:rsidRPr="005B217A">
        <w:rPr>
          <w:rStyle w:val="Stil3Char"/>
          <w:rFonts w:ascii="Century Gothic" w:hAnsi="Century Gothic"/>
          <w:b/>
          <w:szCs w:val="24"/>
          <w:lang w:val="tr-TR" w:eastAsia="en-US"/>
        </w:rPr>
        <w:t>B)</w:t>
      </w:r>
      <w:r>
        <w:rPr>
          <w:rStyle w:val="Stil3Char"/>
          <w:rFonts w:ascii="Century Gothic" w:hAnsi="Century Gothic"/>
          <w:szCs w:val="24"/>
          <w:lang w:val="tr-TR" w:eastAsia="en-US"/>
        </w:rPr>
        <w:t xml:space="preserve"> </w:t>
      </w:r>
      <w:r w:rsidRPr="005B217A">
        <w:rPr>
          <w:rStyle w:val="Stil3Char"/>
          <w:rFonts w:ascii="Century Gothic" w:hAnsi="Century Gothic"/>
          <w:szCs w:val="24"/>
          <w:lang w:val="tr-TR" w:eastAsia="en-US"/>
        </w:rPr>
        <w:t>Bilgi yarışmasının hem eğitici hem de eğlendirici olduğunu arkadaşlarına hatırlatırlar</w:t>
      </w:r>
      <w:r w:rsidRPr="005B217A">
        <w:rPr>
          <w:sz w:val="24"/>
          <w:szCs w:val="24"/>
        </w:rPr>
        <w:t>.</w:t>
      </w:r>
    </w:p>
    <w:p w:rsidR="008D0BDF" w:rsidRPr="005B217A" w:rsidRDefault="008D0BDF" w:rsidP="005B217A">
      <w:pPr>
        <w:pStyle w:val="NoSpacing"/>
        <w:rPr>
          <w:sz w:val="24"/>
          <w:szCs w:val="24"/>
        </w:rPr>
      </w:pPr>
    </w:p>
    <w:p w:rsidR="008D0BDF" w:rsidRPr="005B217A" w:rsidRDefault="008D0BDF" w:rsidP="005B217A">
      <w:pPr>
        <w:pStyle w:val="NoSpacing"/>
        <w:rPr>
          <w:sz w:val="24"/>
          <w:szCs w:val="24"/>
        </w:rPr>
      </w:pPr>
      <w:r w:rsidRPr="005B217A">
        <w:rPr>
          <w:b/>
          <w:sz w:val="24"/>
          <w:szCs w:val="24"/>
        </w:rPr>
        <w:t>C)</w:t>
      </w:r>
      <w:r>
        <w:rPr>
          <w:sz w:val="24"/>
          <w:szCs w:val="24"/>
        </w:rPr>
        <w:t xml:space="preserve"> </w:t>
      </w:r>
      <w:r w:rsidRPr="005B217A">
        <w:rPr>
          <w:sz w:val="24"/>
          <w:szCs w:val="24"/>
        </w:rPr>
        <w:t>Kaybeden arkadaşlarına bunun bir yarışma olduğunu, kazanmak kadar kaybetmenin de doğal olduğunu, üzülmemeleri gerektiğini söyleyerek arkadaşlarını teselli ederler.</w:t>
      </w:r>
    </w:p>
    <w:p w:rsidR="008D0BDF" w:rsidRDefault="008D0BDF" w:rsidP="00623838">
      <w:pPr>
        <w:pStyle w:val="NoSpacing"/>
      </w:pPr>
    </w:p>
    <w:p w:rsidR="008D0BDF" w:rsidRPr="00374FE9" w:rsidRDefault="008D0BDF" w:rsidP="00374FE9">
      <w:pPr>
        <w:pStyle w:val="NoSpacing"/>
        <w:rPr>
          <w:b/>
          <w:sz w:val="24"/>
          <w:szCs w:val="24"/>
        </w:rPr>
      </w:pPr>
      <w:r w:rsidRPr="00374FE9">
        <w:rPr>
          <w:b/>
          <w:sz w:val="24"/>
          <w:szCs w:val="24"/>
        </w:rPr>
        <w:t xml:space="preserve">13) Aşağıdaki davranışlardan hangisini yaptığımızda okul ve devlet bütçesi </w:t>
      </w:r>
      <w:r w:rsidRPr="00374FE9">
        <w:rPr>
          <w:b/>
          <w:sz w:val="24"/>
          <w:szCs w:val="24"/>
          <w:u w:val="single"/>
        </w:rPr>
        <w:t>zarar görür?</w:t>
      </w:r>
      <w:r w:rsidRPr="00374FE9">
        <w:rPr>
          <w:b/>
          <w:sz w:val="24"/>
          <w:szCs w:val="24"/>
          <w:u w:val="single"/>
        </w:rPr>
        <w:br/>
      </w:r>
    </w:p>
    <w:p w:rsidR="008D0BDF" w:rsidRPr="00374FE9" w:rsidRDefault="008D0BDF" w:rsidP="00374FE9">
      <w:pPr>
        <w:pStyle w:val="NoSpacing"/>
        <w:rPr>
          <w:sz w:val="24"/>
          <w:szCs w:val="24"/>
        </w:rPr>
      </w:pPr>
      <w:r w:rsidRPr="00374FE9">
        <w:rPr>
          <w:b/>
          <w:sz w:val="24"/>
          <w:szCs w:val="24"/>
        </w:rPr>
        <w:t>A)</w:t>
      </w:r>
      <w:r w:rsidRPr="00374FE9">
        <w:rPr>
          <w:sz w:val="24"/>
          <w:szCs w:val="24"/>
        </w:rPr>
        <w:t xml:space="preserve"> Çantamızı ders programına göre hazırlamak.</w:t>
      </w:r>
      <w:r w:rsidRPr="00374FE9">
        <w:rPr>
          <w:sz w:val="24"/>
          <w:szCs w:val="24"/>
        </w:rPr>
        <w:br/>
      </w:r>
      <w:r w:rsidRPr="00374FE9">
        <w:rPr>
          <w:b/>
          <w:sz w:val="24"/>
          <w:szCs w:val="24"/>
        </w:rPr>
        <w:t>B)</w:t>
      </w:r>
      <w:r>
        <w:rPr>
          <w:b/>
          <w:sz w:val="24"/>
          <w:szCs w:val="24"/>
        </w:rPr>
        <w:t xml:space="preserve"> </w:t>
      </w:r>
      <w:r w:rsidRPr="00374FE9">
        <w:rPr>
          <w:sz w:val="24"/>
          <w:szCs w:val="24"/>
        </w:rPr>
        <w:t>Okula zamanında gitmek.</w:t>
      </w:r>
      <w:r w:rsidRPr="00374FE9">
        <w:rPr>
          <w:sz w:val="24"/>
          <w:szCs w:val="24"/>
        </w:rPr>
        <w:br/>
      </w:r>
      <w:r w:rsidRPr="00374FE9">
        <w:rPr>
          <w:b/>
          <w:sz w:val="24"/>
          <w:szCs w:val="24"/>
        </w:rPr>
        <w:t>C)</w:t>
      </w:r>
      <w:r w:rsidRPr="00374FE9">
        <w:rPr>
          <w:sz w:val="24"/>
          <w:szCs w:val="24"/>
        </w:rPr>
        <w:t xml:space="preserve"> Okul ve sınıf eşyalarını özenli kullanmamak.</w:t>
      </w:r>
    </w:p>
    <w:p w:rsidR="008D0BDF" w:rsidRDefault="008D0BDF" w:rsidP="00623838">
      <w:pPr>
        <w:pStyle w:val="NoSpacing"/>
      </w:pPr>
    </w:p>
    <w:p w:rsidR="008D0BDF" w:rsidRPr="007F6999" w:rsidRDefault="008D0BDF" w:rsidP="0012602C">
      <w:pPr>
        <w:spacing w:after="0" w:line="240" w:lineRule="auto"/>
        <w:rPr>
          <w:rFonts w:ascii="Century Gothic" w:hAnsi="Century Gothic"/>
          <w:sz w:val="24"/>
          <w:szCs w:val="24"/>
          <w:lang w:eastAsia="tr-TR"/>
        </w:rPr>
      </w:pPr>
      <w:r w:rsidRPr="00185008">
        <w:rPr>
          <w:rFonts w:ascii="Century Gothic" w:hAnsi="Century Gothic"/>
          <w:noProof/>
          <w:sz w:val="24"/>
          <w:szCs w:val="24"/>
          <w:lang w:eastAsia="tr-TR"/>
        </w:rPr>
        <w:pict>
          <v:shape id="Resim 44" o:spid="_x0000_i1094" type="#_x0000_t75" style="width:225.75pt;height:126.75pt;visibility:visible">
            <v:imagedata r:id="rId79" o:title=""/>
          </v:shape>
        </w:pict>
      </w:r>
    </w:p>
    <w:p w:rsidR="008D0BDF" w:rsidRPr="0012602C" w:rsidRDefault="008D0BDF" w:rsidP="0012602C">
      <w:pPr>
        <w:pStyle w:val="NoSpacing"/>
        <w:rPr>
          <w:b/>
          <w:sz w:val="24"/>
          <w:szCs w:val="24"/>
        </w:rPr>
      </w:pPr>
      <w:r w:rsidRPr="0012602C">
        <w:rPr>
          <w:b/>
          <w:sz w:val="24"/>
          <w:szCs w:val="24"/>
        </w:rPr>
        <w:t>14) Yukarıdaki krokiye göre Sinem’in oturduğu sırayı ha</w:t>
      </w:r>
      <w:r>
        <w:rPr>
          <w:b/>
          <w:sz w:val="24"/>
          <w:szCs w:val="24"/>
        </w:rPr>
        <w:t xml:space="preserve">ngi çizgi film kahramanı </w:t>
      </w:r>
      <w:r w:rsidRPr="0012602C">
        <w:rPr>
          <w:b/>
          <w:sz w:val="24"/>
          <w:szCs w:val="24"/>
          <w:u w:val="single"/>
        </w:rPr>
        <w:t>doğru tarif etmiştir?</w:t>
      </w:r>
    </w:p>
    <w:p w:rsidR="008D0BDF" w:rsidRPr="0012602C" w:rsidRDefault="008D0BDF" w:rsidP="0012602C">
      <w:pPr>
        <w:pStyle w:val="NoSpacing"/>
        <w:rPr>
          <w:sz w:val="24"/>
          <w:szCs w:val="24"/>
        </w:rPr>
      </w:pPr>
      <w:r w:rsidRPr="00185008">
        <w:rPr>
          <w:noProof/>
          <w:sz w:val="24"/>
          <w:szCs w:val="24"/>
          <w:lang w:eastAsia="tr-TR"/>
        </w:rPr>
        <w:pict>
          <v:shape id="Resim 43" o:spid="_x0000_i1095" type="#_x0000_t75" style="width:27pt;height:32.25pt;visibility:visible">
            <v:imagedata r:id="rId80" o:title=""/>
          </v:shape>
        </w:pict>
      </w:r>
      <w:r w:rsidRPr="0012602C">
        <w:rPr>
          <w:sz w:val="24"/>
          <w:szCs w:val="24"/>
        </w:rPr>
        <w:t xml:space="preserve"> Sinem pencere kenarında baştan üçüncü sırada oturuyor.</w:t>
      </w:r>
    </w:p>
    <w:p w:rsidR="008D0BDF" w:rsidRPr="0012602C" w:rsidRDefault="008D0BDF" w:rsidP="0012602C">
      <w:pPr>
        <w:pStyle w:val="NoSpacing"/>
        <w:rPr>
          <w:sz w:val="24"/>
          <w:szCs w:val="24"/>
        </w:rPr>
      </w:pPr>
      <w:r w:rsidRPr="00185008">
        <w:rPr>
          <w:noProof/>
          <w:sz w:val="24"/>
          <w:szCs w:val="24"/>
          <w:lang w:eastAsia="tr-TR"/>
        </w:rPr>
        <w:pict>
          <v:shape id="Resim 42" o:spid="_x0000_i1096" type="#_x0000_t75" style="width:27.75pt;height:35.25pt;visibility:visible">
            <v:imagedata r:id="rId81" o:title=""/>
          </v:shape>
        </w:pict>
      </w:r>
      <w:r w:rsidRPr="0012602C">
        <w:rPr>
          <w:sz w:val="24"/>
          <w:szCs w:val="24"/>
        </w:rPr>
        <w:t>Sinem, kapı tarafında baştan dördüncü sırada oturuyor.</w:t>
      </w:r>
    </w:p>
    <w:p w:rsidR="008D0BDF" w:rsidRPr="0012602C" w:rsidRDefault="008D0BDF" w:rsidP="0012602C">
      <w:pPr>
        <w:pStyle w:val="NoSpacing"/>
        <w:rPr>
          <w:sz w:val="24"/>
          <w:szCs w:val="24"/>
        </w:rPr>
      </w:pPr>
      <w:r w:rsidRPr="00185008">
        <w:rPr>
          <w:noProof/>
          <w:sz w:val="24"/>
          <w:szCs w:val="24"/>
          <w:lang w:eastAsia="tr-TR"/>
        </w:rPr>
        <w:pict>
          <v:shape id="Resim 41" o:spid="_x0000_i1097" type="#_x0000_t75" style="width:27pt;height:30.75pt;visibility:visible">
            <v:imagedata r:id="rId82" o:title=""/>
          </v:shape>
        </w:pict>
      </w:r>
      <w:r w:rsidRPr="0012602C">
        <w:rPr>
          <w:sz w:val="24"/>
          <w:szCs w:val="24"/>
        </w:rPr>
        <w:t>Sinem, orta sırada baştan birinci sırada oturuyor.</w:t>
      </w:r>
    </w:p>
    <w:p w:rsidR="008D0BDF" w:rsidRDefault="008D0BDF" w:rsidP="0012602C">
      <w:pPr>
        <w:pStyle w:val="NoSpacing"/>
        <w:rPr>
          <w:b/>
          <w:sz w:val="24"/>
          <w:szCs w:val="24"/>
        </w:rPr>
      </w:pPr>
      <w:r w:rsidRPr="0012602C">
        <w:rPr>
          <w:b/>
          <w:sz w:val="24"/>
          <w:szCs w:val="24"/>
        </w:rPr>
        <w:t>A)</w:t>
      </w:r>
      <w:r w:rsidRPr="00185008">
        <w:rPr>
          <w:noProof/>
          <w:sz w:val="24"/>
          <w:szCs w:val="24"/>
          <w:lang w:eastAsia="tr-TR"/>
        </w:rPr>
        <w:pict>
          <v:shape id="Resim 40" o:spid="_x0000_i1098" type="#_x0000_t75" style="width:31.5pt;height:30.75pt;visibility:visible">
            <v:imagedata r:id="rId82" o:title=""/>
          </v:shape>
        </w:pict>
      </w:r>
      <w:r w:rsidRPr="0012602C">
        <w:rPr>
          <w:sz w:val="24"/>
          <w:szCs w:val="24"/>
        </w:rPr>
        <w:t xml:space="preserve">           </w:t>
      </w:r>
      <w:r w:rsidRPr="0012602C">
        <w:rPr>
          <w:b/>
          <w:sz w:val="24"/>
          <w:szCs w:val="24"/>
        </w:rPr>
        <w:t>B)</w:t>
      </w:r>
      <w:r w:rsidRPr="0012602C">
        <w:rPr>
          <w:sz w:val="24"/>
          <w:szCs w:val="24"/>
        </w:rPr>
        <w:t xml:space="preserve"> </w:t>
      </w:r>
      <w:r w:rsidRPr="00185008">
        <w:rPr>
          <w:noProof/>
          <w:sz w:val="24"/>
          <w:szCs w:val="24"/>
          <w:lang w:eastAsia="tr-TR"/>
        </w:rPr>
        <w:pict>
          <v:shape id="Resim 39" o:spid="_x0000_i1099" type="#_x0000_t75" style="width:27.75pt;height:30.75pt;visibility:visible">
            <v:imagedata r:id="rId81" o:title=""/>
          </v:shape>
        </w:pict>
      </w:r>
      <w:r w:rsidRPr="0012602C">
        <w:rPr>
          <w:sz w:val="24"/>
          <w:szCs w:val="24"/>
        </w:rPr>
        <w:t xml:space="preserve">         </w:t>
      </w:r>
      <w:r w:rsidRPr="0012602C">
        <w:rPr>
          <w:b/>
          <w:sz w:val="24"/>
          <w:szCs w:val="24"/>
        </w:rPr>
        <w:t>C)</w:t>
      </w:r>
      <w:r w:rsidRPr="00185008">
        <w:rPr>
          <w:noProof/>
          <w:sz w:val="24"/>
          <w:szCs w:val="24"/>
          <w:lang w:eastAsia="tr-TR"/>
        </w:rPr>
        <w:pict>
          <v:shape id="Resim 38" o:spid="_x0000_i1100" type="#_x0000_t75" style="width:27pt;height:30.75pt;visibility:visible">
            <v:imagedata r:id="rId80" o:title=""/>
          </v:shape>
        </w:pict>
      </w:r>
    </w:p>
    <w:p w:rsidR="008D0BDF" w:rsidRPr="0012602C" w:rsidRDefault="008D0BDF" w:rsidP="0012602C">
      <w:pPr>
        <w:pStyle w:val="NoSpacing"/>
        <w:rPr>
          <w:sz w:val="24"/>
          <w:szCs w:val="24"/>
        </w:rPr>
      </w:pPr>
    </w:p>
    <w:p w:rsidR="008D0BDF" w:rsidRPr="0012602C" w:rsidRDefault="008D0BDF" w:rsidP="0012602C">
      <w:pPr>
        <w:pStyle w:val="NoSpacing"/>
        <w:rPr>
          <w:sz w:val="24"/>
          <w:szCs w:val="24"/>
        </w:rPr>
      </w:pPr>
      <w:r w:rsidRPr="0012602C">
        <w:rPr>
          <w:b/>
          <w:sz w:val="24"/>
          <w:szCs w:val="24"/>
        </w:rPr>
        <w:t>15)</w:t>
      </w:r>
      <w:r w:rsidRPr="0012602C">
        <w:rPr>
          <w:sz w:val="24"/>
          <w:szCs w:val="24"/>
        </w:rPr>
        <w:t xml:space="preserve"> Ayberk okul yaşantısındaki demokratik uygulamalara örnekler bulmak istiyor. </w:t>
      </w:r>
      <w:r w:rsidRPr="0012602C">
        <w:rPr>
          <w:b/>
          <w:sz w:val="24"/>
          <w:szCs w:val="24"/>
        </w:rPr>
        <w:t xml:space="preserve">Buna göre hangi seçenekte verilen örnek </w:t>
      </w:r>
      <w:r w:rsidRPr="0012602C">
        <w:rPr>
          <w:b/>
          <w:sz w:val="24"/>
          <w:szCs w:val="24"/>
          <w:u w:val="single"/>
        </w:rPr>
        <w:t>uygun olabilir?</w:t>
      </w:r>
    </w:p>
    <w:p w:rsidR="008D0BDF" w:rsidRPr="0012602C" w:rsidRDefault="008D0BDF" w:rsidP="0012602C">
      <w:pPr>
        <w:pStyle w:val="NoSpacing"/>
        <w:rPr>
          <w:sz w:val="24"/>
          <w:szCs w:val="24"/>
        </w:rPr>
      </w:pPr>
      <w:r w:rsidRPr="0012602C">
        <w:rPr>
          <w:b/>
          <w:sz w:val="24"/>
          <w:szCs w:val="24"/>
        </w:rPr>
        <w:t>A)</w:t>
      </w:r>
      <w:r w:rsidRPr="0012602C">
        <w:rPr>
          <w:sz w:val="24"/>
          <w:szCs w:val="24"/>
        </w:rPr>
        <w:t xml:space="preserve"> Sınıf başkanını seçerken her birey istediğine oy verebilir.</w:t>
      </w:r>
    </w:p>
    <w:p w:rsidR="008D0BDF" w:rsidRPr="0012602C" w:rsidRDefault="008D0BDF" w:rsidP="0012602C">
      <w:pPr>
        <w:pStyle w:val="NoSpacing"/>
        <w:rPr>
          <w:sz w:val="24"/>
          <w:szCs w:val="24"/>
        </w:rPr>
      </w:pPr>
      <w:r w:rsidRPr="0012602C">
        <w:rPr>
          <w:b/>
          <w:sz w:val="24"/>
          <w:szCs w:val="24"/>
        </w:rPr>
        <w:t>B)</w:t>
      </w:r>
      <w:r w:rsidRPr="0012602C">
        <w:rPr>
          <w:sz w:val="24"/>
          <w:szCs w:val="24"/>
        </w:rPr>
        <w:t xml:space="preserve"> Sınıfımızdaki lideri öğretmen seçer.</w:t>
      </w:r>
    </w:p>
    <w:p w:rsidR="008D0BDF" w:rsidRDefault="008D0BDF" w:rsidP="0012602C">
      <w:pPr>
        <w:pStyle w:val="NoSpacing"/>
        <w:rPr>
          <w:sz w:val="24"/>
          <w:szCs w:val="24"/>
        </w:rPr>
      </w:pPr>
      <w:r w:rsidRPr="0012602C">
        <w:rPr>
          <w:b/>
          <w:sz w:val="24"/>
          <w:szCs w:val="24"/>
        </w:rPr>
        <w:t>C)</w:t>
      </w:r>
      <w:r w:rsidRPr="0012602C">
        <w:rPr>
          <w:sz w:val="24"/>
          <w:szCs w:val="24"/>
        </w:rPr>
        <w:t xml:space="preserve"> Teneffüste oynayacağımız oyunları Fatma belirler.</w:t>
      </w:r>
    </w:p>
    <w:p w:rsidR="008D0BDF" w:rsidRPr="0012602C" w:rsidRDefault="008D0BDF" w:rsidP="0012602C">
      <w:pPr>
        <w:pStyle w:val="NoSpacing"/>
        <w:rPr>
          <w:sz w:val="24"/>
          <w:szCs w:val="24"/>
        </w:rPr>
      </w:pPr>
    </w:p>
    <w:p w:rsidR="008D0BDF" w:rsidRPr="003C72AF" w:rsidRDefault="008D0BDF" w:rsidP="00623838">
      <w:pPr>
        <w:pStyle w:val="NoSpacing"/>
      </w:pPr>
      <w:r>
        <w:rPr>
          <w:noProof/>
          <w:lang w:eastAsia="tr-TR"/>
        </w:rPr>
      </w:r>
      <w:r w:rsidRPr="00CA3CA4">
        <w:rPr>
          <w:szCs w:val="26"/>
        </w:rPr>
        <w:pict>
          <v:rect id="_x0000_s1100" style="width:256.35pt;height:91.25pt;mso-wrap-distance-left:18pt;mso-wrap-distance-top:7.2pt;mso-wrap-distance-right:7.2pt;mso-wrap-distance-bottom:7.2pt;mso-position-horizontal-relative:char;mso-position-vertical-relative:line;v-text-anchor:middle" o:allowincell="f" stroked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100" inset="16.56pt,7.2pt,16.56pt,7.2pt">
              <w:txbxContent>
                <w:p w:rsidR="008D0BDF" w:rsidRPr="007C25A2" w:rsidRDefault="008D0BDF" w:rsidP="00670C1A">
                  <w:pPr>
                    <w:pStyle w:val="NoSpacing"/>
                    <w:shd w:val="clear" w:color="auto" w:fill="C6D9F1"/>
                    <w:rPr>
                      <w:b/>
                      <w:sz w:val="24"/>
                      <w:szCs w:val="24"/>
                    </w:rPr>
                  </w:pPr>
                  <w:r w:rsidRPr="007C25A2">
                    <w:rPr>
                      <w:b/>
                      <w:sz w:val="24"/>
                      <w:szCs w:val="24"/>
                    </w:rPr>
                    <w:t>Deneme sınavını bitirdin. Şimdi yapamadığın sorulara geri dön yapmaya çalış ve cevaplarını forma doğru kodlayıp kodlamadığını kontrol et.</w:t>
                  </w:r>
                </w:p>
              </w:txbxContent>
            </v:textbox>
            <w10:wrap anchorx="margin" anchory="margin"/>
            <w10:anchorlock/>
          </v:rect>
        </w:pict>
      </w:r>
    </w:p>
    <w:sectPr w:rsidR="008D0BDF" w:rsidRPr="003C72AF" w:rsidSect="00386BF6">
      <w:footerReference w:type="default" r:id="rId83"/>
      <w:pgSz w:w="11906" w:h="16838"/>
      <w:pgMar w:top="720" w:right="720" w:bottom="720" w:left="720" w:header="283" w:footer="283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0BDF" w:rsidRDefault="008D0BDF" w:rsidP="00F62608">
      <w:pPr>
        <w:spacing w:after="0" w:line="240" w:lineRule="auto"/>
      </w:pPr>
      <w:r>
        <w:separator/>
      </w:r>
    </w:p>
  </w:endnote>
  <w:endnote w:type="continuationSeparator" w:id="0">
    <w:p w:rsidR="008D0BDF" w:rsidRDefault="008D0BDF" w:rsidP="00F626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entury">
    <w:panose1 w:val="02040603050705020303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1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2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3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4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5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6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7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8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C535C7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9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0BDF" w:rsidRDefault="008D0BDF" w:rsidP="00F62608">
      <w:pPr>
        <w:spacing w:after="0" w:line="240" w:lineRule="auto"/>
      </w:pPr>
      <w:r>
        <w:separator/>
      </w:r>
    </w:p>
  </w:footnote>
  <w:footnote w:type="continuationSeparator" w:id="0">
    <w:p w:rsidR="008D0BDF" w:rsidRDefault="008D0BDF" w:rsidP="00F626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7E0360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TÜRKÇE              </w:t>
    </w:r>
    <w:r>
      <w:rPr>
        <w:b/>
        <w:szCs w:val="26"/>
      </w:rPr>
      <w:tab/>
    </w:r>
    <w:r>
      <w:rPr>
        <w:b/>
        <w:szCs w:val="26"/>
      </w:rPr>
      <w:tab/>
      <w:t xml:space="preserve">3. Sınıflar 2. Deneme Sınavı              </w:t>
    </w:r>
    <w:r>
      <w:rPr>
        <w:b/>
        <w:szCs w:val="26"/>
      </w:rPr>
      <w:tab/>
      <w:t xml:space="preserve"> TÜRKÇE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7E0360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TÜRKÇE              </w:t>
    </w:r>
    <w:r>
      <w:rPr>
        <w:b/>
        <w:szCs w:val="26"/>
      </w:rPr>
      <w:tab/>
    </w:r>
    <w:r>
      <w:rPr>
        <w:b/>
        <w:szCs w:val="26"/>
      </w:rPr>
      <w:tab/>
      <w:t xml:space="preserve">Eğitimhane 3. Sınıflar 2. Deneme Sınavı              </w:t>
    </w:r>
    <w:r>
      <w:rPr>
        <w:b/>
        <w:szCs w:val="26"/>
      </w:rPr>
      <w:tab/>
      <w:t xml:space="preserve"> TÜRKÇE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7E0360" w:rsidRDefault="008D0BDF" w:rsidP="00386BF6">
    <w:pPr>
      <w:pStyle w:val="NoSpacing"/>
      <w:rPr>
        <w:b/>
        <w:szCs w:val="26"/>
      </w:rPr>
    </w:pPr>
    <w:r>
      <w:rPr>
        <w:b/>
        <w:szCs w:val="26"/>
      </w:rPr>
      <w:t xml:space="preserve">TÜRKÇE              </w:t>
    </w:r>
    <w:r>
      <w:rPr>
        <w:b/>
        <w:szCs w:val="26"/>
      </w:rPr>
      <w:tab/>
    </w:r>
    <w:r>
      <w:rPr>
        <w:b/>
        <w:szCs w:val="26"/>
      </w:rPr>
      <w:tab/>
      <w:t xml:space="preserve">Eğitimhane 3. Sınıflar 2. Deneme Sınavı              </w:t>
    </w:r>
    <w:r>
      <w:rPr>
        <w:b/>
        <w:szCs w:val="26"/>
      </w:rPr>
      <w:tab/>
      <w:t xml:space="preserve"> TÜRKÇE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D0174F" w:rsidRDefault="008D0BDF" w:rsidP="00D0174F">
    <w:pPr>
      <w:pStyle w:val="NoSpacing"/>
      <w:rPr>
        <w:b/>
        <w:szCs w:val="26"/>
      </w:rPr>
    </w:pPr>
    <w:r>
      <w:rPr>
        <w:b/>
        <w:szCs w:val="26"/>
      </w:rPr>
      <w:t xml:space="preserve">MATEMATİK              </w:t>
    </w:r>
    <w:r>
      <w:rPr>
        <w:b/>
        <w:szCs w:val="26"/>
      </w:rPr>
      <w:tab/>
      <w:t xml:space="preserve"> Eğitimhane 3. Sınıflar 2. Deneme Sınavı                 MATEMATİK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DF" w:rsidRPr="00F32557" w:rsidRDefault="008D0BDF" w:rsidP="00F32557">
    <w:pPr>
      <w:pStyle w:val="NoSpacing"/>
      <w:rPr>
        <w:b/>
        <w:szCs w:val="26"/>
      </w:rPr>
    </w:pPr>
    <w:r>
      <w:rPr>
        <w:b/>
        <w:szCs w:val="26"/>
      </w:rPr>
      <w:t>HAYAT BİLGİSİ              Eğitimhane 3. Sınıflar 2. Deneme Sınavı               HAYAT BİLGİSİ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A2894"/>
    <w:multiLevelType w:val="hybridMultilevel"/>
    <w:tmpl w:val="21621ED2"/>
    <w:lvl w:ilvl="0" w:tplc="DFF0B688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cs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06B464E"/>
    <w:multiLevelType w:val="hybridMultilevel"/>
    <w:tmpl w:val="FAD4397A"/>
    <w:lvl w:ilvl="0" w:tplc="55588DAA">
      <w:start w:val="1"/>
      <w:numFmt w:val="upperLetter"/>
      <w:pStyle w:val="Stil3"/>
      <w:lvlText w:val="%1)"/>
      <w:lvlJc w:val="left"/>
      <w:pPr>
        <w:tabs>
          <w:tab w:val="num" w:pos="570"/>
        </w:tabs>
        <w:ind w:left="570" w:hanging="39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2">
    <w:nsid w:val="092C1492"/>
    <w:multiLevelType w:val="hybridMultilevel"/>
    <w:tmpl w:val="28943FE2"/>
    <w:lvl w:ilvl="0" w:tplc="B5CE528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EF91EA3"/>
    <w:multiLevelType w:val="hybridMultilevel"/>
    <w:tmpl w:val="F61C526E"/>
    <w:lvl w:ilvl="0" w:tplc="CA3622BA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0A65116"/>
    <w:multiLevelType w:val="hybridMultilevel"/>
    <w:tmpl w:val="590230A6"/>
    <w:lvl w:ilvl="0" w:tplc="A970B8DC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5">
    <w:nsid w:val="116C0CF1"/>
    <w:multiLevelType w:val="hybridMultilevel"/>
    <w:tmpl w:val="3F725B5E"/>
    <w:lvl w:ilvl="0" w:tplc="4D563A34">
      <w:start w:val="1"/>
      <w:numFmt w:val="upp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184076F4"/>
    <w:multiLevelType w:val="hybridMultilevel"/>
    <w:tmpl w:val="047C42B2"/>
    <w:lvl w:ilvl="0" w:tplc="F320A93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CBA36A7"/>
    <w:multiLevelType w:val="hybridMultilevel"/>
    <w:tmpl w:val="BE985A08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230B078D"/>
    <w:multiLevelType w:val="hybridMultilevel"/>
    <w:tmpl w:val="8E0A9F98"/>
    <w:lvl w:ilvl="0" w:tplc="FB72EA06">
      <w:start w:val="1"/>
      <w:numFmt w:val="upperLetter"/>
      <w:lvlText w:val="%1)"/>
      <w:lvlJc w:val="left"/>
      <w:pPr>
        <w:ind w:left="353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7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79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1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3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5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7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39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13" w:hanging="180"/>
      </w:pPr>
      <w:rPr>
        <w:rFonts w:cs="Times New Roman"/>
      </w:rPr>
    </w:lvl>
  </w:abstractNum>
  <w:abstractNum w:abstractNumId="9">
    <w:nsid w:val="311B257B"/>
    <w:multiLevelType w:val="hybridMultilevel"/>
    <w:tmpl w:val="AA20256A"/>
    <w:lvl w:ilvl="0" w:tplc="CC06AD24">
      <w:start w:val="1"/>
      <w:numFmt w:val="upperLetter"/>
      <w:lvlText w:val="%1)"/>
      <w:lvlJc w:val="left"/>
      <w:pPr>
        <w:ind w:left="360" w:hanging="360"/>
      </w:pPr>
      <w:rPr>
        <w:rFonts w:ascii="Calibri" w:eastAsia="Times New Roman" w:hAnsi="Calibri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3A7017B5"/>
    <w:multiLevelType w:val="hybridMultilevel"/>
    <w:tmpl w:val="C54EE49C"/>
    <w:lvl w:ilvl="0" w:tplc="CDCA33EA">
      <w:start w:val="1"/>
      <w:numFmt w:val="upperLetter"/>
      <w:lvlText w:val="%1)"/>
      <w:lvlJc w:val="left"/>
      <w:pPr>
        <w:ind w:left="360" w:hanging="360"/>
      </w:pPr>
      <w:rPr>
        <w:rFonts w:ascii="Calibri" w:eastAsia="Times New Roman" w:hAnsi="Calibri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>
    <w:nsid w:val="3BE051FA"/>
    <w:multiLevelType w:val="hybridMultilevel"/>
    <w:tmpl w:val="4C5A99AC"/>
    <w:lvl w:ilvl="0" w:tplc="1A18894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C141194"/>
    <w:multiLevelType w:val="hybridMultilevel"/>
    <w:tmpl w:val="17A46E9A"/>
    <w:lvl w:ilvl="0" w:tplc="9EF2353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DD83FF0"/>
    <w:multiLevelType w:val="hybridMultilevel"/>
    <w:tmpl w:val="D04A4064"/>
    <w:lvl w:ilvl="0" w:tplc="66C296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77F16C3"/>
    <w:multiLevelType w:val="hybridMultilevel"/>
    <w:tmpl w:val="B0CABC90"/>
    <w:lvl w:ilvl="0" w:tplc="62AA7D7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90C2006"/>
    <w:multiLevelType w:val="hybridMultilevel"/>
    <w:tmpl w:val="1248ADE4"/>
    <w:lvl w:ilvl="0" w:tplc="A5E831E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B39178F"/>
    <w:multiLevelType w:val="hybridMultilevel"/>
    <w:tmpl w:val="EDB4D062"/>
    <w:lvl w:ilvl="0" w:tplc="54D25A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C051D41"/>
    <w:multiLevelType w:val="hybridMultilevel"/>
    <w:tmpl w:val="81D67602"/>
    <w:lvl w:ilvl="0" w:tplc="EA70868E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8">
    <w:nsid w:val="4D1E4D42"/>
    <w:multiLevelType w:val="hybridMultilevel"/>
    <w:tmpl w:val="8AE263C0"/>
    <w:lvl w:ilvl="0" w:tplc="359AC912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9">
    <w:nsid w:val="5CEA48CE"/>
    <w:multiLevelType w:val="hybridMultilevel"/>
    <w:tmpl w:val="826CFE68"/>
    <w:lvl w:ilvl="0" w:tplc="E7BEF74A">
      <w:start w:val="1"/>
      <w:numFmt w:val="upperLetter"/>
      <w:lvlText w:val="%1)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3B31692"/>
    <w:multiLevelType w:val="hybridMultilevel"/>
    <w:tmpl w:val="C6A8AF54"/>
    <w:lvl w:ilvl="0" w:tplc="C712AD3C">
      <w:start w:val="1"/>
      <w:numFmt w:val="upperLetter"/>
      <w:lvlText w:val="%1)"/>
      <w:lvlJc w:val="left"/>
      <w:pPr>
        <w:ind w:left="360" w:hanging="360"/>
      </w:pPr>
      <w:rPr>
        <w:rFonts w:ascii="Century Gothic" w:eastAsia="Times New Roman" w:hAnsi="Century Gothic"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">
    <w:nsid w:val="6451445A"/>
    <w:multiLevelType w:val="hybridMultilevel"/>
    <w:tmpl w:val="D2CC60C4"/>
    <w:lvl w:ilvl="0" w:tplc="A5A08C14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">
    <w:nsid w:val="66657883"/>
    <w:multiLevelType w:val="hybridMultilevel"/>
    <w:tmpl w:val="38A22212"/>
    <w:lvl w:ilvl="0" w:tplc="83864006">
      <w:start w:val="1"/>
      <w:numFmt w:val="upperLetter"/>
      <w:lvlText w:val="%1)"/>
      <w:lvlJc w:val="left"/>
      <w:pPr>
        <w:ind w:left="660" w:hanging="360"/>
      </w:pPr>
      <w:rPr>
        <w:rFonts w:cs="Times New Roman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3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20" w:hanging="180"/>
      </w:pPr>
      <w:rPr>
        <w:rFonts w:cs="Times New Roman"/>
      </w:rPr>
    </w:lvl>
  </w:abstractNum>
  <w:abstractNum w:abstractNumId="23">
    <w:nsid w:val="77ED0360"/>
    <w:multiLevelType w:val="hybridMultilevel"/>
    <w:tmpl w:val="C7E646A4"/>
    <w:lvl w:ilvl="0" w:tplc="8E3892B4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12"/>
  </w:num>
  <w:num w:numId="2">
    <w:abstractNumId w:val="4"/>
  </w:num>
  <w:num w:numId="3">
    <w:abstractNumId w:val="11"/>
  </w:num>
  <w:num w:numId="4">
    <w:abstractNumId w:val="2"/>
  </w:num>
  <w:num w:numId="5">
    <w:abstractNumId w:val="14"/>
  </w:num>
  <w:num w:numId="6">
    <w:abstractNumId w:val="10"/>
  </w:num>
  <w:num w:numId="7">
    <w:abstractNumId w:val="17"/>
  </w:num>
  <w:num w:numId="8">
    <w:abstractNumId w:val="9"/>
  </w:num>
  <w:num w:numId="9">
    <w:abstractNumId w:val="6"/>
  </w:num>
  <w:num w:numId="10">
    <w:abstractNumId w:val="20"/>
  </w:num>
  <w:num w:numId="11">
    <w:abstractNumId w:val="23"/>
  </w:num>
  <w:num w:numId="12">
    <w:abstractNumId w:val="3"/>
  </w:num>
  <w:num w:numId="13">
    <w:abstractNumId w:val="21"/>
  </w:num>
  <w:num w:numId="14">
    <w:abstractNumId w:val="8"/>
  </w:num>
  <w:num w:numId="15">
    <w:abstractNumId w:val="15"/>
  </w:num>
  <w:num w:numId="16">
    <w:abstractNumId w:val="13"/>
  </w:num>
  <w:num w:numId="17">
    <w:abstractNumId w:val="19"/>
  </w:num>
  <w:num w:numId="18">
    <w:abstractNumId w:val="7"/>
  </w:num>
  <w:num w:numId="19">
    <w:abstractNumId w:val="0"/>
  </w:num>
  <w:num w:numId="20">
    <w:abstractNumId w:val="1"/>
  </w:num>
  <w:num w:numId="21">
    <w:abstractNumId w:val="18"/>
  </w:num>
  <w:num w:numId="22">
    <w:abstractNumId w:val="16"/>
  </w:num>
  <w:num w:numId="23">
    <w:abstractNumId w:val="5"/>
  </w:num>
  <w:num w:numId="24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62608"/>
    <w:rsid w:val="000056F4"/>
    <w:rsid w:val="00021FA3"/>
    <w:rsid w:val="000443BA"/>
    <w:rsid w:val="0005531A"/>
    <w:rsid w:val="00057F32"/>
    <w:rsid w:val="000665F2"/>
    <w:rsid w:val="000A1A69"/>
    <w:rsid w:val="0012602C"/>
    <w:rsid w:val="0013335D"/>
    <w:rsid w:val="00135C24"/>
    <w:rsid w:val="0016046D"/>
    <w:rsid w:val="001633B7"/>
    <w:rsid w:val="00185008"/>
    <w:rsid w:val="001A092F"/>
    <w:rsid w:val="001D24B1"/>
    <w:rsid w:val="001D4874"/>
    <w:rsid w:val="001F0E01"/>
    <w:rsid w:val="00205034"/>
    <w:rsid w:val="0027624C"/>
    <w:rsid w:val="00290A39"/>
    <w:rsid w:val="00291C8B"/>
    <w:rsid w:val="002A387D"/>
    <w:rsid w:val="002A7DD3"/>
    <w:rsid w:val="002C554B"/>
    <w:rsid w:val="002E40D4"/>
    <w:rsid w:val="002E4E10"/>
    <w:rsid w:val="002F511E"/>
    <w:rsid w:val="00307A34"/>
    <w:rsid w:val="00374FE9"/>
    <w:rsid w:val="00375366"/>
    <w:rsid w:val="00386BF6"/>
    <w:rsid w:val="003A2FD0"/>
    <w:rsid w:val="003C72AF"/>
    <w:rsid w:val="003E357B"/>
    <w:rsid w:val="003F1AF3"/>
    <w:rsid w:val="004327BF"/>
    <w:rsid w:val="00471C91"/>
    <w:rsid w:val="00486225"/>
    <w:rsid w:val="00491EBD"/>
    <w:rsid w:val="004A31AE"/>
    <w:rsid w:val="00510F24"/>
    <w:rsid w:val="005212B6"/>
    <w:rsid w:val="00532831"/>
    <w:rsid w:val="00540454"/>
    <w:rsid w:val="0055087F"/>
    <w:rsid w:val="00557065"/>
    <w:rsid w:val="005B217A"/>
    <w:rsid w:val="005D2C90"/>
    <w:rsid w:val="005D43D9"/>
    <w:rsid w:val="00602583"/>
    <w:rsid w:val="006130D8"/>
    <w:rsid w:val="00623838"/>
    <w:rsid w:val="00646D92"/>
    <w:rsid w:val="006548D9"/>
    <w:rsid w:val="00670C1A"/>
    <w:rsid w:val="006C4E6D"/>
    <w:rsid w:val="006D5402"/>
    <w:rsid w:val="006F4333"/>
    <w:rsid w:val="00717693"/>
    <w:rsid w:val="0073347A"/>
    <w:rsid w:val="00734B2E"/>
    <w:rsid w:val="007353CB"/>
    <w:rsid w:val="007561E2"/>
    <w:rsid w:val="00773662"/>
    <w:rsid w:val="007C25A2"/>
    <w:rsid w:val="007D4408"/>
    <w:rsid w:val="007E0360"/>
    <w:rsid w:val="007F40CD"/>
    <w:rsid w:val="007F6999"/>
    <w:rsid w:val="00800D8B"/>
    <w:rsid w:val="00806EDA"/>
    <w:rsid w:val="00821976"/>
    <w:rsid w:val="008632F1"/>
    <w:rsid w:val="00885FB4"/>
    <w:rsid w:val="00887D0D"/>
    <w:rsid w:val="008938E8"/>
    <w:rsid w:val="008B6A34"/>
    <w:rsid w:val="008D0BDF"/>
    <w:rsid w:val="00915C24"/>
    <w:rsid w:val="00917529"/>
    <w:rsid w:val="00926234"/>
    <w:rsid w:val="00926EC4"/>
    <w:rsid w:val="009341BA"/>
    <w:rsid w:val="00966217"/>
    <w:rsid w:val="00973556"/>
    <w:rsid w:val="009D0E2C"/>
    <w:rsid w:val="009D2209"/>
    <w:rsid w:val="009D2B13"/>
    <w:rsid w:val="009D3D18"/>
    <w:rsid w:val="00A004FF"/>
    <w:rsid w:val="00A30A20"/>
    <w:rsid w:val="00A44D63"/>
    <w:rsid w:val="00A553C3"/>
    <w:rsid w:val="00A61BC4"/>
    <w:rsid w:val="00A64BAC"/>
    <w:rsid w:val="00A90D2C"/>
    <w:rsid w:val="00AA031F"/>
    <w:rsid w:val="00AB05C1"/>
    <w:rsid w:val="00B03178"/>
    <w:rsid w:val="00B07D3A"/>
    <w:rsid w:val="00B3683E"/>
    <w:rsid w:val="00B50C7F"/>
    <w:rsid w:val="00B634D6"/>
    <w:rsid w:val="00B83C3E"/>
    <w:rsid w:val="00B8599E"/>
    <w:rsid w:val="00BB15BB"/>
    <w:rsid w:val="00BB79F9"/>
    <w:rsid w:val="00BE14F5"/>
    <w:rsid w:val="00BF09A8"/>
    <w:rsid w:val="00C13CF0"/>
    <w:rsid w:val="00C36C26"/>
    <w:rsid w:val="00C44157"/>
    <w:rsid w:val="00C52F5E"/>
    <w:rsid w:val="00C535C7"/>
    <w:rsid w:val="00C64F1A"/>
    <w:rsid w:val="00CA3CA4"/>
    <w:rsid w:val="00CA4F81"/>
    <w:rsid w:val="00D0174F"/>
    <w:rsid w:val="00D07D09"/>
    <w:rsid w:val="00D42850"/>
    <w:rsid w:val="00D74AEC"/>
    <w:rsid w:val="00DA2E28"/>
    <w:rsid w:val="00DD50AA"/>
    <w:rsid w:val="00DF4496"/>
    <w:rsid w:val="00DF4F6B"/>
    <w:rsid w:val="00DF7C6F"/>
    <w:rsid w:val="00E07C6B"/>
    <w:rsid w:val="00E10C30"/>
    <w:rsid w:val="00E27CA4"/>
    <w:rsid w:val="00E313C5"/>
    <w:rsid w:val="00E3763E"/>
    <w:rsid w:val="00E55376"/>
    <w:rsid w:val="00E6100F"/>
    <w:rsid w:val="00E7039A"/>
    <w:rsid w:val="00E86BAD"/>
    <w:rsid w:val="00EA5483"/>
    <w:rsid w:val="00ED169E"/>
    <w:rsid w:val="00F32557"/>
    <w:rsid w:val="00F33F93"/>
    <w:rsid w:val="00F4552E"/>
    <w:rsid w:val="00F55A6D"/>
    <w:rsid w:val="00F62608"/>
    <w:rsid w:val="00F63EE2"/>
    <w:rsid w:val="00F84BC2"/>
    <w:rsid w:val="00F97EFE"/>
    <w:rsid w:val="00FB37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2608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99"/>
    <w:qFormat/>
    <w:rsid w:val="00F62608"/>
    <w:rPr>
      <w:rFonts w:ascii="Century Gothic" w:hAnsi="Century Gothic"/>
      <w:sz w:val="26"/>
      <w:lang w:eastAsia="en-US"/>
    </w:rPr>
  </w:style>
  <w:style w:type="character" w:customStyle="1" w:styleId="NoSpacingChar">
    <w:name w:val="No Spacing Char"/>
    <w:basedOn w:val="DefaultParagraphFont"/>
    <w:link w:val="NoSpacing"/>
    <w:uiPriority w:val="99"/>
    <w:locked/>
    <w:rsid w:val="00F62608"/>
    <w:rPr>
      <w:rFonts w:ascii="Century Gothic" w:eastAsia="Times New Roman" w:hAnsi="Century Gothic" w:cs="Times New Roman"/>
      <w:sz w:val="22"/>
      <w:szCs w:val="22"/>
      <w:lang w:val="tr-TR" w:eastAsia="en-US" w:bidi="ar-SA"/>
    </w:rPr>
  </w:style>
  <w:style w:type="paragraph" w:styleId="Header">
    <w:name w:val="header"/>
    <w:basedOn w:val="Normal"/>
    <w:link w:val="HeaderChar"/>
    <w:uiPriority w:val="99"/>
    <w:rsid w:val="00F626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62608"/>
    <w:rPr>
      <w:rFonts w:ascii="Calibri" w:eastAsia="Times New Roman" w:hAnsi="Calibri" w:cs="Times New Roman"/>
    </w:rPr>
  </w:style>
  <w:style w:type="paragraph" w:styleId="Footer">
    <w:name w:val="footer"/>
    <w:basedOn w:val="Normal"/>
    <w:link w:val="FooterChar"/>
    <w:uiPriority w:val="99"/>
    <w:semiHidden/>
    <w:rsid w:val="00F626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F62608"/>
    <w:rPr>
      <w:rFonts w:ascii="Calibri" w:eastAsia="Times New Roman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F626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62608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E6100F"/>
    <w:pPr>
      <w:ind w:left="720"/>
      <w:contextualSpacing/>
    </w:pPr>
  </w:style>
  <w:style w:type="paragraph" w:customStyle="1" w:styleId="Stil1">
    <w:name w:val="Stil1"/>
    <w:basedOn w:val="Normal"/>
    <w:link w:val="Stil1Char"/>
    <w:uiPriority w:val="99"/>
    <w:rsid w:val="005B217A"/>
    <w:pPr>
      <w:spacing w:after="0" w:line="240" w:lineRule="auto"/>
    </w:pPr>
    <w:rPr>
      <w:rFonts w:ascii="Century" w:eastAsia="Times New Roman" w:hAnsi="Century"/>
      <w:sz w:val="26"/>
      <w:szCs w:val="24"/>
      <w:lang w:eastAsia="tr-TR"/>
    </w:rPr>
  </w:style>
  <w:style w:type="character" w:customStyle="1" w:styleId="Stil1Char">
    <w:name w:val="Stil1 Char"/>
    <w:link w:val="Stil1"/>
    <w:uiPriority w:val="99"/>
    <w:locked/>
    <w:rsid w:val="005B217A"/>
    <w:rPr>
      <w:rFonts w:ascii="Century" w:hAnsi="Century"/>
      <w:sz w:val="24"/>
      <w:lang w:eastAsia="tr-TR"/>
    </w:rPr>
  </w:style>
  <w:style w:type="paragraph" w:customStyle="1" w:styleId="Stil2">
    <w:name w:val="Stil2"/>
    <w:basedOn w:val="Normal"/>
    <w:link w:val="Stil2Char"/>
    <w:uiPriority w:val="99"/>
    <w:rsid w:val="005B217A"/>
    <w:pPr>
      <w:spacing w:after="0" w:line="240" w:lineRule="auto"/>
      <w:ind w:left="180"/>
    </w:pPr>
    <w:rPr>
      <w:rFonts w:ascii="Century" w:eastAsia="Times New Roman" w:hAnsi="Century"/>
      <w:sz w:val="24"/>
      <w:szCs w:val="24"/>
      <w:lang w:eastAsia="tr-TR"/>
    </w:rPr>
  </w:style>
  <w:style w:type="paragraph" w:customStyle="1" w:styleId="Stil3">
    <w:name w:val="Stil3"/>
    <w:basedOn w:val="Stil2"/>
    <w:link w:val="Stil3Char"/>
    <w:uiPriority w:val="99"/>
    <w:rsid w:val="005B217A"/>
    <w:pPr>
      <w:numPr>
        <w:numId w:val="20"/>
      </w:numPr>
    </w:pPr>
    <w:rPr>
      <w:rFonts w:ascii="Comic Sans MS" w:hAnsi="Comic Sans MS"/>
    </w:rPr>
  </w:style>
  <w:style w:type="character" w:customStyle="1" w:styleId="Stil2Char">
    <w:name w:val="Stil2 Char"/>
    <w:link w:val="Stil2"/>
    <w:uiPriority w:val="99"/>
    <w:locked/>
    <w:rsid w:val="005B217A"/>
    <w:rPr>
      <w:rFonts w:ascii="Century" w:hAnsi="Century"/>
      <w:sz w:val="24"/>
      <w:lang w:eastAsia="tr-TR"/>
    </w:rPr>
  </w:style>
  <w:style w:type="character" w:customStyle="1" w:styleId="Stil3Char">
    <w:name w:val="Stil3 Char"/>
    <w:link w:val="Stil3"/>
    <w:uiPriority w:val="99"/>
    <w:locked/>
    <w:rsid w:val="005B217A"/>
    <w:rPr>
      <w:rFonts w:ascii="Comic Sans MS" w:hAnsi="Comic Sans MS"/>
      <w:sz w:val="24"/>
      <w:lang w:eastAsia="tr-TR"/>
    </w:rPr>
  </w:style>
  <w:style w:type="paragraph" w:styleId="NormalWeb">
    <w:name w:val="Normal (Web)"/>
    <w:basedOn w:val="Normal"/>
    <w:uiPriority w:val="99"/>
    <w:rsid w:val="0020503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footer" Target="footer3.xml"/><Relationship Id="rId39" Type="http://schemas.openxmlformats.org/officeDocument/2006/relationships/image" Target="media/image27.png"/><Relationship Id="rId21" Type="http://schemas.openxmlformats.org/officeDocument/2006/relationships/image" Target="media/image11.jpeg"/><Relationship Id="rId34" Type="http://schemas.openxmlformats.org/officeDocument/2006/relationships/image" Target="media/image22.jpeg"/><Relationship Id="rId42" Type="http://schemas.openxmlformats.org/officeDocument/2006/relationships/image" Target="media/image28.png"/><Relationship Id="rId47" Type="http://schemas.openxmlformats.org/officeDocument/2006/relationships/image" Target="media/image32.emf"/><Relationship Id="rId50" Type="http://schemas.openxmlformats.org/officeDocument/2006/relationships/image" Target="media/image35.jpeg"/><Relationship Id="rId55" Type="http://schemas.openxmlformats.org/officeDocument/2006/relationships/image" Target="media/image40.gif"/><Relationship Id="rId63" Type="http://schemas.openxmlformats.org/officeDocument/2006/relationships/image" Target="media/image47.png"/><Relationship Id="rId68" Type="http://schemas.openxmlformats.org/officeDocument/2006/relationships/footer" Target="footer7.xml"/><Relationship Id="rId76" Type="http://schemas.openxmlformats.org/officeDocument/2006/relationships/footer" Target="footer8.xml"/><Relationship Id="rId84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53.emf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9" Type="http://schemas.openxmlformats.org/officeDocument/2006/relationships/image" Target="media/image17.jpeg"/><Relationship Id="rId11" Type="http://schemas.openxmlformats.org/officeDocument/2006/relationships/footer" Target="footer1.xml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header" Target="header4.xml"/><Relationship Id="rId45" Type="http://schemas.openxmlformats.org/officeDocument/2006/relationships/image" Target="media/image31.png"/><Relationship Id="rId53" Type="http://schemas.openxmlformats.org/officeDocument/2006/relationships/image" Target="media/image38.emf"/><Relationship Id="rId58" Type="http://schemas.openxmlformats.org/officeDocument/2006/relationships/image" Target="media/image42.jpeg"/><Relationship Id="rId66" Type="http://schemas.openxmlformats.org/officeDocument/2006/relationships/image" Target="media/image50.png"/><Relationship Id="rId74" Type="http://schemas.openxmlformats.org/officeDocument/2006/relationships/image" Target="media/image56.png"/><Relationship Id="rId79" Type="http://schemas.openxmlformats.org/officeDocument/2006/relationships/image" Target="media/image60.png"/><Relationship Id="rId5" Type="http://schemas.openxmlformats.org/officeDocument/2006/relationships/footnotes" Target="footnotes.xml"/><Relationship Id="rId61" Type="http://schemas.openxmlformats.org/officeDocument/2006/relationships/image" Target="media/image45.jpeg"/><Relationship Id="rId82" Type="http://schemas.openxmlformats.org/officeDocument/2006/relationships/image" Target="media/image63.emf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png"/><Relationship Id="rId43" Type="http://schemas.openxmlformats.org/officeDocument/2006/relationships/image" Target="media/image29.jpeg"/><Relationship Id="rId48" Type="http://schemas.openxmlformats.org/officeDocument/2006/relationships/image" Target="media/image33.emf"/><Relationship Id="rId56" Type="http://schemas.openxmlformats.org/officeDocument/2006/relationships/footer" Target="footer6.xml"/><Relationship Id="rId64" Type="http://schemas.openxmlformats.org/officeDocument/2006/relationships/image" Target="media/image48.png"/><Relationship Id="rId69" Type="http://schemas.openxmlformats.org/officeDocument/2006/relationships/image" Target="media/image51.png"/><Relationship Id="rId77" Type="http://schemas.openxmlformats.org/officeDocument/2006/relationships/image" Target="media/image58.png"/><Relationship Id="rId8" Type="http://schemas.openxmlformats.org/officeDocument/2006/relationships/image" Target="media/image2.png"/><Relationship Id="rId51" Type="http://schemas.openxmlformats.org/officeDocument/2006/relationships/image" Target="media/image36.emf"/><Relationship Id="rId72" Type="http://schemas.openxmlformats.org/officeDocument/2006/relationships/image" Target="media/image54.emf"/><Relationship Id="rId80" Type="http://schemas.openxmlformats.org/officeDocument/2006/relationships/image" Target="media/image61.emf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header" Target="header3.xml"/><Relationship Id="rId33" Type="http://schemas.openxmlformats.org/officeDocument/2006/relationships/image" Target="media/image21.jpeg"/><Relationship Id="rId38" Type="http://schemas.openxmlformats.org/officeDocument/2006/relationships/image" Target="media/image26.png"/><Relationship Id="rId46" Type="http://schemas.openxmlformats.org/officeDocument/2006/relationships/footer" Target="footer5.xml"/><Relationship Id="rId59" Type="http://schemas.openxmlformats.org/officeDocument/2006/relationships/image" Target="media/image43.jpeg"/><Relationship Id="rId67" Type="http://schemas.openxmlformats.org/officeDocument/2006/relationships/header" Target="header5.xml"/><Relationship Id="rId20" Type="http://schemas.openxmlformats.org/officeDocument/2006/relationships/image" Target="media/image10.png"/><Relationship Id="rId41" Type="http://schemas.openxmlformats.org/officeDocument/2006/relationships/footer" Target="footer4.xml"/><Relationship Id="rId54" Type="http://schemas.openxmlformats.org/officeDocument/2006/relationships/image" Target="media/image39.png"/><Relationship Id="rId62" Type="http://schemas.openxmlformats.org/officeDocument/2006/relationships/image" Target="media/image46.png"/><Relationship Id="rId70" Type="http://schemas.openxmlformats.org/officeDocument/2006/relationships/image" Target="media/image52.emf"/><Relationship Id="rId75" Type="http://schemas.openxmlformats.org/officeDocument/2006/relationships/image" Target="media/image57.jpeg"/><Relationship Id="rId83" Type="http://schemas.openxmlformats.org/officeDocument/2006/relationships/footer" Target="footer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eader" Target="header2.xml"/><Relationship Id="rId23" Type="http://schemas.openxmlformats.org/officeDocument/2006/relationships/image" Target="media/image13.jpeg"/><Relationship Id="rId28" Type="http://schemas.openxmlformats.org/officeDocument/2006/relationships/image" Target="media/image16.png"/><Relationship Id="rId36" Type="http://schemas.openxmlformats.org/officeDocument/2006/relationships/image" Target="media/image24.jpeg"/><Relationship Id="rId49" Type="http://schemas.openxmlformats.org/officeDocument/2006/relationships/image" Target="media/image34.emf"/><Relationship Id="rId57" Type="http://schemas.openxmlformats.org/officeDocument/2006/relationships/image" Target="media/image41.jpeg"/><Relationship Id="rId10" Type="http://schemas.openxmlformats.org/officeDocument/2006/relationships/header" Target="header1.xml"/><Relationship Id="rId31" Type="http://schemas.openxmlformats.org/officeDocument/2006/relationships/image" Target="media/image19.png"/><Relationship Id="rId44" Type="http://schemas.openxmlformats.org/officeDocument/2006/relationships/image" Target="media/image30.png"/><Relationship Id="rId52" Type="http://schemas.openxmlformats.org/officeDocument/2006/relationships/image" Target="media/image37.emf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image" Target="media/image55.emf"/><Relationship Id="rId78" Type="http://schemas.openxmlformats.org/officeDocument/2006/relationships/image" Target="media/image59.jpeg"/><Relationship Id="rId81" Type="http://schemas.openxmlformats.org/officeDocument/2006/relationships/image" Target="media/image6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17</TotalTime>
  <Pages>10</Pages>
  <Words>1535</Words>
  <Characters>8753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edanur</cp:lastModifiedBy>
  <cp:revision>10</cp:revision>
  <dcterms:created xsi:type="dcterms:W3CDTF">2012-12-01T17:02:00Z</dcterms:created>
  <dcterms:modified xsi:type="dcterms:W3CDTF">2013-01-01T14:25:00Z</dcterms:modified>
</cp:coreProperties>
</file>