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AHMET HAŞİM İLKOKULU 3-A SAAT PROBLEMLERİ YAZILISI(İşlemler yapılacak!)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  <w:r w:rsidRPr="0051715F">
        <w:rPr>
          <w:rFonts w:ascii="Comic Sans MS" w:hAnsi="Comic Sans MS"/>
          <w:sz w:val="24"/>
          <w:szCs w:val="24"/>
        </w:rPr>
        <w:t xml:space="preserve">İzlediğimiz film </w:t>
      </w:r>
      <w:r>
        <w:rPr>
          <w:rFonts w:ascii="Comic Sans MS" w:hAnsi="Comic Sans MS"/>
          <w:sz w:val="24"/>
          <w:szCs w:val="24"/>
        </w:rPr>
        <w:t>85 dakika sürdü.Film saat 19:25’te başladığına göre,saat kaçta bitti?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2-Kardeşim öğlen saat 12:45’te uyudu.Öğleden sonra 15:10’da uyandı.Kardeşim kaç saat,kaç dakika uyumuştur?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3.Annem yaptığı kurabiyeleri saat 17:40’ta fırına koydu.Kurabiyeler saat 18:25’te pişti.Buna göre kurabiyeler kaç dakikada pişmiştir?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4.Bindiğimiz tren saat 13:10’da hareket etti.Yolculuğumuz 3 saat 55 dakika sürdü.Buna göre tren yolculuğumuz saat kaçta bitmiştir?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3.75pt;margin-top:16.9pt;width:98.25pt;height:1.5pt;flip:y;z-index:251658240" o:connectortype="straight"/>
        </w:pict>
      </w:r>
      <w:r>
        <w:rPr>
          <w:rFonts w:ascii="Comic Sans MS" w:hAnsi="Comic Sans MS"/>
          <w:sz w:val="24"/>
          <w:szCs w:val="24"/>
        </w:rPr>
        <w:t>5.Ablam her sabah 45 dakika spor yapmaktadır.Ablam 1 haftada kaç saat,kaç dakika spor yapıyor?</w:t>
      </w:r>
    </w:p>
    <w:p w:rsidR="00502636" w:rsidRDefault="00502636" w:rsidP="00342641">
      <w:r>
        <w:rPr>
          <w:rFonts w:ascii="Comic Sans MS" w:hAnsi="Comic Sans MS"/>
          <w:sz w:val="24"/>
          <w:szCs w:val="24"/>
        </w:rPr>
        <w:t>Çözüm:</w:t>
      </w:r>
      <w:r w:rsidRPr="00342641">
        <w:t xml:space="preserve"> </w:t>
      </w:r>
      <w:hyperlink r:id="rId6" w:history="1">
        <w:r w:rsidRPr="005420B9">
          <w:rPr>
            <w:rStyle w:val="Hyperlink"/>
          </w:rPr>
          <w:t>www.sorubak.com</w:t>
        </w:r>
      </w:hyperlink>
      <w:r>
        <w:t xml:space="preserve"> </w:t>
      </w:r>
    </w:p>
    <w:p w:rsidR="00502636" w:rsidRDefault="00502636" w:rsidP="00D910CE">
      <w:pPr>
        <w:rPr>
          <w:rFonts w:ascii="Comic Sans MS" w:hAnsi="Comic Sans MS"/>
          <w:sz w:val="24"/>
          <w:szCs w:val="24"/>
        </w:rPr>
      </w:pPr>
    </w:p>
    <w:p w:rsidR="00502636" w:rsidRPr="00B5072B" w:rsidRDefault="00502636" w:rsidP="00D910CE">
      <w:pPr>
        <w:rPr>
          <w:rFonts w:ascii="Comic Sans MS" w:hAnsi="Comic Sans MS"/>
          <w:sz w:val="24"/>
          <w:szCs w:val="24"/>
        </w:rPr>
      </w:pPr>
    </w:p>
    <w:p w:rsidR="00502636" w:rsidRPr="0051715F" w:rsidRDefault="00502636" w:rsidP="00D910CE">
      <w:pPr>
        <w:rPr>
          <w:rFonts w:ascii="Comic Sans MS" w:hAnsi="Comic Sans MS"/>
          <w:sz w:val="24"/>
          <w:szCs w:val="24"/>
        </w:rPr>
      </w:pPr>
      <w:r w:rsidRPr="00293A97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436.5pt;height:150pt;visibility:visible">
            <v:imagedata r:id="rId7" o:title=""/>
          </v:shape>
        </w:pict>
      </w:r>
    </w:p>
    <w:p w:rsidR="00502636" w:rsidRDefault="00502636"/>
    <w:sectPr w:rsidR="00502636" w:rsidSect="00D910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636" w:rsidRDefault="00502636" w:rsidP="00D910CE">
      <w:pPr>
        <w:spacing w:after="0" w:line="240" w:lineRule="auto"/>
      </w:pPr>
      <w:r>
        <w:separator/>
      </w:r>
    </w:p>
  </w:endnote>
  <w:endnote w:type="continuationSeparator" w:id="0">
    <w:p w:rsidR="00502636" w:rsidRDefault="00502636" w:rsidP="00D91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636" w:rsidRDefault="00502636" w:rsidP="00D910CE">
      <w:pPr>
        <w:spacing w:after="0" w:line="240" w:lineRule="auto"/>
      </w:pPr>
      <w:r>
        <w:separator/>
      </w:r>
    </w:p>
  </w:footnote>
  <w:footnote w:type="continuationSeparator" w:id="0">
    <w:p w:rsidR="00502636" w:rsidRDefault="00502636" w:rsidP="00D91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0CE"/>
    <w:rsid w:val="00293A97"/>
    <w:rsid w:val="00342641"/>
    <w:rsid w:val="00433237"/>
    <w:rsid w:val="00502636"/>
    <w:rsid w:val="0051715F"/>
    <w:rsid w:val="005420B9"/>
    <w:rsid w:val="0085041E"/>
    <w:rsid w:val="00954879"/>
    <w:rsid w:val="00B5072B"/>
    <w:rsid w:val="00BD1787"/>
    <w:rsid w:val="00D9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0C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0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91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910C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91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910CE"/>
    <w:rPr>
      <w:rFonts w:cs="Times New Roman"/>
    </w:rPr>
  </w:style>
  <w:style w:type="character" w:styleId="Hyperlink">
    <w:name w:val="Hyperlink"/>
    <w:basedOn w:val="DefaultParagraphFont"/>
    <w:uiPriority w:val="99"/>
    <w:rsid w:val="003426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109</Words>
  <Characters>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acer</dc:creator>
  <cp:keywords>www.sorubak.com</cp:keywords>
  <dc:description>www.sorubak.com</dc:description>
  <cp:lastModifiedBy>edanur</cp:lastModifiedBy>
  <cp:revision>2</cp:revision>
  <dcterms:created xsi:type="dcterms:W3CDTF">2012-12-18T08:10:00Z</dcterms:created>
  <dcterms:modified xsi:type="dcterms:W3CDTF">2012-12-25T21:09:00Z</dcterms:modified>
  <cp:category>www.sorubak.com</cp:category>
</cp:coreProperties>
</file>