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77" w:rsidRDefault="00CF5B77">
      <w:r w:rsidRPr="003676B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51.25pt;height:505.5pt;visibility:visible">
            <v:imagedata r:id="rId4" o:title=""/>
          </v:shape>
        </w:pict>
      </w:r>
    </w:p>
    <w:p w:rsidR="00CF5B77" w:rsidRDefault="00CF5B77">
      <w:r w:rsidRPr="003676BC">
        <w:rPr>
          <w:noProof/>
          <w:lang w:eastAsia="tr-TR"/>
        </w:rPr>
        <w:pict>
          <v:shape id="Resim 2" o:spid="_x0000_i1026" type="#_x0000_t75" style="width:542.25pt;height:270pt;visibility:visible">
            <v:imagedata r:id="rId5" o:title=""/>
          </v:shape>
        </w:pict>
      </w:r>
    </w:p>
    <w:p w:rsidR="00CF5B77" w:rsidRDefault="00CF5B77">
      <w:r w:rsidRPr="003676BC">
        <w:rPr>
          <w:noProof/>
          <w:lang w:eastAsia="tr-TR"/>
        </w:rPr>
        <w:pict>
          <v:shape id="Resim 3" o:spid="_x0000_i1027" type="#_x0000_t75" style="width:546pt;height:509.25pt;visibility:visible">
            <v:imagedata r:id="rId6" o:title=""/>
          </v:shape>
        </w:pict>
      </w:r>
    </w:p>
    <w:p w:rsidR="00CF5B77" w:rsidRDefault="00CF5B77">
      <w:hyperlink r:id="rId7" w:history="1">
        <w:r w:rsidRPr="00DE792E">
          <w:rPr>
            <w:rStyle w:val="Hyperlink"/>
            <w:sz w:val="24"/>
            <w:szCs w:val="24"/>
          </w:rPr>
          <w:t>www.sorubak.com</w:t>
        </w:r>
      </w:hyperlink>
    </w:p>
    <w:sectPr w:rsidR="00CF5B77" w:rsidSect="00FA6CFA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51B"/>
    <w:rsid w:val="000A355C"/>
    <w:rsid w:val="000C28AF"/>
    <w:rsid w:val="003676BC"/>
    <w:rsid w:val="00416CC3"/>
    <w:rsid w:val="004F1769"/>
    <w:rsid w:val="005E351B"/>
    <w:rsid w:val="006A5FA3"/>
    <w:rsid w:val="006B53B1"/>
    <w:rsid w:val="007D5793"/>
    <w:rsid w:val="00892176"/>
    <w:rsid w:val="008D603B"/>
    <w:rsid w:val="0099416A"/>
    <w:rsid w:val="009E2038"/>
    <w:rsid w:val="00A16752"/>
    <w:rsid w:val="00A22C27"/>
    <w:rsid w:val="00CF5B77"/>
    <w:rsid w:val="00DE792E"/>
    <w:rsid w:val="00EF2164"/>
    <w:rsid w:val="00FA6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CC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E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351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F21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9</Words>
  <Characters>53</Characters>
  <Application>Microsoft Office Outlook</Application>
  <DocSecurity>0</DocSecurity>
  <Lines>0</Lines>
  <Paragraphs>0</Paragraphs>
  <ScaleCrop>false</ScaleCrop>
  <Manager>www.sorubak.com</Manager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</dc:creator>
  <cp:keywords>www.sorubak.com</cp:keywords>
  <dc:description>www.sorubak.com</dc:description>
  <cp:lastModifiedBy>edanur</cp:lastModifiedBy>
  <cp:revision>5</cp:revision>
  <dcterms:created xsi:type="dcterms:W3CDTF">2012-10-21T09:16:00Z</dcterms:created>
  <dcterms:modified xsi:type="dcterms:W3CDTF">2012-12-07T21:39:00Z</dcterms:modified>
  <cp:category>www.sorubak.com</cp:category>
</cp:coreProperties>
</file>