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640" w:rsidRPr="001241A8" w:rsidRDefault="00AF1640" w:rsidP="00183DCE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183DCE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Aşağıdaki cümlelerden hangisi diğerlerinden farklıdır?</w:t>
      </w:r>
    </w:p>
    <w:p w:rsidR="00AF1640" w:rsidRPr="001241A8" w:rsidRDefault="00AF1640" w:rsidP="00386F74">
      <w:pPr>
        <w:tabs>
          <w:tab w:val="left" w:pos="14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Dün gece bir rüya gördüm.</w:t>
      </w:r>
    </w:p>
    <w:p w:rsidR="00AF1640" w:rsidRPr="001241A8" w:rsidRDefault="00AF1640" w:rsidP="00386F74">
      <w:pPr>
        <w:tabs>
          <w:tab w:val="left" w:pos="14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Dün gece bir film gördüm.</w:t>
      </w:r>
    </w:p>
    <w:p w:rsidR="00AF1640" w:rsidRPr="001241A8" w:rsidRDefault="00AF1640" w:rsidP="00386F74">
      <w:pPr>
        <w:tabs>
          <w:tab w:val="left" w:pos="14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Dün gece bir düş gördüm.</w:t>
      </w:r>
    </w:p>
    <w:p w:rsidR="00AF1640" w:rsidRDefault="00AF1640" w:rsidP="00D479BE">
      <w:pPr>
        <w:rPr>
          <w:rFonts w:ascii="Comic Sans MS" w:hAnsi="Comic Sans MS" w:cs="Comic Sans MS"/>
        </w:rPr>
      </w:pPr>
      <w:hyperlink r:id="rId7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AF1640" w:rsidRPr="001241A8" w:rsidRDefault="00AF1640" w:rsidP="00183DCE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386F74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2.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“hayal kurmak ” söz grubunda en çok hangi ses (harf) kullanılmıştır?</w:t>
      </w:r>
    </w:p>
    <w:p w:rsidR="00AF1640" w:rsidRPr="001241A8" w:rsidRDefault="00AF1640" w:rsidP="00386F7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h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a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k</w:t>
      </w:r>
    </w:p>
    <w:p w:rsidR="00AF1640" w:rsidRPr="001241A8" w:rsidRDefault="00AF1640" w:rsidP="00386F74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386F74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3.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“Alfabemizde …………………harf vardır.” cümlesinde boş yere hangisi gelmelidir?</w:t>
      </w:r>
    </w:p>
    <w:p w:rsidR="00AF1640" w:rsidRPr="001241A8" w:rsidRDefault="00AF1640" w:rsidP="00386F7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yirmi dokuz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</w:r>
    </w:p>
    <w:p w:rsidR="00AF1640" w:rsidRPr="001241A8" w:rsidRDefault="00AF1640" w:rsidP="00386F7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sekiz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</w:r>
    </w:p>
    <w:p w:rsidR="00AF1640" w:rsidRPr="001241A8" w:rsidRDefault="00AF1640" w:rsidP="00386F7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yirmi sekiz</w:t>
      </w:r>
    </w:p>
    <w:p w:rsidR="00AF1640" w:rsidRPr="001241A8" w:rsidRDefault="00AF1640" w:rsidP="00386F74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386F74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4.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Hangi sözcüğün baş harfi cümle içinde büyük yazılmaz?</w:t>
      </w:r>
    </w:p>
    <w:p w:rsidR="00AF1640" w:rsidRPr="001241A8" w:rsidRDefault="00AF1640" w:rsidP="00386F7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Ayşe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Samsun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Dolap</w:t>
      </w:r>
    </w:p>
    <w:p w:rsidR="00AF1640" w:rsidRPr="001241A8" w:rsidRDefault="00AF1640" w:rsidP="00386F74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5.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“cumhuriyet ” sözcüğünde kaç tane ses vardır?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dört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dokuz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on</w:t>
      </w: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6.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Hangisi olunca mutlu oluruz?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oyuncak alınınca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yere düşünce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kaybolunca</w:t>
      </w: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7.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“reklamlar ”sözcüğü hangi seçenekte hecelerine doğru ayrılmıştır?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A) rek – klam – lar 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B) rek – lam – lar  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C) re – klam – lar </w:t>
      </w: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</w:pP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</w:pP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</w:pP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</w:pP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8.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Hangi sözcüğün yazımında kesme işareti  (‘) kullanılmalıdır?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bakkaldan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çarşıdan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Ankaradan</w:t>
      </w:r>
    </w:p>
    <w:p w:rsidR="00AF1640" w:rsidRPr="001241A8" w:rsidRDefault="00AF1640" w:rsidP="00183DCE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9.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Sözlükte aşağıdakilerden hangisiyle başlayan kelime yoktur?</w:t>
      </w:r>
    </w:p>
    <w:p w:rsidR="00AF1640" w:rsidRPr="001241A8" w:rsidRDefault="00AF1640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ğ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B) k 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h</w:t>
      </w: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6778C5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10.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Aşağıdaki cümlelerden hangisinin sonuna soru işareti (?) gelmelidir?</w:t>
      </w:r>
    </w:p>
    <w:p w:rsidR="00AF1640" w:rsidRPr="001241A8" w:rsidRDefault="00AF1640" w:rsidP="006778C5">
      <w:pPr>
        <w:tabs>
          <w:tab w:val="left" w:pos="142"/>
        </w:tabs>
        <w:rPr>
          <w:rFonts w:ascii="Comic Sans MS" w:hAnsi="Comic Sans MS" w:cs="Comic Sans MS"/>
          <w:i/>
          <w:iCs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A) </w:t>
      </w:r>
      <w:r w:rsidRPr="001241A8">
        <w:rPr>
          <w:rFonts w:ascii="Comic Sans MS" w:hAnsi="Comic Sans MS" w:cs="Comic Sans MS"/>
          <w:i/>
          <w:iCs/>
        </w:rPr>
        <w:t>Güzel mi güzel bir film seyrettim (  )</w:t>
      </w:r>
    </w:p>
    <w:p w:rsidR="00AF1640" w:rsidRPr="001241A8" w:rsidRDefault="00AF1640" w:rsidP="006778C5">
      <w:pPr>
        <w:tabs>
          <w:tab w:val="left" w:pos="14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Saat üçte mi gidiyorsun (  )</w:t>
      </w:r>
    </w:p>
    <w:p w:rsidR="00AF1640" w:rsidRPr="001241A8" w:rsidRDefault="00AF1640" w:rsidP="006778C5">
      <w:pPr>
        <w:tabs>
          <w:tab w:val="left" w:pos="14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Vay canına, çok güzel oyuncak (  )</w:t>
      </w:r>
    </w:p>
    <w:p w:rsidR="00AF1640" w:rsidRPr="001241A8" w:rsidRDefault="00AF1640" w:rsidP="00183DCE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D56B85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11.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Hangisinin adı üç hecelidir? </w:t>
      </w:r>
    </w:p>
    <w:p w:rsidR="00AF1640" w:rsidRPr="001241A8" w:rsidRDefault="00AF1640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38" type="#_x0000_t75" style="position:absolute;margin-left:192.75pt;margin-top:8.9pt;width:74.35pt;height:42pt;z-index:-251660800;visibility:visible">
            <v:imagedata r:id="rId8" o:title="" gain="19661f" blacklevel="22938f"/>
          </v:shape>
        </w:pict>
      </w:r>
      <w:r>
        <w:rPr>
          <w:noProof/>
        </w:rPr>
        <w:pict>
          <v:shape id="Resim 2" o:spid="_x0000_s1039" type="#_x0000_t75" style="position:absolute;margin-left:114.2pt;margin-top:4.8pt;width:50.25pt;height:46.05pt;z-index:-251661824;visibility:visible">
            <v:imagedata r:id="rId9" o:title="" grayscale="t" bilevel="t"/>
          </v:shape>
        </w:pict>
      </w:r>
      <w:r>
        <w:rPr>
          <w:noProof/>
        </w:rPr>
        <w:pict>
          <v:shape id="Resim 1" o:spid="_x0000_s1040" type="#_x0000_t75" style="position:absolute;margin-left:24.35pt;margin-top:5.35pt;width:52.2pt;height:45.5pt;z-index:-251662848;visibility:visible">
            <v:imagedata r:id="rId10" o:title="" grayscale="t" bilevel="t"/>
          </v:shape>
        </w:pict>
      </w:r>
    </w:p>
    <w:p w:rsidR="00AF1640" w:rsidRPr="001241A8" w:rsidRDefault="00AF1640" w:rsidP="00D56B85">
      <w:pPr>
        <w:tabs>
          <w:tab w:val="left" w:pos="142"/>
          <w:tab w:val="left" w:pos="1985"/>
          <w:tab w:val="left" w:pos="3544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A) 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B) 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C) </w:t>
      </w:r>
    </w:p>
    <w:p w:rsidR="00AF1640" w:rsidRPr="001241A8" w:rsidRDefault="00AF1640" w:rsidP="00D56B85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D56B85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D56B85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12.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“Babam tarlaya domates fidesi dikecek. ” cümlesine göre aşağıdaki sorulardan hangisinin cevabı yoktur?</w:t>
      </w:r>
    </w:p>
    <w:p w:rsidR="00AF1640" w:rsidRPr="001241A8" w:rsidRDefault="00AF1640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Kim dikecek?</w:t>
      </w:r>
    </w:p>
    <w:p w:rsidR="00AF1640" w:rsidRPr="001241A8" w:rsidRDefault="00AF1640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Ne zaman dikecek?</w:t>
      </w:r>
    </w:p>
    <w:p w:rsidR="00AF1640" w:rsidRPr="001241A8" w:rsidRDefault="00AF1640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Nereye dikecek?</w:t>
      </w:r>
    </w:p>
    <w:p w:rsidR="00AF1640" w:rsidRPr="001241A8" w:rsidRDefault="00AF1640" w:rsidP="00D56B85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D56B85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13.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“Nurgül, örnek davranışları olan bir çocuktur.” cümlesinin devamı aşağıdakilerden hangisi olamaz?</w:t>
      </w:r>
    </w:p>
    <w:p w:rsidR="00AF1640" w:rsidRPr="001241A8" w:rsidRDefault="00AF1640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Her zaman çöpleri camdan dışarı atar.</w:t>
      </w:r>
    </w:p>
    <w:p w:rsidR="00AF1640" w:rsidRPr="001241A8" w:rsidRDefault="00AF1640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Her zaman kendinden küçükleri sever ve korur.</w:t>
      </w:r>
    </w:p>
    <w:p w:rsidR="00AF1640" w:rsidRPr="001241A8" w:rsidRDefault="00AF1640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Her zaman arkadaşlarına kibar davranır.</w:t>
      </w:r>
    </w:p>
    <w:p w:rsidR="00AF1640" w:rsidRPr="001241A8" w:rsidRDefault="00AF1640" w:rsidP="00D56B85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71264C">
      <w:pPr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</w:pPr>
    </w:p>
    <w:p w:rsidR="00AF1640" w:rsidRPr="001241A8" w:rsidRDefault="00AF1640" w:rsidP="0071264C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14.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Hangi cümlenin sonuna konulan noktalama işareti yanlıştır?</w:t>
      </w:r>
    </w:p>
    <w:p w:rsidR="00AF1640" w:rsidRPr="001241A8" w:rsidRDefault="00AF1640" w:rsidP="0071264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Annem beni tiyatroya götürecek?</w:t>
      </w:r>
    </w:p>
    <w:p w:rsidR="00AF1640" w:rsidRPr="001241A8" w:rsidRDefault="00AF1640" w:rsidP="0071264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Hasan, bileti aldın mı?</w:t>
      </w:r>
    </w:p>
    <w:p w:rsidR="00AF1640" w:rsidRPr="001241A8" w:rsidRDefault="00AF1640" w:rsidP="0071264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Hangi filmi izliyorsun?</w:t>
      </w:r>
    </w:p>
    <w:p w:rsidR="00AF1640" w:rsidRPr="001241A8" w:rsidRDefault="00AF1640" w:rsidP="0071264C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332A5C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15.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Hangi cümlede anlatım bozukluğu vardır?</w:t>
      </w:r>
    </w:p>
    <w:p w:rsidR="00AF1640" w:rsidRPr="001241A8" w:rsidRDefault="00AF1640" w:rsidP="00332A5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Annesi gittiği için çok üzgündü.</w:t>
      </w:r>
    </w:p>
    <w:p w:rsidR="00AF1640" w:rsidRPr="001241A8" w:rsidRDefault="00AF1640" w:rsidP="00332A5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Karnı tok olduğu için çok yemek yemeyecek.</w:t>
      </w:r>
    </w:p>
    <w:p w:rsidR="00AF1640" w:rsidRPr="001241A8" w:rsidRDefault="00AF1640" w:rsidP="00332A5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Düştüğü için dizi iyileşti.</w:t>
      </w:r>
    </w:p>
    <w:p w:rsidR="00AF1640" w:rsidRPr="001241A8" w:rsidRDefault="00AF1640" w:rsidP="00332A5C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332A5C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16.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“güzel ”kelimesinin zıt (karşıt) anlamı hangisidir?</w:t>
      </w:r>
    </w:p>
    <w:p w:rsidR="00AF1640" w:rsidRPr="001241A8" w:rsidRDefault="00AF1640" w:rsidP="00332A5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kötü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çirkin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harika</w:t>
      </w:r>
    </w:p>
    <w:p w:rsidR="00AF1640" w:rsidRPr="001241A8" w:rsidRDefault="00AF1640" w:rsidP="00332A5C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4611B2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17.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“Çarşıdan aldım bir tane eve geldim bin tane.” bilmecesinin cevabı aşağıdakilerden hangisidir?</w:t>
      </w:r>
    </w:p>
    <w:p w:rsidR="00AF1640" w:rsidRPr="001241A8" w:rsidRDefault="00AF1640" w:rsidP="001241A8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bookmarkStart w:id="0" w:name="_GoBack"/>
      <w:r>
        <w:rPr>
          <w:noProof/>
        </w:rPr>
        <w:pict>
          <v:shape id="Resim 6" o:spid="_x0000_s1041" type="#_x0000_t75" style="position:absolute;margin-left:186.3pt;margin-top:1.55pt;width:44.35pt;height:48.95pt;z-index:-251657728;visibility:visible">
            <v:imagedata r:id="rId11" o:title="" grayscale="t" bilevel="t"/>
          </v:shape>
        </w:pict>
      </w:r>
      <w:bookmarkEnd w:id="0"/>
      <w:r>
        <w:rPr>
          <w:noProof/>
        </w:rPr>
        <w:pict>
          <v:shape id="Resim 5" o:spid="_x0000_s1042" type="#_x0000_t75" style="position:absolute;margin-left:103.25pt;margin-top:4.1pt;width:44.9pt;height:52.95pt;z-index:-251658752;visibility:visible">
            <v:imagedata r:id="rId12" o:title="" grayscale="t" bilevel="t"/>
          </v:shape>
        </w:pict>
      </w:r>
      <w:r>
        <w:rPr>
          <w:noProof/>
        </w:rPr>
        <w:pict>
          <v:shape id="Resim 4" o:spid="_x0000_s1043" type="#_x0000_t75" style="position:absolute;margin-left:16.1pt;margin-top:8.15pt;width:55.5pt;height:42.05pt;z-index:-251659776;visibility:visible">
            <v:imagedata r:id="rId13" o:title="" grayscale="t" bilevel="t"/>
          </v:shape>
        </w:pic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</w:r>
    </w:p>
    <w:p w:rsidR="00AF1640" w:rsidRPr="001241A8" w:rsidRDefault="00AF1640" w:rsidP="004611B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A) 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B) 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C) </w:t>
      </w:r>
    </w:p>
    <w:p w:rsidR="00AF1640" w:rsidRPr="001241A8" w:rsidRDefault="00AF1640" w:rsidP="004611B2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D56B85">
      <w:pPr>
        <w:tabs>
          <w:tab w:val="left" w:pos="142"/>
        </w:tabs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4611B2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18.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Hangisi dayanışmayı anlatan bir davranıştır?</w:t>
      </w:r>
    </w:p>
    <w:p w:rsidR="00AF1640" w:rsidRPr="001241A8" w:rsidRDefault="00AF1640" w:rsidP="004611B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Oyuncaklarımızı kimseye vermemek.</w:t>
      </w:r>
    </w:p>
    <w:p w:rsidR="00AF1640" w:rsidRPr="001241A8" w:rsidRDefault="00AF1640" w:rsidP="004611B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Yiyeceklerimizi herkesten önce yiyip bitirmek.</w:t>
      </w:r>
    </w:p>
    <w:p w:rsidR="00AF1640" w:rsidRPr="001241A8" w:rsidRDefault="00AF1640" w:rsidP="004611B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Kolu kırılan arkadaşımıza ödevlerinde yardım etmek.</w:t>
      </w:r>
    </w:p>
    <w:p w:rsidR="00AF1640" w:rsidRPr="001241A8" w:rsidRDefault="00AF1640" w:rsidP="00E95A0D">
      <w:pPr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</w:pPr>
    </w:p>
    <w:p w:rsidR="00AF1640" w:rsidRPr="001241A8" w:rsidRDefault="00AF1640" w:rsidP="00E95A0D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19.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Aşağıdakilerden hangisi cümle değildir?</w:t>
      </w:r>
    </w:p>
    <w:p w:rsidR="00AF1640" w:rsidRPr="001241A8" w:rsidRDefault="00AF1640" w:rsidP="00E95A0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Ali, Ahmet sınıfa</w:t>
      </w:r>
    </w:p>
    <w:p w:rsidR="00AF1640" w:rsidRPr="001241A8" w:rsidRDefault="00AF1640" w:rsidP="00E95A0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Maç kaç kaç bitti.</w:t>
      </w:r>
    </w:p>
    <w:p w:rsidR="00AF1640" w:rsidRPr="001241A8" w:rsidRDefault="00AF1640" w:rsidP="00E95A0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Ders başladı</w:t>
      </w:r>
    </w:p>
    <w:p w:rsidR="00AF1640" w:rsidRPr="001241A8" w:rsidRDefault="00AF1640" w:rsidP="00E95A0D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183DCE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2C7F8D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20.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“O kadar mutlu oldum ki, bilemezsin! ” cümlesini hangi durumda söyleyebiliriz.</w:t>
      </w:r>
    </w:p>
    <w:p w:rsidR="00AF1640" w:rsidRPr="001241A8" w:rsidRDefault="00AF1640" w:rsidP="002C7F8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Sevdiğimiz bir eşyamız kaybolduğunda</w:t>
      </w:r>
    </w:p>
    <w:p w:rsidR="00AF1640" w:rsidRPr="001241A8" w:rsidRDefault="00AF1640" w:rsidP="002C7F8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Sevdiğimiz bir arkadaşımız ziyaretimize geldiğinde</w:t>
      </w:r>
    </w:p>
    <w:p w:rsidR="00AF1640" w:rsidRPr="001241A8" w:rsidRDefault="00AF1640" w:rsidP="002C7F8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Düşerek bir yerimizi acıttığımızda</w:t>
      </w:r>
    </w:p>
    <w:p w:rsidR="00AF1640" w:rsidRPr="001241A8" w:rsidRDefault="00AF1640" w:rsidP="002C7F8D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465C81">
      <w:pPr>
        <w:rPr>
          <w:rFonts w:ascii="Comic Sans MS" w:hAnsi="Comic Sans MS" w:cs="Comic Sans MS"/>
          <w:i/>
          <w:iCs/>
          <w:sz w:val="26"/>
          <w:szCs w:val="26"/>
        </w:rPr>
      </w:pPr>
      <w:r>
        <w:rPr>
          <w:noProof/>
        </w:rPr>
        <w:pict>
          <v:shape id="Resim 9" o:spid="_x0000_s1044" type="#_x0000_t75" style="position:absolute;margin-left:190.25pt;margin-top:53.2pt;width:49.6pt;height:53pt;z-index:-251654656;visibility:visible">
            <v:imagedata r:id="rId14" o:title="" grayscale="t" bilevel="t"/>
          </v:shape>
        </w:pict>
      </w: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21.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“Sarıdır sarkar, düşerim diye korkar.” bilmecesinin cevabı aşağıdakilerden hangisidir?</w:t>
      </w:r>
    </w:p>
    <w:p w:rsidR="00AF1640" w:rsidRPr="001241A8" w:rsidRDefault="00AF1640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>
        <w:rPr>
          <w:noProof/>
        </w:rPr>
        <w:pict>
          <v:shape id="Resim 8" o:spid="_x0000_s1045" type="#_x0000_t75" style="position:absolute;margin-left:105.55pt;margin-top:4.75pt;width:50.15pt;height:58.75pt;z-index:-251655680;visibility:visible">
            <v:imagedata r:id="rId15" o:title="" grayscale="t" bilevel="t"/>
          </v:shape>
        </w:pict>
      </w:r>
      <w:r>
        <w:rPr>
          <w:noProof/>
        </w:rPr>
        <w:pict>
          <v:shape id="Resim 7" o:spid="_x0000_s1046" type="#_x0000_t75" style="position:absolute;margin-left:18pt;margin-top:3pt;width:38.75pt;height:55.3pt;z-index:-251656704;visibility:visible">
            <v:imagedata r:id="rId16" o:title="" grayscale="t" bilevel="t"/>
          </v:shape>
        </w:pic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</w:r>
    </w:p>
    <w:p w:rsidR="00AF1640" w:rsidRPr="001241A8" w:rsidRDefault="00AF1640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A) 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B) 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C) </w:t>
      </w:r>
    </w:p>
    <w:p w:rsidR="00AF1640" w:rsidRPr="001241A8" w:rsidRDefault="00AF1640" w:rsidP="00465C81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465C81">
      <w:pPr>
        <w:tabs>
          <w:tab w:val="left" w:pos="142"/>
        </w:tabs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465C81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22.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Hangi cümle dört sözcükten oluşmuştur?</w:t>
      </w:r>
    </w:p>
    <w:p w:rsidR="00AF1640" w:rsidRPr="001241A8" w:rsidRDefault="00AF1640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Haydar Bey dün pazara gitmiş mi?</w:t>
      </w:r>
    </w:p>
    <w:p w:rsidR="00AF1640" w:rsidRPr="001241A8" w:rsidRDefault="00AF1640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Otobüsler bugün kaçta geliyor?</w:t>
      </w:r>
    </w:p>
    <w:p w:rsidR="00AF1640" w:rsidRPr="001241A8" w:rsidRDefault="00AF1640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Bugün onlarla ara sıra çalışacağım.</w:t>
      </w:r>
    </w:p>
    <w:p w:rsidR="00AF1640" w:rsidRPr="001241A8" w:rsidRDefault="00AF1640" w:rsidP="00183DCE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465C81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23.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Aşağıdaki cümlelerden hangisi anlamlı ve kurallıdır?</w:t>
      </w:r>
    </w:p>
    <w:p w:rsidR="00AF1640" w:rsidRPr="001241A8" w:rsidRDefault="00AF1640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Hastalıktan korunmak için aşı olmalıyız.</w:t>
      </w:r>
    </w:p>
    <w:p w:rsidR="00AF1640" w:rsidRPr="001241A8" w:rsidRDefault="00AF1640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Aşı olmalıyız hastalıktan korunmak için.</w:t>
      </w:r>
    </w:p>
    <w:p w:rsidR="00AF1640" w:rsidRPr="001241A8" w:rsidRDefault="00AF1640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Korunmak için hastalıktan aşı olmalıyız.</w:t>
      </w:r>
    </w:p>
    <w:p w:rsidR="00AF1640" w:rsidRPr="001241A8" w:rsidRDefault="00AF1640" w:rsidP="00465C81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B63AD2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24.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Eş anlamlı kelimelerden hangisi yanlış eşleştirilmiştir?</w:t>
      </w:r>
    </w:p>
    <w:p w:rsidR="00AF1640" w:rsidRPr="001241A8" w:rsidRDefault="00AF1640" w:rsidP="00B63AD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cevap – yanıt</w:t>
      </w:r>
    </w:p>
    <w:p w:rsidR="00AF1640" w:rsidRPr="001241A8" w:rsidRDefault="00AF1640" w:rsidP="00B63AD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 xml:space="preserve">B) yaş – kuru </w:t>
      </w:r>
    </w:p>
    <w:p w:rsidR="00AF1640" w:rsidRPr="001241A8" w:rsidRDefault="00AF1640" w:rsidP="00B63AD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iri - kocaman</w:t>
      </w:r>
    </w:p>
    <w:p w:rsidR="00AF1640" w:rsidRPr="001241A8" w:rsidRDefault="00AF1640" w:rsidP="00B63AD2">
      <w:pPr>
        <w:rPr>
          <w:rFonts w:ascii="Comic Sans MS" w:hAnsi="Comic Sans MS" w:cs="Comic Sans MS"/>
          <w:i/>
          <w:iCs/>
          <w:sz w:val="26"/>
          <w:szCs w:val="26"/>
        </w:rPr>
      </w:pPr>
    </w:p>
    <w:p w:rsidR="00AF1640" w:rsidRPr="001241A8" w:rsidRDefault="00AF1640" w:rsidP="00B63AD2">
      <w:pPr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  <w:bdr w:val="single" w:sz="4" w:space="0" w:color="auto"/>
          <w:shd w:val="clear" w:color="auto" w:fill="99FFCC"/>
        </w:rPr>
        <w:t>25.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 xml:space="preserve"> Aşağıdakilerden hangisi tek heceli değildir?</w:t>
      </w:r>
    </w:p>
    <w:p w:rsidR="00AF1640" w:rsidRPr="001241A8" w:rsidRDefault="00AF1640" w:rsidP="00B63AD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i/>
          <w:iCs/>
          <w:sz w:val="26"/>
          <w:szCs w:val="26"/>
        </w:rPr>
      </w:pP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A) çok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B) Türk</w:t>
      </w:r>
      <w:r w:rsidRPr="001241A8">
        <w:rPr>
          <w:rFonts w:ascii="Comic Sans MS" w:hAnsi="Comic Sans MS" w:cs="Comic Sans MS"/>
          <w:i/>
          <w:iCs/>
          <w:sz w:val="26"/>
          <w:szCs w:val="26"/>
        </w:rPr>
        <w:tab/>
        <w:t>C) Oya</w:t>
      </w:r>
    </w:p>
    <w:sectPr w:rsidR="00AF1640" w:rsidRPr="001241A8" w:rsidSect="00386F74">
      <w:headerReference w:type="even" r:id="rId17"/>
      <w:headerReference w:type="default" r:id="rId18"/>
      <w:footerReference w:type="even" r:id="rId19"/>
      <w:footerReference w:type="default" r:id="rId20"/>
      <w:pgSz w:w="11906" w:h="16838" w:code="9"/>
      <w:pgMar w:top="851" w:right="964" w:bottom="737" w:left="964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640" w:rsidRDefault="00AF1640">
      <w:r>
        <w:separator/>
      </w:r>
    </w:p>
  </w:endnote>
  <w:endnote w:type="continuationSeparator" w:id="0">
    <w:p w:rsidR="00AF1640" w:rsidRDefault="00AF1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640" w:rsidRDefault="00AF1640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alt="bayrak" style="position:absolute;margin-left:151.45pt;margin-top:-323.35pt;width:35.3pt;height:20.35pt;rotation:-3077240fd;z-index:-251648000;visibility:visible">
          <v:imagedata r:id="rId1" o:title="" gain="52429f" blacklevel="24248f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640" w:rsidRDefault="00AF1640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alt="bayrak" style="position:absolute;margin-left:157.45pt;margin-top:-326.35pt;width:30.65pt;height:18.4pt;rotation:-3077240fd;z-index:-251645952;visibility:visible">
          <v:imagedata r:id="rId1" o:title="" gain="52429f" blacklevel="24248f"/>
        </v:shape>
      </w:pict>
    </w:r>
    <w:r>
      <w:rPr>
        <w:noProof/>
      </w:rPr>
      <w:pict>
        <v:shape id="_x0000_s2057" type="#_x0000_t75" alt="bayrak" style="position:absolute;margin-left:159.7pt;margin-top:527.15pt;width:30.65pt;height:18.4pt;rotation:-3077240fd;z-index:-251644928;visibility:visible">
          <v:imagedata r:id="rId1" o:title="" gain="52429f" blacklevel=".25"/>
        </v:shape>
      </w:pict>
    </w:r>
    <w:r>
      <w:rPr>
        <w:noProof/>
      </w:rPr>
      <w:pict>
        <v:group id="Group 5" o:spid="_x0000_s2058" style="position:absolute;margin-left:666pt;margin-top:-47.8pt;width:117pt;height:55.85pt;z-index:251672576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2059" type="#_x0000_t202" style="position:absolute;left:5737;top:2317;width:2340;height:711;visibility:visible" filled="f" stroked="f">
            <v:textbox>
              <w:txbxContent>
                <w:p w:rsidR="00AF1640" w:rsidRPr="009218F6" w:rsidRDefault="00AF1640" w:rsidP="00A0221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man OCAK</w:t>
                  </w:r>
                </w:p>
                <w:p w:rsidR="00AF1640" w:rsidRPr="007340AA" w:rsidRDefault="00AF1640" w:rsidP="00A02218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 id="Picture 7" o:spid="_x0000_s2060" type="#_x0000_t75" style="position:absolute;left:6277;top:1957;width:1122;height:405;visibility:visible">
            <v:imagedata r:id="rId2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640" w:rsidRDefault="00AF1640">
      <w:r>
        <w:separator/>
      </w:r>
    </w:p>
  </w:footnote>
  <w:footnote w:type="continuationSeparator" w:id="0">
    <w:p w:rsidR="00AF1640" w:rsidRDefault="00AF16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640" w:rsidRDefault="00AF164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704" o:spid="_x0000_s2049" type="#_x0000_t136" style="position:absolute;margin-left:165.9pt;margin-top:376.7pt;width:174pt;height:24.75pt;rotation:315;z-index:-251656192;mso-position-horizontal-relative:margin;mso-position-vertical-relative:margin" o:allowincell="f" fillcolor="#d8d8d8" stroked="f">
          <v:fill opacity=".5"/>
          <v:textpath style="font-family:&quot;Monotype Corsiva&quot;;font-size:20pt" string="Her Şey Vatan İçin"/>
          <w10:wrap anchorx="margin" anchory="margin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21" o:spid="_x0000_s2050" type="#_x0000_t75" alt="bayrak" style="position:absolute;margin-left:319.05pt;margin-top:337.5pt;width:35.3pt;height:20.35pt;rotation:8642863fd;z-index:-251655168;visibility:visible">
          <v:imagedata r:id="rId1" o:title="" gain="52429f" blacklevel="2424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640" w:rsidRPr="00FF6CAE" w:rsidRDefault="00AF1640" w:rsidP="00FF6CAE">
    <w:pPr>
      <w:rPr>
        <w:rFonts w:ascii="Hand writing Mutlu" w:hAnsi="Hand writing Mutlu" w:cs="Hand writing Mutlu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705" o:spid="_x0000_s2051" type="#_x0000_t136" style="position:absolute;margin-left:163.55pt;margin-top:376.5pt;width:174pt;height:24.75pt;rotation:315;z-index:-251653120;mso-position-horizontal-relative:margin;mso-position-vertical-relative:margin" o:allowincell="f" fillcolor="#d8d8d8" stroked="f">
          <v:fill opacity=".5"/>
          <v:textpath style="font-family:&quot;Monotype Corsiva&quot;;font-size:20pt" string="Vatan Sana Canım Feda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2052" type="#_x0000_t202" style="position:absolute;margin-left:30.7pt;margin-top:8.8pt;width:204.4pt;height:34.4pt;z-index:251664384;visibility:visible">
          <v:textbox>
            <w:txbxContent>
              <w:p w:rsidR="00AF1640" w:rsidRPr="00216921" w:rsidRDefault="00AF1640" w:rsidP="001241A8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</w:p>
              <w:p w:rsidR="00AF1640" w:rsidRPr="00216921" w:rsidRDefault="00AF1640" w:rsidP="00B43F47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16921">
                  <w:rPr>
                    <w:rFonts w:ascii="Calibri" w:hAnsi="Calibri" w:cs="Calibri"/>
                    <w:sz w:val="22"/>
                    <w:szCs w:val="22"/>
                  </w:rPr>
                  <w:t>Türkçe Dersi  Değerlendirme</w:t>
                </w:r>
              </w:p>
              <w:p w:rsidR="00AF1640" w:rsidRDefault="00AF1640"/>
            </w:txbxContent>
          </v:textbox>
        </v:shape>
      </w:pict>
    </w:r>
    <w:r>
      <w:rPr>
        <w:noProof/>
      </w:rPr>
      <w:pict>
        <v:shape id="Text Box 13" o:spid="_x0000_s2053" type="#_x0000_t202" style="position:absolute;margin-left:282.55pt;margin-top:8.05pt;width:198.55pt;height:35.15pt;z-index:251665408;visibility:visible">
          <v:textbox>
            <w:txbxContent>
              <w:p w:rsidR="00AF1640" w:rsidRPr="00216921" w:rsidRDefault="00AF1640" w:rsidP="00B43F47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16921">
                  <w:rPr>
                    <w:rFonts w:ascii="Calibri" w:hAnsi="Calibri" w:cs="Calibri"/>
                    <w:sz w:val="22"/>
                    <w:szCs w:val="22"/>
                  </w:rPr>
                  <w:t>Adım Soyadım:……………………………………</w:t>
                </w:r>
              </w:p>
              <w:p w:rsidR="00AF1640" w:rsidRPr="00216921" w:rsidRDefault="00AF1640" w:rsidP="00B43F47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16921">
                  <w:rPr>
                    <w:rFonts w:ascii="Calibri" w:hAnsi="Calibri" w:cs="Calibri"/>
                    <w:sz w:val="22"/>
                    <w:szCs w:val="22"/>
                  </w:rPr>
                  <w:t>Okul Numaram:……………………………………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alt="bayrak" style="position:absolute;margin-left:312.65pt;margin-top:343.5pt;width:31.05pt;height:18.55pt;rotation:8730010fd;z-index:-251650048;visibility:visible">
          <v:imagedata r:id="rId1" o:title="" gain="51118f" blacklevel="24248f"/>
        </v:shape>
      </w:pict>
    </w: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F01E5"/>
    <w:multiLevelType w:val="hybridMultilevel"/>
    <w:tmpl w:val="C77A2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8E1068"/>
    <w:multiLevelType w:val="hybridMultilevel"/>
    <w:tmpl w:val="373C42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3"/>
  </w:num>
  <w:num w:numId="5">
    <w:abstractNumId w:val="18"/>
  </w:num>
  <w:num w:numId="6">
    <w:abstractNumId w:val="8"/>
  </w:num>
  <w:num w:numId="7">
    <w:abstractNumId w:val="13"/>
  </w:num>
  <w:num w:numId="8">
    <w:abstractNumId w:val="9"/>
  </w:num>
  <w:num w:numId="9">
    <w:abstractNumId w:val="20"/>
  </w:num>
  <w:num w:numId="10">
    <w:abstractNumId w:val="5"/>
  </w:num>
  <w:num w:numId="11">
    <w:abstractNumId w:val="0"/>
  </w:num>
  <w:num w:numId="12">
    <w:abstractNumId w:val="14"/>
  </w:num>
  <w:num w:numId="13">
    <w:abstractNumId w:val="12"/>
  </w:num>
  <w:num w:numId="14">
    <w:abstractNumId w:val="21"/>
  </w:num>
  <w:num w:numId="15">
    <w:abstractNumId w:val="2"/>
  </w:num>
  <w:num w:numId="16">
    <w:abstractNumId w:val="3"/>
  </w:num>
  <w:num w:numId="17">
    <w:abstractNumId w:val="11"/>
  </w:num>
  <w:num w:numId="18">
    <w:abstractNumId w:val="10"/>
  </w:num>
  <w:num w:numId="19">
    <w:abstractNumId w:val="16"/>
  </w:num>
  <w:num w:numId="20">
    <w:abstractNumId w:val="19"/>
  </w:num>
  <w:num w:numId="21">
    <w:abstractNumId w:val="15"/>
  </w:num>
  <w:num w:numId="22">
    <w:abstractNumId w:val="17"/>
  </w:num>
  <w:num w:numId="23">
    <w:abstractNumId w:val="6"/>
  </w:num>
  <w:num w:numId="24">
    <w:abstractNumId w:val="2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3C9"/>
    <w:rsid w:val="000025DE"/>
    <w:rsid w:val="00002AE3"/>
    <w:rsid w:val="00002D84"/>
    <w:rsid w:val="000076BE"/>
    <w:rsid w:val="00010A4B"/>
    <w:rsid w:val="00012862"/>
    <w:rsid w:val="000144A0"/>
    <w:rsid w:val="00016DB7"/>
    <w:rsid w:val="000247EC"/>
    <w:rsid w:val="0002719C"/>
    <w:rsid w:val="00030150"/>
    <w:rsid w:val="0003300E"/>
    <w:rsid w:val="0003767C"/>
    <w:rsid w:val="0005016B"/>
    <w:rsid w:val="0006239E"/>
    <w:rsid w:val="00066ADC"/>
    <w:rsid w:val="00066D2A"/>
    <w:rsid w:val="0007272D"/>
    <w:rsid w:val="00076D6D"/>
    <w:rsid w:val="00084933"/>
    <w:rsid w:val="00090F9D"/>
    <w:rsid w:val="00091622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D7ACA"/>
    <w:rsid w:val="000E1D3F"/>
    <w:rsid w:val="000E56BD"/>
    <w:rsid w:val="000E6334"/>
    <w:rsid w:val="000F269F"/>
    <w:rsid w:val="000F2AE6"/>
    <w:rsid w:val="00102343"/>
    <w:rsid w:val="00106B20"/>
    <w:rsid w:val="001129FD"/>
    <w:rsid w:val="001241A8"/>
    <w:rsid w:val="00125021"/>
    <w:rsid w:val="0013443B"/>
    <w:rsid w:val="0013472F"/>
    <w:rsid w:val="001368EC"/>
    <w:rsid w:val="00141CDB"/>
    <w:rsid w:val="001464A3"/>
    <w:rsid w:val="00146FBD"/>
    <w:rsid w:val="00155B35"/>
    <w:rsid w:val="00156DDB"/>
    <w:rsid w:val="00160E6A"/>
    <w:rsid w:val="001617C1"/>
    <w:rsid w:val="00171ED3"/>
    <w:rsid w:val="00174A9A"/>
    <w:rsid w:val="00175129"/>
    <w:rsid w:val="00175189"/>
    <w:rsid w:val="00175F3B"/>
    <w:rsid w:val="00177493"/>
    <w:rsid w:val="0018069D"/>
    <w:rsid w:val="0018213E"/>
    <w:rsid w:val="00183DCE"/>
    <w:rsid w:val="00184C63"/>
    <w:rsid w:val="00185A85"/>
    <w:rsid w:val="00185ABD"/>
    <w:rsid w:val="0018786D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E2443"/>
    <w:rsid w:val="001F2065"/>
    <w:rsid w:val="001F556E"/>
    <w:rsid w:val="001F77CC"/>
    <w:rsid w:val="002125AC"/>
    <w:rsid w:val="00216921"/>
    <w:rsid w:val="002245B2"/>
    <w:rsid w:val="00224BDC"/>
    <w:rsid w:val="00237857"/>
    <w:rsid w:val="00242049"/>
    <w:rsid w:val="002468ED"/>
    <w:rsid w:val="00250FDA"/>
    <w:rsid w:val="00254F30"/>
    <w:rsid w:val="002561A4"/>
    <w:rsid w:val="00257119"/>
    <w:rsid w:val="00263AE4"/>
    <w:rsid w:val="002642A1"/>
    <w:rsid w:val="00265F18"/>
    <w:rsid w:val="00275F12"/>
    <w:rsid w:val="002761F0"/>
    <w:rsid w:val="0028298A"/>
    <w:rsid w:val="00283DA6"/>
    <w:rsid w:val="00290CB7"/>
    <w:rsid w:val="00290CBF"/>
    <w:rsid w:val="002A23D1"/>
    <w:rsid w:val="002A33C9"/>
    <w:rsid w:val="002A4D11"/>
    <w:rsid w:val="002A5DF9"/>
    <w:rsid w:val="002A6A9A"/>
    <w:rsid w:val="002B18BE"/>
    <w:rsid w:val="002B26B2"/>
    <w:rsid w:val="002B2CF9"/>
    <w:rsid w:val="002B661A"/>
    <w:rsid w:val="002C2B85"/>
    <w:rsid w:val="002C4B71"/>
    <w:rsid w:val="002C70C8"/>
    <w:rsid w:val="002C7F8D"/>
    <w:rsid w:val="002D441B"/>
    <w:rsid w:val="002D5B3A"/>
    <w:rsid w:val="002E6146"/>
    <w:rsid w:val="002F1EBD"/>
    <w:rsid w:val="002F6905"/>
    <w:rsid w:val="00300786"/>
    <w:rsid w:val="003013FD"/>
    <w:rsid w:val="0030650C"/>
    <w:rsid w:val="00312B15"/>
    <w:rsid w:val="00315E78"/>
    <w:rsid w:val="003220F2"/>
    <w:rsid w:val="0032657E"/>
    <w:rsid w:val="003278F7"/>
    <w:rsid w:val="00332A5C"/>
    <w:rsid w:val="00334F17"/>
    <w:rsid w:val="00342768"/>
    <w:rsid w:val="00346548"/>
    <w:rsid w:val="00352E1C"/>
    <w:rsid w:val="00353A83"/>
    <w:rsid w:val="00357BFC"/>
    <w:rsid w:val="003604D2"/>
    <w:rsid w:val="00366F81"/>
    <w:rsid w:val="00371D0E"/>
    <w:rsid w:val="0037551C"/>
    <w:rsid w:val="003757FB"/>
    <w:rsid w:val="003804DE"/>
    <w:rsid w:val="003820F4"/>
    <w:rsid w:val="003860DA"/>
    <w:rsid w:val="00386F74"/>
    <w:rsid w:val="00390292"/>
    <w:rsid w:val="003A0FE9"/>
    <w:rsid w:val="003A2616"/>
    <w:rsid w:val="003B5CC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4BFA"/>
    <w:rsid w:val="00405DCA"/>
    <w:rsid w:val="004069D3"/>
    <w:rsid w:val="004069F5"/>
    <w:rsid w:val="00407B2B"/>
    <w:rsid w:val="00407C75"/>
    <w:rsid w:val="00412337"/>
    <w:rsid w:val="004132F3"/>
    <w:rsid w:val="004155ED"/>
    <w:rsid w:val="00421978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57CF9"/>
    <w:rsid w:val="004610B4"/>
    <w:rsid w:val="004611B2"/>
    <w:rsid w:val="00465C81"/>
    <w:rsid w:val="0047704E"/>
    <w:rsid w:val="004845F9"/>
    <w:rsid w:val="004868FA"/>
    <w:rsid w:val="004905BE"/>
    <w:rsid w:val="00491AFC"/>
    <w:rsid w:val="00491B61"/>
    <w:rsid w:val="0049367F"/>
    <w:rsid w:val="004954B3"/>
    <w:rsid w:val="004967FC"/>
    <w:rsid w:val="00496CE8"/>
    <w:rsid w:val="004A4FAB"/>
    <w:rsid w:val="004B1C83"/>
    <w:rsid w:val="004B243C"/>
    <w:rsid w:val="004B58D8"/>
    <w:rsid w:val="004B6B50"/>
    <w:rsid w:val="004C01CE"/>
    <w:rsid w:val="004C7237"/>
    <w:rsid w:val="004D7BC9"/>
    <w:rsid w:val="004E5DCA"/>
    <w:rsid w:val="004F4AD1"/>
    <w:rsid w:val="004F4B91"/>
    <w:rsid w:val="005044B7"/>
    <w:rsid w:val="00504C23"/>
    <w:rsid w:val="005070F8"/>
    <w:rsid w:val="0050756E"/>
    <w:rsid w:val="00522359"/>
    <w:rsid w:val="0053038F"/>
    <w:rsid w:val="005303C4"/>
    <w:rsid w:val="00536C75"/>
    <w:rsid w:val="00536D06"/>
    <w:rsid w:val="00546143"/>
    <w:rsid w:val="00550CB7"/>
    <w:rsid w:val="00555586"/>
    <w:rsid w:val="00557787"/>
    <w:rsid w:val="00560F29"/>
    <w:rsid w:val="00562776"/>
    <w:rsid w:val="00571843"/>
    <w:rsid w:val="00571BE8"/>
    <w:rsid w:val="00573F26"/>
    <w:rsid w:val="00576522"/>
    <w:rsid w:val="00585F20"/>
    <w:rsid w:val="0059406A"/>
    <w:rsid w:val="005A09D0"/>
    <w:rsid w:val="005A4174"/>
    <w:rsid w:val="005B3186"/>
    <w:rsid w:val="005B37AC"/>
    <w:rsid w:val="005C552D"/>
    <w:rsid w:val="005D4740"/>
    <w:rsid w:val="005D4B4A"/>
    <w:rsid w:val="005F3AE4"/>
    <w:rsid w:val="005F5A2F"/>
    <w:rsid w:val="005F5D86"/>
    <w:rsid w:val="00600507"/>
    <w:rsid w:val="006063E3"/>
    <w:rsid w:val="0063489D"/>
    <w:rsid w:val="006372BD"/>
    <w:rsid w:val="00645F8B"/>
    <w:rsid w:val="006572A1"/>
    <w:rsid w:val="00661385"/>
    <w:rsid w:val="006663ED"/>
    <w:rsid w:val="00676E23"/>
    <w:rsid w:val="006778C5"/>
    <w:rsid w:val="00677E6F"/>
    <w:rsid w:val="00680F47"/>
    <w:rsid w:val="00683C92"/>
    <w:rsid w:val="00685658"/>
    <w:rsid w:val="00690E86"/>
    <w:rsid w:val="00692139"/>
    <w:rsid w:val="00692869"/>
    <w:rsid w:val="006945B0"/>
    <w:rsid w:val="006948C9"/>
    <w:rsid w:val="006977A8"/>
    <w:rsid w:val="006979A2"/>
    <w:rsid w:val="006A32A0"/>
    <w:rsid w:val="006A4F07"/>
    <w:rsid w:val="006A6C47"/>
    <w:rsid w:val="006B123F"/>
    <w:rsid w:val="006B656E"/>
    <w:rsid w:val="006C58D0"/>
    <w:rsid w:val="006C791F"/>
    <w:rsid w:val="006D1EA0"/>
    <w:rsid w:val="006D41A3"/>
    <w:rsid w:val="006E171F"/>
    <w:rsid w:val="006E6F2E"/>
    <w:rsid w:val="006F1DCF"/>
    <w:rsid w:val="006F654D"/>
    <w:rsid w:val="007003DF"/>
    <w:rsid w:val="007060DB"/>
    <w:rsid w:val="0071055E"/>
    <w:rsid w:val="00710D7B"/>
    <w:rsid w:val="0071264C"/>
    <w:rsid w:val="0071397F"/>
    <w:rsid w:val="00713E2E"/>
    <w:rsid w:val="00714774"/>
    <w:rsid w:val="00716D81"/>
    <w:rsid w:val="00725C5F"/>
    <w:rsid w:val="007340AA"/>
    <w:rsid w:val="00744847"/>
    <w:rsid w:val="00744EC2"/>
    <w:rsid w:val="00745D85"/>
    <w:rsid w:val="00750FC0"/>
    <w:rsid w:val="00755E40"/>
    <w:rsid w:val="00757C90"/>
    <w:rsid w:val="007647C9"/>
    <w:rsid w:val="0076659D"/>
    <w:rsid w:val="00780523"/>
    <w:rsid w:val="00780D88"/>
    <w:rsid w:val="007820EA"/>
    <w:rsid w:val="00783521"/>
    <w:rsid w:val="007859B3"/>
    <w:rsid w:val="00786A7B"/>
    <w:rsid w:val="0078732A"/>
    <w:rsid w:val="007934F0"/>
    <w:rsid w:val="00793EC7"/>
    <w:rsid w:val="007A65B6"/>
    <w:rsid w:val="007B10BA"/>
    <w:rsid w:val="007B1723"/>
    <w:rsid w:val="007B1F82"/>
    <w:rsid w:val="007B5491"/>
    <w:rsid w:val="007C21D3"/>
    <w:rsid w:val="007D336D"/>
    <w:rsid w:val="007D6713"/>
    <w:rsid w:val="007F4283"/>
    <w:rsid w:val="007F49B0"/>
    <w:rsid w:val="007F7016"/>
    <w:rsid w:val="00800274"/>
    <w:rsid w:val="00801AC5"/>
    <w:rsid w:val="0080201D"/>
    <w:rsid w:val="00802360"/>
    <w:rsid w:val="00816335"/>
    <w:rsid w:val="00817779"/>
    <w:rsid w:val="008239B0"/>
    <w:rsid w:val="00835FFC"/>
    <w:rsid w:val="00851D59"/>
    <w:rsid w:val="00852AAC"/>
    <w:rsid w:val="0085374B"/>
    <w:rsid w:val="00855D3D"/>
    <w:rsid w:val="00857E36"/>
    <w:rsid w:val="00862CF1"/>
    <w:rsid w:val="0086354D"/>
    <w:rsid w:val="00877B82"/>
    <w:rsid w:val="00881080"/>
    <w:rsid w:val="0088654C"/>
    <w:rsid w:val="0088665C"/>
    <w:rsid w:val="0088701D"/>
    <w:rsid w:val="00894C33"/>
    <w:rsid w:val="00897523"/>
    <w:rsid w:val="008A27CE"/>
    <w:rsid w:val="008A3DEE"/>
    <w:rsid w:val="008A7EB5"/>
    <w:rsid w:val="008B2B9B"/>
    <w:rsid w:val="008B3472"/>
    <w:rsid w:val="008B5539"/>
    <w:rsid w:val="008C032D"/>
    <w:rsid w:val="008D1A05"/>
    <w:rsid w:val="008E7B17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29DF"/>
    <w:rsid w:val="009335EC"/>
    <w:rsid w:val="00933C03"/>
    <w:rsid w:val="00937569"/>
    <w:rsid w:val="00937C54"/>
    <w:rsid w:val="009431BD"/>
    <w:rsid w:val="00950A28"/>
    <w:rsid w:val="0095396B"/>
    <w:rsid w:val="009648F9"/>
    <w:rsid w:val="00971116"/>
    <w:rsid w:val="0097176E"/>
    <w:rsid w:val="0097273E"/>
    <w:rsid w:val="00981D90"/>
    <w:rsid w:val="009840EC"/>
    <w:rsid w:val="00986156"/>
    <w:rsid w:val="00991DF8"/>
    <w:rsid w:val="009932E4"/>
    <w:rsid w:val="009A08D9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C1DDC"/>
    <w:rsid w:val="009C5AF5"/>
    <w:rsid w:val="009D60A6"/>
    <w:rsid w:val="009E0F4C"/>
    <w:rsid w:val="009E1BC8"/>
    <w:rsid w:val="009E1DE4"/>
    <w:rsid w:val="009E297C"/>
    <w:rsid w:val="009E2C60"/>
    <w:rsid w:val="009E4FA6"/>
    <w:rsid w:val="009E566D"/>
    <w:rsid w:val="009E5A23"/>
    <w:rsid w:val="009E5E82"/>
    <w:rsid w:val="009E73A0"/>
    <w:rsid w:val="009E74B9"/>
    <w:rsid w:val="009F0FD6"/>
    <w:rsid w:val="009F6320"/>
    <w:rsid w:val="009F7415"/>
    <w:rsid w:val="009F7F61"/>
    <w:rsid w:val="00A02218"/>
    <w:rsid w:val="00A03307"/>
    <w:rsid w:val="00A07E70"/>
    <w:rsid w:val="00A20199"/>
    <w:rsid w:val="00A21BF1"/>
    <w:rsid w:val="00A25F10"/>
    <w:rsid w:val="00A333D3"/>
    <w:rsid w:val="00A33BF5"/>
    <w:rsid w:val="00A34064"/>
    <w:rsid w:val="00A34EA5"/>
    <w:rsid w:val="00A44413"/>
    <w:rsid w:val="00A509DC"/>
    <w:rsid w:val="00A52DBA"/>
    <w:rsid w:val="00A532D0"/>
    <w:rsid w:val="00A55FE0"/>
    <w:rsid w:val="00A836E8"/>
    <w:rsid w:val="00A9245C"/>
    <w:rsid w:val="00A93DC9"/>
    <w:rsid w:val="00A9419F"/>
    <w:rsid w:val="00AA43A5"/>
    <w:rsid w:val="00AC6DC9"/>
    <w:rsid w:val="00AD5D66"/>
    <w:rsid w:val="00AF1640"/>
    <w:rsid w:val="00B0004D"/>
    <w:rsid w:val="00B00B50"/>
    <w:rsid w:val="00B00BCA"/>
    <w:rsid w:val="00B02F07"/>
    <w:rsid w:val="00B04046"/>
    <w:rsid w:val="00B05D63"/>
    <w:rsid w:val="00B07D7F"/>
    <w:rsid w:val="00B249F0"/>
    <w:rsid w:val="00B26917"/>
    <w:rsid w:val="00B3227C"/>
    <w:rsid w:val="00B330D9"/>
    <w:rsid w:val="00B33631"/>
    <w:rsid w:val="00B34C65"/>
    <w:rsid w:val="00B42AF4"/>
    <w:rsid w:val="00B43F47"/>
    <w:rsid w:val="00B44AE9"/>
    <w:rsid w:val="00B45F22"/>
    <w:rsid w:val="00B55137"/>
    <w:rsid w:val="00B55D94"/>
    <w:rsid w:val="00B573EF"/>
    <w:rsid w:val="00B63164"/>
    <w:rsid w:val="00B632C7"/>
    <w:rsid w:val="00B63AD2"/>
    <w:rsid w:val="00B65458"/>
    <w:rsid w:val="00B655A0"/>
    <w:rsid w:val="00B77E40"/>
    <w:rsid w:val="00B81E01"/>
    <w:rsid w:val="00B908E6"/>
    <w:rsid w:val="00B92100"/>
    <w:rsid w:val="00BC0D98"/>
    <w:rsid w:val="00BC3A25"/>
    <w:rsid w:val="00BD00CD"/>
    <w:rsid w:val="00BD6A17"/>
    <w:rsid w:val="00BD6DF6"/>
    <w:rsid w:val="00BE1043"/>
    <w:rsid w:val="00BE4350"/>
    <w:rsid w:val="00BF1BE8"/>
    <w:rsid w:val="00BF3A8D"/>
    <w:rsid w:val="00BF7354"/>
    <w:rsid w:val="00C01931"/>
    <w:rsid w:val="00C02AD0"/>
    <w:rsid w:val="00C104BC"/>
    <w:rsid w:val="00C15B88"/>
    <w:rsid w:val="00C161E3"/>
    <w:rsid w:val="00C20BDA"/>
    <w:rsid w:val="00C2198C"/>
    <w:rsid w:val="00C32B41"/>
    <w:rsid w:val="00C33F2C"/>
    <w:rsid w:val="00C34F10"/>
    <w:rsid w:val="00C363DD"/>
    <w:rsid w:val="00C3642B"/>
    <w:rsid w:val="00C37D08"/>
    <w:rsid w:val="00C42183"/>
    <w:rsid w:val="00C42E8D"/>
    <w:rsid w:val="00C52C24"/>
    <w:rsid w:val="00C54DAE"/>
    <w:rsid w:val="00C56590"/>
    <w:rsid w:val="00C60C53"/>
    <w:rsid w:val="00C65636"/>
    <w:rsid w:val="00C67D05"/>
    <w:rsid w:val="00C73A3E"/>
    <w:rsid w:val="00C7513F"/>
    <w:rsid w:val="00C81656"/>
    <w:rsid w:val="00C84703"/>
    <w:rsid w:val="00C876F5"/>
    <w:rsid w:val="00C9003E"/>
    <w:rsid w:val="00C90720"/>
    <w:rsid w:val="00C955B2"/>
    <w:rsid w:val="00CA2699"/>
    <w:rsid w:val="00CA327A"/>
    <w:rsid w:val="00CA66AD"/>
    <w:rsid w:val="00CB1927"/>
    <w:rsid w:val="00CB1F73"/>
    <w:rsid w:val="00CB2AA1"/>
    <w:rsid w:val="00CB2E04"/>
    <w:rsid w:val="00CB33F4"/>
    <w:rsid w:val="00CB7408"/>
    <w:rsid w:val="00CC42E9"/>
    <w:rsid w:val="00CD0DE7"/>
    <w:rsid w:val="00CD4458"/>
    <w:rsid w:val="00CD7DF9"/>
    <w:rsid w:val="00CE71A0"/>
    <w:rsid w:val="00CF2FAA"/>
    <w:rsid w:val="00D0160E"/>
    <w:rsid w:val="00D04EC5"/>
    <w:rsid w:val="00D11BB8"/>
    <w:rsid w:val="00D17CD4"/>
    <w:rsid w:val="00D17DD1"/>
    <w:rsid w:val="00D21C4C"/>
    <w:rsid w:val="00D34D8F"/>
    <w:rsid w:val="00D35479"/>
    <w:rsid w:val="00D36E0A"/>
    <w:rsid w:val="00D37496"/>
    <w:rsid w:val="00D40C5D"/>
    <w:rsid w:val="00D418CD"/>
    <w:rsid w:val="00D432C9"/>
    <w:rsid w:val="00D479BE"/>
    <w:rsid w:val="00D50A44"/>
    <w:rsid w:val="00D51EC7"/>
    <w:rsid w:val="00D51F22"/>
    <w:rsid w:val="00D53646"/>
    <w:rsid w:val="00D56B85"/>
    <w:rsid w:val="00D624F3"/>
    <w:rsid w:val="00D77551"/>
    <w:rsid w:val="00D77A4B"/>
    <w:rsid w:val="00D80C97"/>
    <w:rsid w:val="00D841F0"/>
    <w:rsid w:val="00D8530F"/>
    <w:rsid w:val="00D93A3C"/>
    <w:rsid w:val="00D965E0"/>
    <w:rsid w:val="00D97D62"/>
    <w:rsid w:val="00DA744F"/>
    <w:rsid w:val="00DB2044"/>
    <w:rsid w:val="00DB4023"/>
    <w:rsid w:val="00DB64E3"/>
    <w:rsid w:val="00DB6A11"/>
    <w:rsid w:val="00DC2723"/>
    <w:rsid w:val="00DC4386"/>
    <w:rsid w:val="00DC7907"/>
    <w:rsid w:val="00DD0F9B"/>
    <w:rsid w:val="00DD13D4"/>
    <w:rsid w:val="00DF7541"/>
    <w:rsid w:val="00E05AB9"/>
    <w:rsid w:val="00E06A36"/>
    <w:rsid w:val="00E06A8C"/>
    <w:rsid w:val="00E07563"/>
    <w:rsid w:val="00E1644D"/>
    <w:rsid w:val="00E16EE3"/>
    <w:rsid w:val="00E21E87"/>
    <w:rsid w:val="00E245B4"/>
    <w:rsid w:val="00E2487C"/>
    <w:rsid w:val="00E24D84"/>
    <w:rsid w:val="00E329E6"/>
    <w:rsid w:val="00E37286"/>
    <w:rsid w:val="00E401D3"/>
    <w:rsid w:val="00E434CF"/>
    <w:rsid w:val="00E529A2"/>
    <w:rsid w:val="00E55E99"/>
    <w:rsid w:val="00E64C8B"/>
    <w:rsid w:val="00E73335"/>
    <w:rsid w:val="00E76802"/>
    <w:rsid w:val="00E823B9"/>
    <w:rsid w:val="00E83261"/>
    <w:rsid w:val="00E84324"/>
    <w:rsid w:val="00E86975"/>
    <w:rsid w:val="00E92AC2"/>
    <w:rsid w:val="00E95A0D"/>
    <w:rsid w:val="00EA14D1"/>
    <w:rsid w:val="00EA5510"/>
    <w:rsid w:val="00EA579D"/>
    <w:rsid w:val="00EB6BDC"/>
    <w:rsid w:val="00EC42CE"/>
    <w:rsid w:val="00EC5779"/>
    <w:rsid w:val="00ED1D5B"/>
    <w:rsid w:val="00ED3914"/>
    <w:rsid w:val="00EE3307"/>
    <w:rsid w:val="00EE376B"/>
    <w:rsid w:val="00EE73C9"/>
    <w:rsid w:val="00EF2A29"/>
    <w:rsid w:val="00EF7511"/>
    <w:rsid w:val="00F06525"/>
    <w:rsid w:val="00F16DCD"/>
    <w:rsid w:val="00F201C7"/>
    <w:rsid w:val="00F224AF"/>
    <w:rsid w:val="00F2450D"/>
    <w:rsid w:val="00F30BB6"/>
    <w:rsid w:val="00F41C26"/>
    <w:rsid w:val="00F44915"/>
    <w:rsid w:val="00F5340F"/>
    <w:rsid w:val="00F562A1"/>
    <w:rsid w:val="00F60C17"/>
    <w:rsid w:val="00F641E2"/>
    <w:rsid w:val="00F6521B"/>
    <w:rsid w:val="00F65BFA"/>
    <w:rsid w:val="00F706A7"/>
    <w:rsid w:val="00F71E4E"/>
    <w:rsid w:val="00F75382"/>
    <w:rsid w:val="00F868A8"/>
    <w:rsid w:val="00F877FF"/>
    <w:rsid w:val="00F904F8"/>
    <w:rsid w:val="00F935BE"/>
    <w:rsid w:val="00F957F7"/>
    <w:rsid w:val="00F95A38"/>
    <w:rsid w:val="00F95D64"/>
    <w:rsid w:val="00FA32C0"/>
    <w:rsid w:val="00FB358F"/>
    <w:rsid w:val="00FB78D6"/>
    <w:rsid w:val="00FB7E28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33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C3A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6C3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6C3A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D17CD4"/>
    <w:pPr>
      <w:ind w:left="720"/>
    </w:pPr>
  </w:style>
  <w:style w:type="character" w:styleId="Hyperlink">
    <w:name w:val="Hyperlink"/>
    <w:basedOn w:val="DefaultParagraphFont"/>
    <w:uiPriority w:val="99"/>
    <w:rsid w:val="00D479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2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2</Pages>
  <Words>496</Words>
  <Characters>2830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2008-03-25T18:45:00Z</cp:lastPrinted>
  <dcterms:created xsi:type="dcterms:W3CDTF">2008-04-30T20:55:00Z</dcterms:created>
  <dcterms:modified xsi:type="dcterms:W3CDTF">2013-01-28T20:12:00Z</dcterms:modified>
  <cp:category>www.sorubak.com</cp:category>
  <cp:contentType>www.sorubak.com</cp:contentType>
  <cp:contentStatus>www.sorubak.com</cp:contentStatus>
  <cp:version>www.sorubak.com</cp:version>
</cp:coreProperties>
</file>