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99" w:rsidRDefault="00140399" w:rsidP="002267F0">
      <w:pPr>
        <w:spacing w:after="0"/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140399" w:rsidRDefault="0014039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0399" w:rsidRDefault="00140399">
      <w:pPr>
        <w:rPr>
          <w:rFonts w:ascii="Times New Roman" w:hAnsi="Times New Roman" w:cs="Times New Roman"/>
          <w:b/>
          <w:bCs/>
          <w:sz w:val="24"/>
          <w:szCs w:val="24"/>
        </w:rPr>
        <w:sectPr w:rsidR="00140399" w:rsidSect="00A234B9">
          <w:pgSz w:w="11906" w:h="16838"/>
          <w:pgMar w:top="851" w:right="851" w:bottom="567" w:left="1134" w:header="709" w:footer="709" w:gutter="0"/>
          <w:cols w:space="708"/>
          <w:docGrid w:linePitch="360"/>
        </w:sectPr>
      </w:pPr>
    </w:p>
    <w:p w:rsidR="00140399" w:rsidRDefault="0014039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İKİ İŞLEMLİ PROBLEMLER (En alttaki satırdan cevabı bul ve yuvarlak içine al.)</w:t>
      </w: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45 sayısının 43 fazlasının 16 eksiği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35 sayısının 26 fazlasının 24 eksiği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86 sayısından 17 çıkarıp, 76 eklersek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98 sayısından 34 çıkarıp, 65 eklersek kaç eder?</w:t>
      </w:r>
    </w:p>
    <w:p w:rsidR="00140399" w:rsidRDefault="00140399" w:rsidP="00E74D44">
      <w:pPr>
        <w:pStyle w:val="ListParagraph"/>
        <w:tabs>
          <w:tab w:val="left" w:pos="567"/>
          <w:tab w:val="left" w:pos="808"/>
          <w:tab w:val="left" w:pos="1018"/>
          <w:tab w:val="left" w:pos="1878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E74D44">
      <w:pPr>
        <w:pStyle w:val="ListParagraph"/>
        <w:numPr>
          <w:ilvl w:val="0"/>
          <w:numId w:val="1"/>
        </w:numPr>
        <w:tabs>
          <w:tab w:val="left" w:pos="567"/>
          <w:tab w:val="left" w:pos="808"/>
          <w:tab w:val="left" w:pos="1018"/>
          <w:tab w:val="left" w:pos="1878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45 sayısının 25 fazlasının 23 eksiği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26 sayısının 39 fazlasının 12 eksiği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0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>85 sayısının 28 eksiğinin, 15 eksiği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54 sayısından 19 çıkarıp 27 eklersek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Pr="00144BC6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 xml:space="preserve"> 28 sayısının 44 fazlasının, 32 eksiği kaç eder?</w:t>
      </w:r>
    </w:p>
    <w:p w:rsidR="00140399" w:rsidRDefault="00140399" w:rsidP="00E74D44">
      <w:pPr>
        <w:pStyle w:val="ListParagraph"/>
        <w:tabs>
          <w:tab w:val="left" w:pos="567"/>
        </w:tabs>
        <w:spacing w:after="120" w:line="480" w:lineRule="auto"/>
        <w:ind w:left="28"/>
        <w:rPr>
          <w:rFonts w:ascii="Comic Sans MS" w:hAnsi="Comic Sans MS" w:cs="Comic Sans MS"/>
          <w:sz w:val="26"/>
          <w:szCs w:val="26"/>
        </w:rPr>
      </w:pPr>
    </w:p>
    <w:p w:rsidR="00140399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 w:rsidRPr="00144BC6">
        <w:rPr>
          <w:rFonts w:ascii="Comic Sans MS" w:hAnsi="Comic Sans MS" w:cs="Comic Sans MS"/>
          <w:sz w:val="26"/>
          <w:szCs w:val="26"/>
        </w:rPr>
        <w:t>66 sayısının 22 fazlasının 47 eksiği kaç eder?</w:t>
      </w:r>
    </w:p>
    <w:p w:rsidR="00140399" w:rsidRDefault="00140399" w:rsidP="008D5F1F">
      <w:pPr>
        <w:pStyle w:val="ListParagraph"/>
        <w:tabs>
          <w:tab w:val="left" w:pos="567"/>
        </w:tabs>
        <w:spacing w:after="120" w:line="480" w:lineRule="auto"/>
        <w:ind w:left="0"/>
        <w:rPr>
          <w:rFonts w:ascii="Comic Sans MS" w:hAnsi="Comic Sans MS" w:cs="Comic Sans MS"/>
          <w:sz w:val="26"/>
          <w:szCs w:val="26"/>
        </w:rPr>
      </w:pPr>
    </w:p>
    <w:p w:rsidR="00140399" w:rsidRDefault="00140399" w:rsidP="00A234B9">
      <w:pPr>
        <w:pStyle w:val="ListParagraph"/>
        <w:numPr>
          <w:ilvl w:val="0"/>
          <w:numId w:val="1"/>
        </w:numPr>
        <w:tabs>
          <w:tab w:val="left" w:pos="567"/>
        </w:tabs>
        <w:spacing w:after="120" w:line="480" w:lineRule="auto"/>
        <w:ind w:left="453" w:hanging="425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6 onluk 0 birlikten oluşan sayının 16 eksiğinin 1 onluk fazlası  kaçtır?</w:t>
      </w:r>
    </w:p>
    <w:p w:rsidR="00140399" w:rsidRDefault="00140399" w:rsidP="008D5F1F">
      <w:pPr>
        <w:pStyle w:val="ListParagraph"/>
        <w:tabs>
          <w:tab w:val="left" w:pos="567"/>
        </w:tabs>
        <w:spacing w:after="120" w:line="480" w:lineRule="auto"/>
        <w:ind w:left="0"/>
        <w:rPr>
          <w:rFonts w:ascii="Comic Sans MS" w:hAnsi="Comic Sans MS" w:cs="Comic Sans MS"/>
          <w:sz w:val="26"/>
          <w:szCs w:val="26"/>
        </w:rPr>
      </w:pPr>
    </w:p>
    <w:p w:rsidR="00140399" w:rsidRDefault="00140399" w:rsidP="008D5F1F">
      <w:pPr>
        <w:pStyle w:val="ListParagraph"/>
        <w:tabs>
          <w:tab w:val="left" w:pos="567"/>
        </w:tabs>
        <w:spacing w:after="120" w:line="480" w:lineRule="auto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CEVAPLAR</w:t>
      </w:r>
    </w:p>
    <w:p w:rsidR="00140399" w:rsidRDefault="00140399" w:rsidP="008D5F1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120" w:line="480" w:lineRule="auto"/>
        <w:ind w:left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42       129      47      62     40     37    145       41       54       72      53     </w:t>
      </w:r>
    </w:p>
    <w:p w:rsidR="00140399" w:rsidRPr="002E6E28" w:rsidRDefault="00140399" w:rsidP="002E6E28">
      <w:pPr>
        <w:tabs>
          <w:tab w:val="left" w:pos="393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Adım Soyadım:……………………………………………………</w:t>
      </w:r>
    </w:p>
    <w:sectPr w:rsidR="00140399" w:rsidRPr="002E6E28" w:rsidSect="00E74D44">
      <w:type w:val="continuous"/>
      <w:pgSz w:w="11906" w:h="16838"/>
      <w:pgMar w:top="851" w:right="851" w:bottom="567" w:left="1134" w:header="709" w:footer="709" w:gutter="0"/>
      <w:cols w:num="2" w:space="706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1B4D"/>
    <w:multiLevelType w:val="hybridMultilevel"/>
    <w:tmpl w:val="2BD6229A"/>
    <w:lvl w:ilvl="0" w:tplc="6A827732">
      <w:start w:val="1"/>
      <w:numFmt w:val="lowerLetter"/>
      <w:lvlText w:val="%1-"/>
      <w:lvlJc w:val="left"/>
      <w:pPr>
        <w:ind w:left="1020" w:hanging="360"/>
      </w:pPr>
      <w:rPr>
        <w:rFonts w:ascii="TimesNewRomanPSMT" w:hAnsi="TimesNewRomanPSMT" w:hint="default"/>
        <w:b w:val="0"/>
        <w:b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740" w:hanging="360"/>
      </w:pPr>
    </w:lvl>
    <w:lvl w:ilvl="2" w:tplc="041F001B">
      <w:start w:val="1"/>
      <w:numFmt w:val="lowerRoman"/>
      <w:lvlText w:val="%3."/>
      <w:lvlJc w:val="right"/>
      <w:pPr>
        <w:ind w:left="2460" w:hanging="180"/>
      </w:pPr>
    </w:lvl>
    <w:lvl w:ilvl="3" w:tplc="041F000F">
      <w:start w:val="1"/>
      <w:numFmt w:val="decimal"/>
      <w:lvlText w:val="%4."/>
      <w:lvlJc w:val="left"/>
      <w:pPr>
        <w:ind w:left="3180" w:hanging="360"/>
      </w:pPr>
    </w:lvl>
    <w:lvl w:ilvl="4" w:tplc="041F0019">
      <w:start w:val="1"/>
      <w:numFmt w:val="lowerLetter"/>
      <w:lvlText w:val="%5."/>
      <w:lvlJc w:val="left"/>
      <w:pPr>
        <w:ind w:left="3900" w:hanging="360"/>
      </w:pPr>
    </w:lvl>
    <w:lvl w:ilvl="5" w:tplc="041F001B">
      <w:start w:val="1"/>
      <w:numFmt w:val="lowerRoman"/>
      <w:lvlText w:val="%6."/>
      <w:lvlJc w:val="right"/>
      <w:pPr>
        <w:ind w:left="4620" w:hanging="180"/>
      </w:pPr>
    </w:lvl>
    <w:lvl w:ilvl="6" w:tplc="041F000F">
      <w:start w:val="1"/>
      <w:numFmt w:val="decimal"/>
      <w:lvlText w:val="%7."/>
      <w:lvlJc w:val="left"/>
      <w:pPr>
        <w:ind w:left="5340" w:hanging="360"/>
      </w:pPr>
    </w:lvl>
    <w:lvl w:ilvl="7" w:tplc="041F0019">
      <w:start w:val="1"/>
      <w:numFmt w:val="lowerLetter"/>
      <w:lvlText w:val="%8."/>
      <w:lvlJc w:val="left"/>
      <w:pPr>
        <w:ind w:left="6060" w:hanging="360"/>
      </w:pPr>
    </w:lvl>
    <w:lvl w:ilvl="8" w:tplc="041F001B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F570D3E"/>
    <w:multiLevelType w:val="hybridMultilevel"/>
    <w:tmpl w:val="72965E42"/>
    <w:lvl w:ilvl="0" w:tplc="4F886B44">
      <w:start w:val="1"/>
      <w:numFmt w:val="lowerLetter"/>
      <w:lvlText w:val="%1-"/>
      <w:lvlJc w:val="left"/>
      <w:pPr>
        <w:ind w:left="1080" w:hanging="360"/>
      </w:pPr>
      <w:rPr>
        <w:rFonts w:ascii="TimesNewRomanPSMT" w:hAnsi="TimesNewRomanPSMT" w:cs="TimesNewRomanPSMT" w:hint="default"/>
        <w:b w:val="0"/>
        <w:b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7515BF"/>
    <w:multiLevelType w:val="hybridMultilevel"/>
    <w:tmpl w:val="73B43DCA"/>
    <w:lvl w:ilvl="0" w:tplc="A114FB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845BA"/>
    <w:multiLevelType w:val="hybridMultilevel"/>
    <w:tmpl w:val="73B43DCA"/>
    <w:lvl w:ilvl="0" w:tplc="A114FB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43157"/>
    <w:multiLevelType w:val="hybridMultilevel"/>
    <w:tmpl w:val="73B43DCA"/>
    <w:lvl w:ilvl="0" w:tplc="A114FB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D51DB"/>
    <w:multiLevelType w:val="hybridMultilevel"/>
    <w:tmpl w:val="E0247D5C"/>
    <w:lvl w:ilvl="0" w:tplc="BE2045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C64"/>
    <w:rsid w:val="00030E76"/>
    <w:rsid w:val="0004634F"/>
    <w:rsid w:val="000E62B2"/>
    <w:rsid w:val="000F7F1A"/>
    <w:rsid w:val="00140399"/>
    <w:rsid w:val="00144BC6"/>
    <w:rsid w:val="00194C01"/>
    <w:rsid w:val="002267F0"/>
    <w:rsid w:val="002E6E28"/>
    <w:rsid w:val="00377AB1"/>
    <w:rsid w:val="003D66DE"/>
    <w:rsid w:val="00407019"/>
    <w:rsid w:val="004228A8"/>
    <w:rsid w:val="004957A8"/>
    <w:rsid w:val="00601A43"/>
    <w:rsid w:val="006D2CC4"/>
    <w:rsid w:val="006E7094"/>
    <w:rsid w:val="007562C7"/>
    <w:rsid w:val="00812F55"/>
    <w:rsid w:val="008D5F1F"/>
    <w:rsid w:val="00911F38"/>
    <w:rsid w:val="009D6DD5"/>
    <w:rsid w:val="009E21B8"/>
    <w:rsid w:val="00A234B9"/>
    <w:rsid w:val="00AB2C64"/>
    <w:rsid w:val="00AF7B8C"/>
    <w:rsid w:val="00B131FD"/>
    <w:rsid w:val="00B23925"/>
    <w:rsid w:val="00BC402F"/>
    <w:rsid w:val="00BD2BD6"/>
    <w:rsid w:val="00CA2861"/>
    <w:rsid w:val="00CB6049"/>
    <w:rsid w:val="00D23244"/>
    <w:rsid w:val="00D40FB6"/>
    <w:rsid w:val="00E7373E"/>
    <w:rsid w:val="00E74D44"/>
    <w:rsid w:val="00E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2C64"/>
    <w:pPr>
      <w:ind w:left="720"/>
    </w:pPr>
  </w:style>
  <w:style w:type="character" w:styleId="Hyperlink">
    <w:name w:val="Hyperlink"/>
    <w:basedOn w:val="DefaultParagraphFont"/>
    <w:uiPriority w:val="99"/>
    <w:rsid w:val="002267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7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125</Words>
  <Characters>713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2012-02-23T16:57:00Z</cp:lastPrinted>
  <dcterms:created xsi:type="dcterms:W3CDTF">2012-02-23T16:59:00Z</dcterms:created>
  <dcterms:modified xsi:type="dcterms:W3CDTF">2013-01-28T20:18:00Z</dcterms:modified>
  <cp:category>www.sorubak.com</cp:category>
  <cp:contentType>www.sorubak.com</cp:contentType>
  <cp:contentStatus>www.sorubak.com</cp:contentStatus>
  <cp:version>www.sorubak.com</cp:version>
</cp:coreProperties>
</file>